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ED1" w:rsidRDefault="00C90ED1">
      <w:pPr>
        <w:jc w:val="center"/>
        <w:rPr>
          <w:color w:val="000000"/>
          <w:sz w:val="36"/>
          <w:szCs w:val="36"/>
        </w:rPr>
      </w:pPr>
      <w:r>
        <w:rPr>
          <w:rFonts w:hint="eastAsia"/>
          <w:color w:val="000000"/>
          <w:sz w:val="36"/>
          <w:szCs w:val="36"/>
        </w:rPr>
        <w:t>山西中医药大学</w:t>
      </w:r>
      <w:r>
        <w:rPr>
          <w:color w:val="000000"/>
          <w:sz w:val="36"/>
          <w:szCs w:val="36"/>
        </w:rPr>
        <w:t>2018</w:t>
      </w:r>
      <w:r>
        <w:rPr>
          <w:rFonts w:hint="eastAsia"/>
          <w:color w:val="000000"/>
          <w:sz w:val="36"/>
          <w:szCs w:val="36"/>
        </w:rPr>
        <w:t>年</w:t>
      </w:r>
      <w:bookmarkStart w:id="0" w:name="_GoBack"/>
      <w:bookmarkEnd w:id="0"/>
      <w:r>
        <w:rPr>
          <w:rFonts w:hint="eastAsia"/>
          <w:color w:val="000000"/>
          <w:sz w:val="36"/>
          <w:szCs w:val="36"/>
        </w:rPr>
        <w:t>防艾系列活动综测加分名单</w:t>
      </w:r>
    </w:p>
    <w:p w:rsidR="00C90ED1" w:rsidRDefault="00C90ED1">
      <w:pPr>
        <w:jc w:val="left"/>
        <w:rPr>
          <w:color w:val="000000"/>
          <w:sz w:val="24"/>
        </w:rPr>
      </w:pPr>
    </w:p>
    <w:p w:rsidR="00C90ED1" w:rsidRDefault="00C90ED1">
      <w:pPr>
        <w:jc w:val="left"/>
        <w:rPr>
          <w:color w:val="FF0000"/>
          <w:sz w:val="24"/>
        </w:rPr>
      </w:pPr>
      <w:r>
        <w:rPr>
          <w:rFonts w:hint="eastAsia"/>
          <w:color w:val="000000"/>
          <w:sz w:val="24"/>
        </w:rPr>
        <w:t>防艾系列活动之</w:t>
      </w:r>
      <w:r>
        <w:rPr>
          <w:rFonts w:hint="eastAsia"/>
          <w:color w:val="FF0000"/>
          <w:sz w:val="24"/>
        </w:rPr>
        <w:t>放飞祝福</w:t>
      </w:r>
      <w:r>
        <w:rPr>
          <w:rFonts w:hint="eastAsia"/>
          <w:color w:val="000000"/>
          <w:sz w:val="24"/>
        </w:rPr>
        <w:t>获奖名单</w:t>
      </w:r>
      <w:r>
        <w:rPr>
          <w:rFonts w:hint="eastAsia"/>
          <w:color w:val="FF0000"/>
          <w:sz w:val="24"/>
        </w:rPr>
        <w:t>（心理素质</w:t>
      </w:r>
      <w:r>
        <w:rPr>
          <w:color w:val="FF0000"/>
          <w:sz w:val="24"/>
        </w:rPr>
        <w:t>--</w:t>
      </w:r>
      <w:r>
        <w:rPr>
          <w:rFonts w:hint="eastAsia"/>
          <w:color w:val="FF0000"/>
          <w:sz w:val="24"/>
        </w:rPr>
        <w:t>校级心理健康教育活动获奖）</w:t>
      </w:r>
    </w:p>
    <w:p w:rsidR="00C90ED1" w:rsidRDefault="00C90ED1">
      <w:pPr>
        <w:jc w:val="left"/>
        <w:rPr>
          <w:color w:val="FF0000"/>
          <w:sz w:val="24"/>
        </w:rPr>
      </w:pPr>
    </w:p>
    <w:tbl>
      <w:tblPr>
        <w:tblW w:w="8117" w:type="dxa"/>
        <w:tblInd w:w="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2125"/>
        <w:gridCol w:w="1767"/>
        <w:gridCol w:w="1708"/>
        <w:gridCol w:w="2517"/>
      </w:tblGrid>
      <w:tr w:rsidR="00C90ED1" w:rsidRPr="000E3258">
        <w:trPr>
          <w:trHeight w:val="295"/>
        </w:trPr>
        <w:tc>
          <w:tcPr>
            <w:tcW w:w="2125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</w:p>
        </w:tc>
        <w:tc>
          <w:tcPr>
            <w:tcW w:w="1767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Pr="000E3258" w:rsidRDefault="00C90ED1">
            <w:pPr>
              <w:widowControl/>
              <w:jc w:val="center"/>
              <w:textAlignment w:val="center"/>
              <w:rPr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姓名</w:t>
            </w:r>
          </w:p>
        </w:tc>
        <w:tc>
          <w:tcPr>
            <w:tcW w:w="1708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Pr="000E3258" w:rsidRDefault="00C90ED1">
            <w:pPr>
              <w:widowControl/>
              <w:jc w:val="center"/>
              <w:textAlignment w:val="center"/>
              <w:rPr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学号</w:t>
            </w:r>
          </w:p>
        </w:tc>
        <w:tc>
          <w:tcPr>
            <w:tcW w:w="2517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Pr="000E3258" w:rsidRDefault="00C90ED1">
            <w:pPr>
              <w:widowControl/>
              <w:jc w:val="center"/>
              <w:textAlignment w:val="center"/>
              <w:rPr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班级</w:t>
            </w:r>
          </w:p>
        </w:tc>
      </w:tr>
      <w:tr w:rsidR="00C90ED1" w:rsidRPr="000E3258">
        <w:trPr>
          <w:trHeight w:val="295"/>
        </w:trPr>
        <w:tc>
          <w:tcPr>
            <w:tcW w:w="2125" w:type="dxa"/>
            <w:vMerge w:val="restart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一等奖</w:t>
            </w:r>
            <w:r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  <w:lang/>
              </w:rPr>
              <w:t>（</w:t>
            </w:r>
            <w:r>
              <w:rPr>
                <w:rFonts w:ascii="宋体" w:hAnsi="宋体" w:cs="宋体"/>
                <w:color w:val="FF0000"/>
                <w:kern w:val="0"/>
                <w:sz w:val="22"/>
                <w:szCs w:val="22"/>
                <w:lang/>
              </w:rPr>
              <w:t>+2</w:t>
            </w:r>
            <w:r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  <w:lang/>
              </w:rPr>
              <w:t>分）</w:t>
            </w:r>
          </w:p>
        </w:tc>
        <w:tc>
          <w:tcPr>
            <w:tcW w:w="1767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Pr="000E3258" w:rsidRDefault="00C90ED1">
            <w:pPr>
              <w:widowControl/>
              <w:jc w:val="center"/>
              <w:textAlignment w:val="center"/>
              <w:rPr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王雅如</w:t>
            </w:r>
          </w:p>
        </w:tc>
        <w:tc>
          <w:tcPr>
            <w:tcW w:w="1708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Pr="000E3258" w:rsidRDefault="00C90ED1">
            <w:pPr>
              <w:widowControl/>
              <w:jc w:val="center"/>
              <w:textAlignment w:val="center"/>
              <w:rPr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17010132</w:t>
            </w:r>
          </w:p>
        </w:tc>
        <w:tc>
          <w:tcPr>
            <w:tcW w:w="2517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Pr="000E3258" w:rsidRDefault="00C90ED1">
            <w:pPr>
              <w:widowControl/>
              <w:jc w:val="center"/>
              <w:textAlignment w:val="center"/>
              <w:rPr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生物技术班</w:t>
            </w:r>
          </w:p>
        </w:tc>
      </w:tr>
      <w:tr w:rsidR="00C90ED1" w:rsidRPr="000E3258">
        <w:trPr>
          <w:trHeight w:val="295"/>
        </w:trPr>
        <w:tc>
          <w:tcPr>
            <w:tcW w:w="2125" w:type="dxa"/>
            <w:vMerge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</w:p>
        </w:tc>
        <w:tc>
          <w:tcPr>
            <w:tcW w:w="1767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Pr="000E3258" w:rsidRDefault="00C90ED1">
            <w:pPr>
              <w:widowControl/>
              <w:jc w:val="center"/>
              <w:textAlignment w:val="center"/>
              <w:rPr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毛静</w:t>
            </w:r>
          </w:p>
        </w:tc>
        <w:tc>
          <w:tcPr>
            <w:tcW w:w="1708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Pr="000E3258" w:rsidRDefault="00C90ED1">
            <w:pPr>
              <w:widowControl/>
              <w:jc w:val="center"/>
              <w:textAlignment w:val="center"/>
              <w:rPr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16060422</w:t>
            </w:r>
          </w:p>
        </w:tc>
        <w:tc>
          <w:tcPr>
            <w:tcW w:w="2517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Pr="000E3258" w:rsidRDefault="00C90ED1">
            <w:pPr>
              <w:widowControl/>
              <w:jc w:val="center"/>
              <w:textAlignment w:val="center"/>
              <w:rPr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班</w:t>
            </w:r>
          </w:p>
        </w:tc>
      </w:tr>
      <w:tr w:rsidR="00C90ED1" w:rsidRPr="000E3258">
        <w:trPr>
          <w:trHeight w:val="295"/>
        </w:trPr>
        <w:tc>
          <w:tcPr>
            <w:tcW w:w="2125" w:type="dxa"/>
            <w:vMerge w:val="restart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二等奖</w:t>
            </w:r>
            <w:r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  <w:lang/>
              </w:rPr>
              <w:t>（</w:t>
            </w:r>
            <w:r>
              <w:rPr>
                <w:rFonts w:ascii="宋体" w:hAnsi="宋体" w:cs="宋体"/>
                <w:color w:val="FF0000"/>
                <w:kern w:val="0"/>
                <w:sz w:val="22"/>
                <w:szCs w:val="22"/>
                <w:lang/>
              </w:rPr>
              <w:t>+1.5</w:t>
            </w:r>
            <w:r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  <w:lang/>
              </w:rPr>
              <w:t>分）</w:t>
            </w:r>
          </w:p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</w:p>
        </w:tc>
        <w:tc>
          <w:tcPr>
            <w:tcW w:w="1767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Pr="000E3258" w:rsidRDefault="00C90ED1">
            <w:pPr>
              <w:widowControl/>
              <w:jc w:val="center"/>
              <w:textAlignment w:val="center"/>
              <w:rPr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徐艳婷</w:t>
            </w:r>
          </w:p>
        </w:tc>
        <w:tc>
          <w:tcPr>
            <w:tcW w:w="1708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Pr="000E3258" w:rsidRDefault="00C90ED1">
            <w:pPr>
              <w:widowControl/>
              <w:jc w:val="center"/>
              <w:textAlignment w:val="center"/>
              <w:rPr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17060535</w:t>
            </w:r>
          </w:p>
        </w:tc>
        <w:tc>
          <w:tcPr>
            <w:tcW w:w="2517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Pr="000E3258" w:rsidRDefault="00C90ED1">
            <w:pPr>
              <w:widowControl/>
              <w:jc w:val="center"/>
              <w:textAlignment w:val="center"/>
              <w:rPr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班</w:t>
            </w:r>
          </w:p>
        </w:tc>
      </w:tr>
      <w:tr w:rsidR="00C90ED1" w:rsidRPr="000E3258">
        <w:trPr>
          <w:trHeight w:val="295"/>
        </w:trPr>
        <w:tc>
          <w:tcPr>
            <w:tcW w:w="2125" w:type="dxa"/>
            <w:vMerge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</w:p>
        </w:tc>
        <w:tc>
          <w:tcPr>
            <w:tcW w:w="1767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Pr="000E3258" w:rsidRDefault="00C90ED1">
            <w:pPr>
              <w:widowControl/>
              <w:jc w:val="center"/>
              <w:textAlignment w:val="center"/>
              <w:rPr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许春柳</w:t>
            </w:r>
          </w:p>
        </w:tc>
        <w:tc>
          <w:tcPr>
            <w:tcW w:w="1708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Pr="000E3258" w:rsidRDefault="00C90ED1">
            <w:pPr>
              <w:widowControl/>
              <w:jc w:val="center"/>
              <w:textAlignment w:val="center"/>
              <w:rPr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16060632</w:t>
            </w:r>
          </w:p>
        </w:tc>
        <w:tc>
          <w:tcPr>
            <w:tcW w:w="2517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Pr="000E3258" w:rsidRDefault="00C90ED1">
            <w:pPr>
              <w:widowControl/>
              <w:jc w:val="center"/>
              <w:textAlignment w:val="center"/>
              <w:rPr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班</w:t>
            </w:r>
          </w:p>
        </w:tc>
      </w:tr>
      <w:tr w:rsidR="00C90ED1" w:rsidRPr="000E3258">
        <w:trPr>
          <w:trHeight w:val="295"/>
        </w:trPr>
        <w:tc>
          <w:tcPr>
            <w:tcW w:w="2125" w:type="dxa"/>
            <w:vMerge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</w:p>
        </w:tc>
        <w:tc>
          <w:tcPr>
            <w:tcW w:w="1767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Pr="000E3258" w:rsidRDefault="00C90ED1">
            <w:pPr>
              <w:widowControl/>
              <w:jc w:val="center"/>
              <w:textAlignment w:val="center"/>
              <w:rPr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孙淑雅</w:t>
            </w:r>
          </w:p>
        </w:tc>
        <w:tc>
          <w:tcPr>
            <w:tcW w:w="1708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Pr="000E3258" w:rsidRDefault="00C90ED1">
            <w:pPr>
              <w:widowControl/>
              <w:jc w:val="center"/>
              <w:textAlignment w:val="center"/>
              <w:rPr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16060432</w:t>
            </w:r>
          </w:p>
        </w:tc>
        <w:tc>
          <w:tcPr>
            <w:tcW w:w="2517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Pr="000E3258" w:rsidRDefault="00C90ED1">
            <w:pPr>
              <w:widowControl/>
              <w:jc w:val="center"/>
              <w:textAlignment w:val="center"/>
              <w:rPr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班</w:t>
            </w:r>
          </w:p>
        </w:tc>
      </w:tr>
      <w:tr w:rsidR="00C90ED1" w:rsidRPr="000E3258">
        <w:trPr>
          <w:trHeight w:val="295"/>
        </w:trPr>
        <w:tc>
          <w:tcPr>
            <w:tcW w:w="2125" w:type="dxa"/>
            <w:vMerge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</w:p>
        </w:tc>
        <w:tc>
          <w:tcPr>
            <w:tcW w:w="1767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Pr="000E3258" w:rsidRDefault="00C90ED1">
            <w:pPr>
              <w:widowControl/>
              <w:jc w:val="center"/>
              <w:textAlignment w:val="center"/>
              <w:rPr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许力凡</w:t>
            </w:r>
          </w:p>
        </w:tc>
        <w:tc>
          <w:tcPr>
            <w:tcW w:w="1708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Pr="000E3258" w:rsidRDefault="00C90ED1">
            <w:pPr>
              <w:widowControl/>
              <w:jc w:val="center"/>
              <w:textAlignment w:val="center"/>
              <w:rPr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18030932</w:t>
            </w:r>
          </w:p>
        </w:tc>
        <w:tc>
          <w:tcPr>
            <w:tcW w:w="2517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Pr="000E3258" w:rsidRDefault="00C90ED1">
            <w:pPr>
              <w:widowControl/>
              <w:jc w:val="center"/>
              <w:textAlignment w:val="center"/>
              <w:rPr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班</w:t>
            </w:r>
          </w:p>
        </w:tc>
      </w:tr>
      <w:tr w:rsidR="00C90ED1" w:rsidRPr="000E3258">
        <w:trPr>
          <w:trHeight w:val="295"/>
        </w:trPr>
        <w:tc>
          <w:tcPr>
            <w:tcW w:w="2125" w:type="dxa"/>
            <w:vMerge w:val="restart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三等奖</w:t>
            </w:r>
            <w:r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  <w:lang/>
              </w:rPr>
              <w:t>（</w:t>
            </w:r>
            <w:r>
              <w:rPr>
                <w:rFonts w:ascii="宋体" w:hAnsi="宋体" w:cs="宋体"/>
                <w:color w:val="FF0000"/>
                <w:kern w:val="0"/>
                <w:sz w:val="22"/>
                <w:szCs w:val="22"/>
                <w:lang/>
              </w:rPr>
              <w:t>+1</w:t>
            </w:r>
            <w:r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  <w:lang/>
              </w:rPr>
              <w:t>分）</w:t>
            </w:r>
          </w:p>
        </w:tc>
        <w:tc>
          <w:tcPr>
            <w:tcW w:w="1767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Pr="000E3258" w:rsidRDefault="00C90ED1">
            <w:pPr>
              <w:widowControl/>
              <w:jc w:val="center"/>
              <w:textAlignment w:val="center"/>
              <w:rPr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蔡思敏</w:t>
            </w:r>
          </w:p>
        </w:tc>
        <w:tc>
          <w:tcPr>
            <w:tcW w:w="1708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Pr="000E3258" w:rsidRDefault="00C90ED1">
            <w:pPr>
              <w:widowControl/>
              <w:jc w:val="center"/>
              <w:textAlignment w:val="center"/>
              <w:rPr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16100102</w:t>
            </w:r>
          </w:p>
        </w:tc>
        <w:tc>
          <w:tcPr>
            <w:tcW w:w="2517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Pr="000E3258" w:rsidRDefault="00C90ED1">
            <w:pPr>
              <w:widowControl/>
              <w:jc w:val="center"/>
              <w:textAlignment w:val="center"/>
              <w:rPr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应用心理班</w:t>
            </w:r>
          </w:p>
        </w:tc>
      </w:tr>
      <w:tr w:rsidR="00C90ED1" w:rsidRPr="000E3258">
        <w:trPr>
          <w:trHeight w:val="295"/>
        </w:trPr>
        <w:tc>
          <w:tcPr>
            <w:tcW w:w="2125" w:type="dxa"/>
            <w:vMerge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</w:p>
        </w:tc>
        <w:tc>
          <w:tcPr>
            <w:tcW w:w="1767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Pr="000E3258" w:rsidRDefault="00C90ED1">
            <w:pPr>
              <w:widowControl/>
              <w:jc w:val="center"/>
              <w:textAlignment w:val="center"/>
              <w:rPr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高晶雪</w:t>
            </w:r>
          </w:p>
        </w:tc>
        <w:tc>
          <w:tcPr>
            <w:tcW w:w="1708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Pr="000E3258" w:rsidRDefault="00C90ED1">
            <w:pPr>
              <w:widowControl/>
              <w:jc w:val="center"/>
              <w:textAlignment w:val="center"/>
              <w:rPr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16100107</w:t>
            </w:r>
          </w:p>
        </w:tc>
        <w:tc>
          <w:tcPr>
            <w:tcW w:w="2517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Pr="000E3258" w:rsidRDefault="00C90ED1">
            <w:pPr>
              <w:widowControl/>
              <w:jc w:val="center"/>
              <w:textAlignment w:val="center"/>
              <w:rPr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应用心理班</w:t>
            </w:r>
          </w:p>
        </w:tc>
      </w:tr>
      <w:tr w:rsidR="00C90ED1" w:rsidRPr="000E3258">
        <w:trPr>
          <w:trHeight w:val="304"/>
        </w:trPr>
        <w:tc>
          <w:tcPr>
            <w:tcW w:w="2125" w:type="dxa"/>
            <w:vMerge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</w:p>
        </w:tc>
        <w:tc>
          <w:tcPr>
            <w:tcW w:w="1767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Pr="000E3258" w:rsidRDefault="00C90ED1">
            <w:pPr>
              <w:widowControl/>
              <w:jc w:val="center"/>
              <w:textAlignment w:val="center"/>
              <w:rPr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皇甫孟棋</w:t>
            </w:r>
          </w:p>
        </w:tc>
        <w:tc>
          <w:tcPr>
            <w:tcW w:w="1708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Pr="000E3258" w:rsidRDefault="00C90ED1">
            <w:pPr>
              <w:widowControl/>
              <w:jc w:val="center"/>
              <w:textAlignment w:val="center"/>
              <w:rPr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15170611</w:t>
            </w:r>
          </w:p>
        </w:tc>
        <w:tc>
          <w:tcPr>
            <w:tcW w:w="2517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Pr="000E3258" w:rsidRDefault="00C90ED1">
            <w:pPr>
              <w:widowControl/>
              <w:jc w:val="center"/>
              <w:textAlignment w:val="center"/>
              <w:rPr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班</w:t>
            </w:r>
          </w:p>
        </w:tc>
      </w:tr>
      <w:tr w:rsidR="00C90ED1" w:rsidRPr="000E3258">
        <w:trPr>
          <w:trHeight w:val="295"/>
        </w:trPr>
        <w:tc>
          <w:tcPr>
            <w:tcW w:w="2125" w:type="dxa"/>
            <w:vMerge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</w:p>
        </w:tc>
        <w:tc>
          <w:tcPr>
            <w:tcW w:w="1767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王雅菲</w:t>
            </w:r>
          </w:p>
        </w:tc>
        <w:tc>
          <w:tcPr>
            <w:tcW w:w="1708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17060238</w:t>
            </w:r>
          </w:p>
        </w:tc>
        <w:tc>
          <w:tcPr>
            <w:tcW w:w="2517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班</w:t>
            </w:r>
          </w:p>
        </w:tc>
      </w:tr>
      <w:tr w:rsidR="00C90ED1" w:rsidRPr="000E3258">
        <w:trPr>
          <w:trHeight w:val="295"/>
        </w:trPr>
        <w:tc>
          <w:tcPr>
            <w:tcW w:w="2125" w:type="dxa"/>
            <w:vMerge/>
            <w:vAlign w:val="center"/>
          </w:tcPr>
          <w:p w:rsidR="00C90ED1" w:rsidRDefault="00C90ED1">
            <w:pPr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</w:p>
        </w:tc>
        <w:tc>
          <w:tcPr>
            <w:tcW w:w="1767" w:type="dxa"/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管雅楠</w:t>
            </w:r>
          </w:p>
        </w:tc>
        <w:tc>
          <w:tcPr>
            <w:tcW w:w="1708" w:type="dxa"/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16100109</w:t>
            </w:r>
          </w:p>
        </w:tc>
        <w:tc>
          <w:tcPr>
            <w:tcW w:w="2517" w:type="dxa"/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应用心理班</w:t>
            </w:r>
          </w:p>
        </w:tc>
      </w:tr>
      <w:tr w:rsidR="00C90ED1" w:rsidRPr="000E3258">
        <w:trPr>
          <w:trHeight w:val="295"/>
        </w:trPr>
        <w:tc>
          <w:tcPr>
            <w:tcW w:w="2125" w:type="dxa"/>
            <w:vMerge/>
            <w:vAlign w:val="center"/>
          </w:tcPr>
          <w:p w:rsidR="00C90ED1" w:rsidRDefault="00C90ED1">
            <w:pPr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</w:p>
        </w:tc>
        <w:tc>
          <w:tcPr>
            <w:tcW w:w="1767" w:type="dxa"/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闫艺千</w:t>
            </w:r>
          </w:p>
        </w:tc>
        <w:tc>
          <w:tcPr>
            <w:tcW w:w="1708" w:type="dxa"/>
            <w:vAlign w:val="center"/>
          </w:tcPr>
          <w:p w:rsidR="00C90ED1" w:rsidRDefault="00C90ED1">
            <w:pPr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16060633</w:t>
            </w:r>
          </w:p>
        </w:tc>
        <w:tc>
          <w:tcPr>
            <w:tcW w:w="2517" w:type="dxa"/>
            <w:vAlign w:val="center"/>
          </w:tcPr>
          <w:p w:rsidR="00C90ED1" w:rsidRDefault="00C90ED1">
            <w:pPr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16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涉外护理</w:t>
            </w:r>
            <w:r>
              <w:rPr>
                <w:rFonts w:ascii="宋体" w:hAnsi="宋体" w:cs="宋体"/>
                <w:color w:val="000000"/>
                <w:sz w:val="22"/>
                <w:szCs w:val="22"/>
              </w:rPr>
              <w:t>2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班</w:t>
            </w:r>
          </w:p>
        </w:tc>
      </w:tr>
    </w:tbl>
    <w:p w:rsidR="00C90ED1" w:rsidRDefault="00C90ED1">
      <w:pPr>
        <w:jc w:val="left"/>
        <w:rPr>
          <w:color w:val="000000"/>
          <w:sz w:val="24"/>
        </w:rPr>
      </w:pPr>
    </w:p>
    <w:p w:rsidR="00C90ED1" w:rsidRDefault="00C90ED1">
      <w:pPr>
        <w:jc w:val="left"/>
        <w:rPr>
          <w:color w:val="000000"/>
          <w:sz w:val="24"/>
        </w:rPr>
      </w:pPr>
    </w:p>
    <w:p w:rsidR="00C90ED1" w:rsidRDefault="00C90ED1">
      <w:pPr>
        <w:jc w:val="left"/>
        <w:rPr>
          <w:color w:val="000000"/>
          <w:sz w:val="24"/>
        </w:rPr>
      </w:pPr>
    </w:p>
    <w:tbl>
      <w:tblPr>
        <w:tblpPr w:leftFromText="180" w:rightFromText="180" w:vertAnchor="text" w:horzAnchor="page" w:tblpXSpec="center" w:tblpY="581"/>
        <w:tblOverlap w:val="never"/>
        <w:tblW w:w="812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1970"/>
        <w:gridCol w:w="1922"/>
        <w:gridCol w:w="1708"/>
        <w:gridCol w:w="2525"/>
      </w:tblGrid>
      <w:tr w:rsidR="00C90ED1" w:rsidRPr="000E3258">
        <w:trPr>
          <w:trHeight w:val="280"/>
          <w:jc w:val="center"/>
        </w:trPr>
        <w:tc>
          <w:tcPr>
            <w:tcW w:w="1970" w:type="dxa"/>
            <w:vMerge w:val="restart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一等奖</w:t>
            </w:r>
            <w:r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  <w:lang/>
              </w:rPr>
              <w:t>（</w:t>
            </w:r>
            <w:r>
              <w:rPr>
                <w:rFonts w:ascii="宋体" w:hAnsi="宋体" w:cs="宋体"/>
                <w:color w:val="FF0000"/>
                <w:kern w:val="0"/>
                <w:sz w:val="22"/>
                <w:szCs w:val="22"/>
                <w:lang/>
              </w:rPr>
              <w:t>+2</w:t>
            </w:r>
            <w:r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  <w:lang/>
              </w:rPr>
              <w:t>分）</w:t>
            </w:r>
          </w:p>
        </w:tc>
        <w:tc>
          <w:tcPr>
            <w:tcW w:w="1922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冯思琦</w:t>
            </w:r>
          </w:p>
        </w:tc>
        <w:tc>
          <w:tcPr>
            <w:tcW w:w="1708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 xml:space="preserve">17080207 </w:t>
            </w:r>
          </w:p>
        </w:tc>
        <w:tc>
          <w:tcPr>
            <w:tcW w:w="2525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17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生物制药</w:t>
            </w:r>
            <w:r>
              <w:rPr>
                <w:rFonts w:ascii="宋体" w:hAnsi="宋体" w:cs="宋体"/>
                <w:color w:val="000000"/>
                <w:sz w:val="22"/>
                <w:szCs w:val="22"/>
              </w:rPr>
              <w:t>1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班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970" w:type="dxa"/>
            <w:vMerge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922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郑玉婷</w:t>
            </w:r>
          </w:p>
        </w:tc>
        <w:tc>
          <w:tcPr>
            <w:tcW w:w="1708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17060548</w:t>
            </w:r>
          </w:p>
        </w:tc>
        <w:tc>
          <w:tcPr>
            <w:tcW w:w="2525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17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涉外护理</w:t>
            </w:r>
            <w:r>
              <w:rPr>
                <w:rFonts w:ascii="宋体" w:hAnsi="宋体" w:cs="宋体"/>
                <w:color w:val="000000"/>
                <w:sz w:val="22"/>
                <w:szCs w:val="22"/>
              </w:rPr>
              <w:t>2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班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970" w:type="dxa"/>
            <w:vMerge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922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林陈丽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 xml:space="preserve"> </w:t>
            </w:r>
          </w:p>
        </w:tc>
        <w:tc>
          <w:tcPr>
            <w:tcW w:w="1708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17080115</w:t>
            </w:r>
          </w:p>
        </w:tc>
        <w:tc>
          <w:tcPr>
            <w:tcW w:w="2525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17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制药工程班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970" w:type="dxa"/>
            <w:vMerge w:val="restart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二等奖</w:t>
            </w:r>
            <w:r>
              <w:rPr>
                <w:rFonts w:ascii="宋体" w:hAnsi="宋体" w:cs="宋体" w:hint="eastAsia"/>
                <w:color w:val="FF0000"/>
                <w:sz w:val="22"/>
                <w:szCs w:val="22"/>
              </w:rPr>
              <w:t>（</w:t>
            </w:r>
            <w:r>
              <w:rPr>
                <w:rFonts w:ascii="宋体" w:hAnsi="宋体" w:cs="宋体"/>
                <w:color w:val="FF0000"/>
                <w:sz w:val="22"/>
                <w:szCs w:val="22"/>
              </w:rPr>
              <w:t>+1.5</w:t>
            </w:r>
            <w:r>
              <w:rPr>
                <w:rFonts w:ascii="宋体" w:hAnsi="宋体" w:cs="宋体" w:hint="eastAsia"/>
                <w:color w:val="FF0000"/>
                <w:sz w:val="22"/>
                <w:szCs w:val="22"/>
              </w:rPr>
              <w:t>分）</w:t>
            </w:r>
          </w:p>
        </w:tc>
        <w:tc>
          <w:tcPr>
            <w:tcW w:w="1922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李云基</w:t>
            </w:r>
          </w:p>
        </w:tc>
        <w:tc>
          <w:tcPr>
            <w:tcW w:w="1708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17030312</w:t>
            </w:r>
          </w:p>
        </w:tc>
        <w:tc>
          <w:tcPr>
            <w:tcW w:w="2525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17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针推</w:t>
            </w:r>
            <w:r>
              <w:rPr>
                <w:rFonts w:ascii="宋体" w:hAnsi="宋体" w:cs="宋体"/>
                <w:color w:val="000000"/>
                <w:sz w:val="22"/>
                <w:szCs w:val="22"/>
              </w:rPr>
              <w:t>3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班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970" w:type="dxa"/>
            <w:vMerge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922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孙静</w:t>
            </w:r>
          </w:p>
        </w:tc>
        <w:tc>
          <w:tcPr>
            <w:tcW w:w="1708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16050319</w:t>
            </w:r>
          </w:p>
        </w:tc>
        <w:tc>
          <w:tcPr>
            <w:tcW w:w="2525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16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中药实验班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970" w:type="dxa"/>
            <w:vMerge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922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陈雪</w:t>
            </w:r>
          </w:p>
        </w:tc>
        <w:tc>
          <w:tcPr>
            <w:tcW w:w="1708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17180301</w:t>
            </w:r>
          </w:p>
        </w:tc>
        <w:tc>
          <w:tcPr>
            <w:tcW w:w="2525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17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中西医实验班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970" w:type="dxa"/>
            <w:vMerge w:val="restart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三等奖</w:t>
            </w:r>
            <w:r>
              <w:rPr>
                <w:rFonts w:ascii="宋体" w:hAnsi="宋体" w:cs="宋体" w:hint="eastAsia"/>
                <w:color w:val="FF0000"/>
                <w:sz w:val="22"/>
                <w:szCs w:val="22"/>
              </w:rPr>
              <w:t>（</w:t>
            </w:r>
            <w:r>
              <w:rPr>
                <w:rFonts w:ascii="宋体" w:hAnsi="宋体" w:cs="宋体"/>
                <w:color w:val="FF0000"/>
                <w:sz w:val="22"/>
                <w:szCs w:val="22"/>
              </w:rPr>
              <w:t>+1</w:t>
            </w:r>
            <w:r>
              <w:rPr>
                <w:rFonts w:ascii="宋体" w:hAnsi="宋体" w:cs="宋体" w:hint="eastAsia"/>
                <w:color w:val="FF0000"/>
                <w:sz w:val="22"/>
                <w:szCs w:val="22"/>
              </w:rPr>
              <w:t>分）</w:t>
            </w:r>
          </w:p>
        </w:tc>
        <w:tc>
          <w:tcPr>
            <w:tcW w:w="1922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李晶</w:t>
            </w:r>
          </w:p>
        </w:tc>
        <w:tc>
          <w:tcPr>
            <w:tcW w:w="1708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16030701</w:t>
            </w:r>
          </w:p>
        </w:tc>
        <w:tc>
          <w:tcPr>
            <w:tcW w:w="2525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16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针推</w:t>
            </w:r>
            <w:r>
              <w:rPr>
                <w:rFonts w:ascii="宋体" w:hAnsi="宋体" w:cs="宋体"/>
                <w:color w:val="000000"/>
                <w:sz w:val="22"/>
                <w:szCs w:val="22"/>
              </w:rPr>
              <w:t>3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班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970" w:type="dxa"/>
            <w:vMerge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922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方雅琪</w:t>
            </w:r>
          </w:p>
        </w:tc>
        <w:tc>
          <w:tcPr>
            <w:tcW w:w="1708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18100103</w:t>
            </w:r>
          </w:p>
        </w:tc>
        <w:tc>
          <w:tcPr>
            <w:tcW w:w="2525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应用心理班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970" w:type="dxa"/>
            <w:vMerge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922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瞿婷</w:t>
            </w:r>
          </w:p>
        </w:tc>
        <w:tc>
          <w:tcPr>
            <w:tcW w:w="1708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18040422</w:t>
            </w:r>
          </w:p>
        </w:tc>
        <w:tc>
          <w:tcPr>
            <w:tcW w:w="2525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18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中西医</w:t>
            </w:r>
            <w:r>
              <w:rPr>
                <w:rFonts w:ascii="宋体" w:hAnsi="宋体" w:cs="宋体"/>
                <w:color w:val="000000"/>
                <w:sz w:val="22"/>
                <w:szCs w:val="22"/>
              </w:rPr>
              <w:t>4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班</w:t>
            </w:r>
          </w:p>
        </w:tc>
      </w:tr>
    </w:tbl>
    <w:p w:rsidR="00C90ED1" w:rsidRDefault="00C90ED1">
      <w:pPr>
        <w:rPr>
          <w:color w:val="000000"/>
          <w:sz w:val="24"/>
        </w:rPr>
      </w:pPr>
      <w:r>
        <w:rPr>
          <w:rFonts w:hint="eastAsia"/>
          <w:color w:val="000000"/>
          <w:sz w:val="24"/>
        </w:rPr>
        <w:t>防艾系列活动之</w:t>
      </w:r>
      <w:r>
        <w:rPr>
          <w:rFonts w:hint="eastAsia"/>
          <w:color w:val="FF0000"/>
          <w:sz w:val="24"/>
        </w:rPr>
        <w:t>用爱祝福</w:t>
      </w:r>
      <w:r>
        <w:rPr>
          <w:rFonts w:hint="eastAsia"/>
          <w:color w:val="000000"/>
          <w:sz w:val="24"/>
        </w:rPr>
        <w:t>获奖名单</w:t>
      </w:r>
      <w:r>
        <w:rPr>
          <w:rFonts w:hint="eastAsia"/>
          <w:color w:val="FF0000"/>
          <w:sz w:val="24"/>
        </w:rPr>
        <w:t>（心理素质</w:t>
      </w:r>
      <w:r>
        <w:rPr>
          <w:color w:val="FF0000"/>
          <w:sz w:val="24"/>
        </w:rPr>
        <w:t>--</w:t>
      </w:r>
      <w:r>
        <w:rPr>
          <w:rFonts w:hint="eastAsia"/>
          <w:color w:val="FF0000"/>
          <w:sz w:val="24"/>
        </w:rPr>
        <w:t>校级心理健康教育活动获奖）</w:t>
      </w:r>
    </w:p>
    <w:p w:rsidR="00C90ED1" w:rsidRDefault="00C90ED1">
      <w:pPr>
        <w:jc w:val="left"/>
        <w:rPr>
          <w:color w:val="FF0000"/>
          <w:sz w:val="24"/>
        </w:rPr>
      </w:pPr>
    </w:p>
    <w:p w:rsidR="00C90ED1" w:rsidRDefault="00C90ED1">
      <w:pPr>
        <w:rPr>
          <w:color w:val="000000"/>
          <w:sz w:val="24"/>
        </w:rPr>
      </w:pPr>
    </w:p>
    <w:p w:rsidR="00C90ED1" w:rsidRDefault="00C90ED1">
      <w:pPr>
        <w:rPr>
          <w:color w:val="000000"/>
          <w:sz w:val="24"/>
        </w:rPr>
      </w:pPr>
    </w:p>
    <w:p w:rsidR="00C90ED1" w:rsidRDefault="00C90ED1">
      <w:pPr>
        <w:rPr>
          <w:color w:val="000000"/>
          <w:sz w:val="24"/>
        </w:rPr>
      </w:pPr>
    </w:p>
    <w:p w:rsidR="00C90ED1" w:rsidRDefault="00C90ED1">
      <w:pPr>
        <w:rPr>
          <w:color w:val="000000"/>
          <w:sz w:val="24"/>
        </w:rPr>
      </w:pPr>
    </w:p>
    <w:p w:rsidR="00C90ED1" w:rsidRDefault="00C90ED1">
      <w:pPr>
        <w:rPr>
          <w:color w:val="000000"/>
          <w:sz w:val="24"/>
        </w:rPr>
      </w:pPr>
    </w:p>
    <w:p w:rsidR="00C90ED1" w:rsidRDefault="00C90ED1">
      <w:pPr>
        <w:rPr>
          <w:color w:val="000000"/>
          <w:sz w:val="24"/>
        </w:rPr>
      </w:pPr>
    </w:p>
    <w:p w:rsidR="00C90ED1" w:rsidRDefault="00C90ED1">
      <w:pPr>
        <w:rPr>
          <w:color w:val="000000"/>
          <w:sz w:val="24"/>
        </w:rPr>
      </w:pPr>
    </w:p>
    <w:p w:rsidR="00C90ED1" w:rsidRDefault="00C90ED1">
      <w:pPr>
        <w:rPr>
          <w:color w:val="000000"/>
          <w:sz w:val="24"/>
        </w:rPr>
      </w:pPr>
    </w:p>
    <w:p w:rsidR="00C90ED1" w:rsidRDefault="00C90ED1">
      <w:pPr>
        <w:rPr>
          <w:color w:val="000000"/>
          <w:sz w:val="24"/>
        </w:rPr>
      </w:pPr>
    </w:p>
    <w:p w:rsidR="00C90ED1" w:rsidRDefault="00C90ED1">
      <w:pPr>
        <w:rPr>
          <w:color w:val="000000"/>
          <w:sz w:val="24"/>
        </w:rPr>
      </w:pPr>
    </w:p>
    <w:p w:rsidR="00C90ED1" w:rsidRDefault="00C90ED1">
      <w:pPr>
        <w:rPr>
          <w:color w:val="FF0000"/>
          <w:sz w:val="24"/>
        </w:rPr>
      </w:pPr>
      <w:r>
        <w:rPr>
          <w:rFonts w:hint="eastAsia"/>
          <w:color w:val="000000"/>
          <w:sz w:val="24"/>
        </w:rPr>
        <w:t>防艾系列活动之</w:t>
      </w:r>
      <w:r>
        <w:rPr>
          <w:rFonts w:hint="eastAsia"/>
          <w:color w:val="FF0000"/>
          <w:sz w:val="24"/>
        </w:rPr>
        <w:t>为爱发声</w:t>
      </w:r>
      <w:r>
        <w:rPr>
          <w:rFonts w:hint="eastAsia"/>
          <w:color w:val="000000"/>
          <w:sz w:val="24"/>
        </w:rPr>
        <w:t>获奖名单</w:t>
      </w:r>
      <w:r>
        <w:rPr>
          <w:rFonts w:hint="eastAsia"/>
          <w:color w:val="FF0000"/>
          <w:sz w:val="24"/>
        </w:rPr>
        <w:t>（心理素质</w:t>
      </w:r>
      <w:r>
        <w:rPr>
          <w:color w:val="FF0000"/>
          <w:sz w:val="24"/>
        </w:rPr>
        <w:t>--</w:t>
      </w:r>
      <w:r>
        <w:rPr>
          <w:rFonts w:hint="eastAsia"/>
          <w:color w:val="FF0000"/>
          <w:sz w:val="24"/>
        </w:rPr>
        <w:t>校级心理健康教育活动获奖）</w:t>
      </w:r>
    </w:p>
    <w:tbl>
      <w:tblPr>
        <w:tblW w:w="8200" w:type="dxa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2217"/>
        <w:gridCol w:w="1758"/>
        <w:gridCol w:w="1708"/>
        <w:gridCol w:w="2517"/>
      </w:tblGrid>
      <w:tr w:rsidR="00C90ED1" w:rsidRPr="000E3258">
        <w:trPr>
          <w:trHeight w:val="280"/>
        </w:trPr>
        <w:tc>
          <w:tcPr>
            <w:tcW w:w="2217" w:type="dxa"/>
            <w:vMerge w:val="restart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一等奖</w:t>
            </w:r>
          </w:p>
          <w:p w:rsidR="00C90ED1" w:rsidRDefault="00C90ED1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758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黄睿</w:t>
            </w:r>
          </w:p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  <w:lang/>
              </w:rPr>
              <w:t>（个人</w:t>
            </w:r>
            <w:r>
              <w:rPr>
                <w:rFonts w:ascii="宋体" w:hAnsi="宋体" w:cs="宋体"/>
                <w:color w:val="FF0000"/>
                <w:kern w:val="0"/>
                <w:sz w:val="22"/>
                <w:szCs w:val="22"/>
                <w:lang/>
              </w:rPr>
              <w:t>+2</w:t>
            </w:r>
            <w:r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  <w:lang/>
              </w:rPr>
              <w:t>分）</w:t>
            </w:r>
          </w:p>
        </w:tc>
        <w:tc>
          <w:tcPr>
            <w:tcW w:w="1708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16100113</w:t>
            </w:r>
          </w:p>
        </w:tc>
        <w:tc>
          <w:tcPr>
            <w:tcW w:w="2517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应用心理班</w:t>
            </w:r>
          </w:p>
        </w:tc>
      </w:tr>
      <w:tr w:rsidR="00C90ED1" w:rsidRPr="000E3258">
        <w:trPr>
          <w:trHeight w:val="280"/>
        </w:trPr>
        <w:tc>
          <w:tcPr>
            <w:tcW w:w="2217" w:type="dxa"/>
            <w:vMerge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758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高宇彤</w:t>
            </w:r>
          </w:p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周聪伶</w:t>
            </w:r>
          </w:p>
          <w:p w:rsidR="00C90ED1" w:rsidRPr="000E3258" w:rsidRDefault="00C90ED1">
            <w:pPr>
              <w:widowControl/>
              <w:jc w:val="center"/>
              <w:textAlignment w:val="center"/>
              <w:rPr>
                <w:rFonts w:ascii="宋体"/>
                <w:sz w:val="22"/>
                <w:szCs w:val="22"/>
              </w:rPr>
            </w:pPr>
            <w:r w:rsidRPr="000E3258">
              <w:rPr>
                <w:rFonts w:ascii="宋体" w:hAnsi="宋体" w:hint="eastAsia"/>
                <w:sz w:val="22"/>
                <w:szCs w:val="22"/>
              </w:rPr>
              <w:t>张赛</w:t>
            </w:r>
          </w:p>
          <w:p w:rsidR="00C90ED1" w:rsidRPr="000E3258" w:rsidRDefault="00C90ED1">
            <w:pPr>
              <w:widowControl/>
              <w:jc w:val="center"/>
              <w:textAlignment w:val="center"/>
              <w:rPr>
                <w:rFonts w:ascii="宋体"/>
                <w:sz w:val="22"/>
                <w:szCs w:val="22"/>
              </w:rPr>
            </w:pPr>
            <w:r w:rsidRPr="000E3258">
              <w:rPr>
                <w:rFonts w:ascii="宋体" w:hAnsi="宋体" w:hint="eastAsia"/>
                <w:sz w:val="22"/>
                <w:szCs w:val="22"/>
              </w:rPr>
              <w:t>李淑娴</w:t>
            </w:r>
          </w:p>
          <w:p w:rsidR="00C90ED1" w:rsidRPr="000E3258" w:rsidRDefault="00C90ED1">
            <w:pPr>
              <w:widowControl/>
              <w:jc w:val="center"/>
              <w:textAlignment w:val="center"/>
              <w:rPr>
                <w:rFonts w:ascii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  <w:lang/>
              </w:rPr>
              <w:t>（团队</w:t>
            </w:r>
            <w:r>
              <w:rPr>
                <w:rFonts w:ascii="宋体" w:hAnsi="宋体" w:cs="宋体"/>
                <w:color w:val="FF0000"/>
                <w:kern w:val="0"/>
                <w:sz w:val="22"/>
                <w:szCs w:val="22"/>
                <w:lang/>
              </w:rPr>
              <w:t>+1.5</w:t>
            </w:r>
            <w:r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  <w:lang/>
              </w:rPr>
              <w:t>分）</w:t>
            </w:r>
          </w:p>
        </w:tc>
        <w:tc>
          <w:tcPr>
            <w:tcW w:w="1708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17010110</w:t>
            </w:r>
          </w:p>
          <w:p w:rsidR="00C90ED1" w:rsidRPr="000E3258" w:rsidRDefault="00C90ED1">
            <w:pPr>
              <w:jc w:val="center"/>
              <w:rPr>
                <w:rFonts w:ascii="宋体"/>
                <w:sz w:val="22"/>
                <w:szCs w:val="22"/>
              </w:rPr>
            </w:pPr>
            <w:r w:rsidRPr="000E3258">
              <w:rPr>
                <w:rFonts w:ascii="宋体" w:hAnsi="宋体"/>
                <w:sz w:val="22"/>
                <w:szCs w:val="22"/>
              </w:rPr>
              <w:t xml:space="preserve">17010146 </w:t>
            </w:r>
          </w:p>
          <w:p w:rsidR="00C90ED1" w:rsidRPr="000E3258" w:rsidRDefault="00C90ED1">
            <w:pPr>
              <w:jc w:val="center"/>
              <w:rPr>
                <w:rFonts w:ascii="宋体"/>
                <w:sz w:val="22"/>
                <w:szCs w:val="22"/>
              </w:rPr>
            </w:pPr>
            <w:r w:rsidRPr="000E3258">
              <w:rPr>
                <w:rFonts w:ascii="宋体" w:hAnsi="宋体"/>
                <w:sz w:val="22"/>
                <w:szCs w:val="22"/>
              </w:rPr>
              <w:t>17010142</w:t>
            </w:r>
          </w:p>
          <w:p w:rsidR="00C90ED1" w:rsidRPr="000E3258" w:rsidRDefault="00C90ED1">
            <w:pPr>
              <w:jc w:val="center"/>
              <w:rPr>
                <w:rFonts w:ascii="宋体"/>
                <w:sz w:val="22"/>
                <w:szCs w:val="22"/>
              </w:rPr>
            </w:pPr>
            <w:r w:rsidRPr="000E3258">
              <w:rPr>
                <w:rFonts w:ascii="宋体" w:hAnsi="宋体"/>
                <w:sz w:val="22"/>
                <w:szCs w:val="22"/>
              </w:rPr>
              <w:t>17010121</w:t>
            </w:r>
          </w:p>
          <w:p w:rsidR="00C90ED1" w:rsidRPr="000E3258" w:rsidRDefault="00C90ED1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2517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17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生物技术班</w:t>
            </w:r>
          </w:p>
        </w:tc>
      </w:tr>
      <w:tr w:rsidR="00C90ED1" w:rsidRPr="000E3258">
        <w:trPr>
          <w:trHeight w:val="280"/>
        </w:trPr>
        <w:tc>
          <w:tcPr>
            <w:tcW w:w="2217" w:type="dxa"/>
            <w:vMerge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758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郑文瑜</w:t>
            </w:r>
          </w:p>
          <w:p w:rsidR="00C90ED1" w:rsidRPr="000E3258" w:rsidRDefault="00C90ED1">
            <w:pPr>
              <w:widowControl/>
              <w:jc w:val="center"/>
              <w:textAlignment w:val="center"/>
              <w:rPr>
                <w:rFonts w:ascii="宋体"/>
                <w:sz w:val="22"/>
                <w:szCs w:val="22"/>
              </w:rPr>
            </w:pPr>
            <w:r w:rsidRPr="000E3258">
              <w:rPr>
                <w:rFonts w:ascii="宋体" w:hAnsi="宋体" w:hint="eastAsia"/>
                <w:sz w:val="22"/>
                <w:szCs w:val="22"/>
              </w:rPr>
              <w:t>靳燕</w:t>
            </w:r>
            <w:r w:rsidRPr="000E3258">
              <w:rPr>
                <w:rFonts w:ascii="宋体" w:hAnsi="宋体"/>
                <w:sz w:val="22"/>
                <w:szCs w:val="22"/>
              </w:rPr>
              <w:t xml:space="preserve">  </w:t>
            </w:r>
          </w:p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  <w:lang/>
              </w:rPr>
              <w:t>（团队</w:t>
            </w:r>
            <w:r>
              <w:rPr>
                <w:rFonts w:ascii="宋体" w:hAnsi="宋体" w:cs="宋体"/>
                <w:color w:val="FF0000"/>
                <w:kern w:val="0"/>
                <w:sz w:val="22"/>
                <w:szCs w:val="22"/>
                <w:lang/>
              </w:rPr>
              <w:t>+1.5</w:t>
            </w:r>
            <w:r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  <w:lang/>
              </w:rPr>
              <w:t>分）</w:t>
            </w:r>
            <w:r w:rsidRPr="000E3258">
              <w:rPr>
                <w:rFonts w:ascii="宋体" w:hAnsi="宋体"/>
                <w:color w:val="FF0000"/>
                <w:sz w:val="22"/>
                <w:szCs w:val="22"/>
              </w:rPr>
              <w:t xml:space="preserve"> </w:t>
            </w:r>
          </w:p>
        </w:tc>
        <w:tc>
          <w:tcPr>
            <w:tcW w:w="1708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17030346</w:t>
            </w:r>
          </w:p>
          <w:p w:rsidR="00C90ED1" w:rsidRPr="000E3258" w:rsidRDefault="00C90ED1">
            <w:pPr>
              <w:jc w:val="center"/>
              <w:rPr>
                <w:rFonts w:ascii="宋体"/>
                <w:sz w:val="22"/>
                <w:szCs w:val="22"/>
              </w:rPr>
            </w:pPr>
            <w:r w:rsidRPr="000E3258">
              <w:rPr>
                <w:rFonts w:ascii="宋体" w:hAnsi="宋体"/>
                <w:sz w:val="22"/>
                <w:szCs w:val="22"/>
              </w:rPr>
              <w:t>17030311</w:t>
            </w:r>
          </w:p>
          <w:p w:rsidR="00C90ED1" w:rsidRPr="000E3258" w:rsidRDefault="00C90ED1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2517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17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针推</w:t>
            </w:r>
            <w:r>
              <w:rPr>
                <w:rFonts w:ascii="宋体" w:hAnsi="宋体" w:cs="宋体"/>
                <w:color w:val="000000"/>
                <w:sz w:val="22"/>
                <w:szCs w:val="22"/>
              </w:rPr>
              <w:t>3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班</w:t>
            </w:r>
          </w:p>
        </w:tc>
      </w:tr>
      <w:tr w:rsidR="00C90ED1" w:rsidRPr="000E3258">
        <w:trPr>
          <w:trHeight w:val="280"/>
        </w:trPr>
        <w:tc>
          <w:tcPr>
            <w:tcW w:w="2217" w:type="dxa"/>
            <w:vMerge w:val="restart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758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程永华</w:t>
            </w:r>
          </w:p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 w:rsidRPr="000E3258">
              <w:rPr>
                <w:rFonts w:ascii="宋体" w:hAnsi="宋体" w:hint="eastAsia"/>
                <w:sz w:val="22"/>
                <w:szCs w:val="22"/>
              </w:rPr>
              <w:t>兰</w:t>
            </w:r>
            <w:r w:rsidRPr="000E3258">
              <w:rPr>
                <w:rFonts w:ascii="宋体" w:hAnsi="宋体"/>
                <w:sz w:val="22"/>
                <w:szCs w:val="22"/>
              </w:rPr>
              <w:t xml:space="preserve"> </w:t>
            </w:r>
            <w:r w:rsidRPr="000E3258">
              <w:rPr>
                <w:rFonts w:ascii="宋体" w:hAnsi="宋体" w:hint="eastAsia"/>
                <w:sz w:val="22"/>
                <w:szCs w:val="22"/>
              </w:rPr>
              <w:t>萍</w:t>
            </w:r>
          </w:p>
          <w:p w:rsidR="00C90ED1" w:rsidRPr="000E3258" w:rsidRDefault="00C90ED1">
            <w:pPr>
              <w:wordWrap w:val="0"/>
              <w:jc w:val="center"/>
              <w:rPr>
                <w:rFonts w:ascii="宋体"/>
                <w:sz w:val="22"/>
                <w:szCs w:val="22"/>
              </w:rPr>
            </w:pPr>
            <w:r w:rsidRPr="000E3258">
              <w:rPr>
                <w:rFonts w:ascii="宋体" w:hAnsi="宋体" w:hint="eastAsia"/>
                <w:sz w:val="22"/>
                <w:szCs w:val="22"/>
              </w:rPr>
              <w:t>李兰兰</w:t>
            </w:r>
          </w:p>
          <w:p w:rsidR="00C90ED1" w:rsidRPr="000E3258" w:rsidRDefault="00C90ED1">
            <w:pPr>
              <w:widowControl/>
              <w:jc w:val="center"/>
              <w:textAlignment w:val="center"/>
              <w:rPr>
                <w:rFonts w:ascii="宋体"/>
                <w:sz w:val="22"/>
                <w:szCs w:val="22"/>
              </w:rPr>
            </w:pPr>
            <w:r w:rsidRPr="000E3258">
              <w:rPr>
                <w:rFonts w:ascii="宋体" w:hAnsi="宋体" w:hint="eastAsia"/>
                <w:sz w:val="22"/>
                <w:szCs w:val="22"/>
              </w:rPr>
              <w:t>姚</w:t>
            </w:r>
            <w:r w:rsidRPr="000E3258">
              <w:rPr>
                <w:rFonts w:ascii="宋体" w:hAnsi="宋体"/>
                <w:sz w:val="22"/>
                <w:szCs w:val="22"/>
              </w:rPr>
              <w:t xml:space="preserve"> </w:t>
            </w:r>
            <w:r w:rsidRPr="000E3258">
              <w:rPr>
                <w:rFonts w:ascii="宋体" w:hAnsi="宋体" w:hint="eastAsia"/>
                <w:sz w:val="22"/>
                <w:szCs w:val="22"/>
              </w:rPr>
              <w:t>桢</w:t>
            </w:r>
          </w:p>
          <w:p w:rsidR="00C90ED1" w:rsidRPr="000E3258" w:rsidRDefault="00C90ED1">
            <w:pPr>
              <w:widowControl/>
              <w:jc w:val="center"/>
              <w:textAlignment w:val="center"/>
              <w:rPr>
                <w:rFonts w:ascii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  <w:lang/>
              </w:rPr>
              <w:t>（团队</w:t>
            </w:r>
            <w:r>
              <w:rPr>
                <w:rFonts w:ascii="宋体" w:hAnsi="宋体" w:cs="宋体"/>
                <w:color w:val="FF0000"/>
                <w:kern w:val="0"/>
                <w:sz w:val="22"/>
                <w:szCs w:val="22"/>
                <w:lang/>
              </w:rPr>
              <w:t>+1.5</w:t>
            </w:r>
            <w:r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  <w:lang/>
              </w:rPr>
              <w:t>分）</w:t>
            </w:r>
          </w:p>
        </w:tc>
        <w:tc>
          <w:tcPr>
            <w:tcW w:w="1708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16020102</w:t>
            </w:r>
          </w:p>
          <w:p w:rsidR="00C90ED1" w:rsidRDefault="00C90ED1">
            <w:pPr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 w:rsidRPr="000E3258">
              <w:rPr>
                <w:rFonts w:ascii="宋体" w:hAnsi="宋体"/>
                <w:sz w:val="22"/>
                <w:szCs w:val="22"/>
              </w:rPr>
              <w:t>16020110</w:t>
            </w:r>
          </w:p>
          <w:p w:rsidR="00C90ED1" w:rsidRDefault="00C90ED1">
            <w:pPr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 w:rsidRPr="000E3258">
              <w:rPr>
                <w:rFonts w:ascii="宋体" w:hAnsi="宋体"/>
                <w:sz w:val="22"/>
                <w:szCs w:val="22"/>
              </w:rPr>
              <w:t>16020113</w:t>
            </w:r>
          </w:p>
          <w:p w:rsidR="00C90ED1" w:rsidRPr="000E3258" w:rsidRDefault="00C90ED1">
            <w:pPr>
              <w:jc w:val="center"/>
              <w:rPr>
                <w:rFonts w:ascii="宋体"/>
                <w:sz w:val="22"/>
                <w:szCs w:val="22"/>
              </w:rPr>
            </w:pPr>
            <w:r w:rsidRPr="000E3258">
              <w:rPr>
                <w:rFonts w:ascii="宋体" w:hAnsi="宋体"/>
                <w:sz w:val="22"/>
                <w:szCs w:val="22"/>
              </w:rPr>
              <w:t>16020140</w:t>
            </w:r>
          </w:p>
          <w:p w:rsidR="00C90ED1" w:rsidRPr="000E3258" w:rsidRDefault="00C90ED1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2517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16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中医</w:t>
            </w:r>
            <w:r>
              <w:rPr>
                <w:rFonts w:ascii="宋体" w:hAnsi="宋体" w:cs="宋体"/>
                <w:color w:val="000000"/>
                <w:sz w:val="22"/>
                <w:szCs w:val="22"/>
              </w:rPr>
              <w:t>1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班</w:t>
            </w:r>
          </w:p>
        </w:tc>
      </w:tr>
      <w:tr w:rsidR="00C90ED1" w:rsidRPr="000E3258">
        <w:trPr>
          <w:trHeight w:val="280"/>
        </w:trPr>
        <w:tc>
          <w:tcPr>
            <w:tcW w:w="2217" w:type="dxa"/>
            <w:vMerge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758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乔馨</w:t>
            </w:r>
          </w:p>
          <w:p w:rsidR="00C90ED1" w:rsidRPr="000E3258" w:rsidRDefault="00C90ED1">
            <w:pPr>
              <w:widowControl/>
              <w:jc w:val="center"/>
              <w:textAlignment w:val="center"/>
              <w:rPr>
                <w:rFonts w:ascii="宋体"/>
                <w:sz w:val="22"/>
                <w:szCs w:val="22"/>
              </w:rPr>
            </w:pPr>
            <w:r w:rsidRPr="000E3258">
              <w:rPr>
                <w:rFonts w:ascii="宋体" w:hAnsi="宋体" w:hint="eastAsia"/>
                <w:sz w:val="22"/>
                <w:szCs w:val="22"/>
              </w:rPr>
              <w:t>杨必宇</w:t>
            </w:r>
          </w:p>
          <w:p w:rsidR="00C90ED1" w:rsidRPr="000E3258" w:rsidRDefault="00C90ED1">
            <w:pPr>
              <w:widowControl/>
              <w:jc w:val="center"/>
              <w:textAlignment w:val="center"/>
              <w:rPr>
                <w:rFonts w:ascii="宋体"/>
                <w:sz w:val="22"/>
                <w:szCs w:val="22"/>
              </w:rPr>
            </w:pPr>
            <w:r w:rsidRPr="000E3258">
              <w:rPr>
                <w:rFonts w:ascii="宋体" w:hAnsi="宋体" w:hint="eastAsia"/>
                <w:sz w:val="22"/>
                <w:szCs w:val="22"/>
              </w:rPr>
              <w:t>程花</w:t>
            </w:r>
          </w:p>
          <w:p w:rsidR="00C90ED1" w:rsidRPr="000E3258" w:rsidRDefault="00C90ED1">
            <w:pPr>
              <w:widowControl/>
              <w:jc w:val="center"/>
              <w:textAlignment w:val="center"/>
              <w:rPr>
                <w:rFonts w:ascii="宋体"/>
                <w:sz w:val="22"/>
                <w:szCs w:val="22"/>
              </w:rPr>
            </w:pPr>
            <w:r w:rsidRPr="000E3258">
              <w:rPr>
                <w:rFonts w:ascii="宋体" w:hAnsi="宋体" w:hint="eastAsia"/>
                <w:sz w:val="22"/>
                <w:szCs w:val="22"/>
              </w:rPr>
              <w:t>田歆悦</w:t>
            </w:r>
          </w:p>
          <w:p w:rsidR="00C90ED1" w:rsidRPr="000E3258" w:rsidRDefault="00C90ED1">
            <w:pPr>
              <w:widowControl/>
              <w:jc w:val="center"/>
              <w:textAlignment w:val="center"/>
              <w:rPr>
                <w:rFonts w:ascii="宋体"/>
                <w:sz w:val="22"/>
                <w:szCs w:val="22"/>
              </w:rPr>
            </w:pPr>
            <w:r w:rsidRPr="000E3258">
              <w:rPr>
                <w:rFonts w:ascii="宋体" w:hAnsi="宋体" w:hint="eastAsia"/>
                <w:sz w:val="22"/>
                <w:szCs w:val="22"/>
              </w:rPr>
              <w:t>李慧</w:t>
            </w:r>
          </w:p>
          <w:p w:rsidR="00C90ED1" w:rsidRPr="000E3258" w:rsidRDefault="00C90ED1">
            <w:pPr>
              <w:widowControl/>
              <w:jc w:val="center"/>
              <w:textAlignment w:val="center"/>
              <w:rPr>
                <w:rFonts w:ascii="宋体"/>
                <w:sz w:val="22"/>
                <w:szCs w:val="22"/>
              </w:rPr>
            </w:pPr>
            <w:r w:rsidRPr="000E3258">
              <w:rPr>
                <w:rFonts w:ascii="宋体" w:hAnsi="宋体" w:hint="eastAsia"/>
                <w:sz w:val="22"/>
                <w:szCs w:val="22"/>
              </w:rPr>
              <w:t>蔡思敏</w:t>
            </w:r>
          </w:p>
          <w:p w:rsidR="00C90ED1" w:rsidRPr="000E3258" w:rsidRDefault="00C90ED1">
            <w:pPr>
              <w:widowControl/>
              <w:jc w:val="center"/>
              <w:textAlignment w:val="center"/>
              <w:rPr>
                <w:rFonts w:ascii="宋体"/>
                <w:sz w:val="22"/>
                <w:szCs w:val="22"/>
              </w:rPr>
            </w:pPr>
            <w:r w:rsidRPr="000E3258">
              <w:rPr>
                <w:rFonts w:ascii="宋体" w:hAnsi="宋体" w:hint="eastAsia"/>
                <w:sz w:val="22"/>
                <w:szCs w:val="22"/>
              </w:rPr>
              <w:t>李铭慧</w:t>
            </w:r>
          </w:p>
          <w:p w:rsidR="00C90ED1" w:rsidRPr="000E3258" w:rsidRDefault="00C90ED1">
            <w:pPr>
              <w:widowControl/>
              <w:jc w:val="center"/>
              <w:textAlignment w:val="center"/>
              <w:rPr>
                <w:rFonts w:ascii="宋体"/>
                <w:sz w:val="22"/>
                <w:szCs w:val="22"/>
              </w:rPr>
            </w:pPr>
            <w:r w:rsidRPr="000E3258">
              <w:rPr>
                <w:rFonts w:ascii="宋体" w:hAnsi="宋体" w:hint="eastAsia"/>
                <w:sz w:val="22"/>
                <w:szCs w:val="22"/>
              </w:rPr>
              <w:t>谷亚男</w:t>
            </w:r>
          </w:p>
          <w:p w:rsidR="00C90ED1" w:rsidRPr="000E3258" w:rsidRDefault="00C90ED1">
            <w:pPr>
              <w:widowControl/>
              <w:jc w:val="center"/>
              <w:textAlignment w:val="center"/>
              <w:rPr>
                <w:rFonts w:ascii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  <w:lang/>
              </w:rPr>
              <w:t>（团队</w:t>
            </w:r>
            <w:r>
              <w:rPr>
                <w:rFonts w:ascii="宋体" w:hAnsi="宋体" w:cs="宋体"/>
                <w:color w:val="FF0000"/>
                <w:kern w:val="0"/>
                <w:sz w:val="22"/>
                <w:szCs w:val="22"/>
                <w:lang/>
              </w:rPr>
              <w:t>+1.5</w:t>
            </w:r>
            <w:r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  <w:lang/>
              </w:rPr>
              <w:t>分）</w:t>
            </w:r>
          </w:p>
        </w:tc>
        <w:tc>
          <w:tcPr>
            <w:tcW w:w="1708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16100126</w:t>
            </w:r>
          </w:p>
          <w:p w:rsidR="00C90ED1" w:rsidRPr="000E3258" w:rsidRDefault="00C90ED1">
            <w:pPr>
              <w:widowControl/>
              <w:jc w:val="center"/>
              <w:textAlignment w:val="center"/>
              <w:rPr>
                <w:rFonts w:ascii="宋体"/>
                <w:sz w:val="22"/>
                <w:szCs w:val="22"/>
              </w:rPr>
            </w:pPr>
            <w:r w:rsidRPr="000E3258">
              <w:rPr>
                <w:rFonts w:ascii="宋体" w:hAnsi="宋体"/>
                <w:sz w:val="22"/>
                <w:szCs w:val="22"/>
              </w:rPr>
              <w:t>16100105</w:t>
            </w:r>
          </w:p>
          <w:p w:rsidR="00C90ED1" w:rsidRPr="000E3258" w:rsidRDefault="00C90ED1">
            <w:pPr>
              <w:widowControl/>
              <w:jc w:val="center"/>
              <w:textAlignment w:val="center"/>
              <w:rPr>
                <w:rFonts w:ascii="宋体"/>
                <w:sz w:val="22"/>
                <w:szCs w:val="22"/>
              </w:rPr>
            </w:pPr>
            <w:r w:rsidRPr="000E3258">
              <w:rPr>
                <w:rFonts w:ascii="宋体" w:hAnsi="宋体"/>
                <w:sz w:val="22"/>
                <w:szCs w:val="22"/>
              </w:rPr>
              <w:t>16100133</w:t>
            </w:r>
          </w:p>
          <w:p w:rsidR="00C90ED1" w:rsidRPr="000E3258" w:rsidRDefault="00C90ED1">
            <w:pPr>
              <w:widowControl/>
              <w:jc w:val="center"/>
              <w:textAlignment w:val="center"/>
              <w:rPr>
                <w:rFonts w:ascii="宋体"/>
                <w:sz w:val="22"/>
                <w:szCs w:val="22"/>
              </w:rPr>
            </w:pPr>
            <w:r w:rsidRPr="000E3258">
              <w:rPr>
                <w:rFonts w:ascii="宋体" w:hAnsi="宋体"/>
                <w:sz w:val="22"/>
                <w:szCs w:val="22"/>
              </w:rPr>
              <w:t>16100140</w:t>
            </w:r>
          </w:p>
          <w:p w:rsidR="00C90ED1" w:rsidRPr="000E3258" w:rsidRDefault="00C90ED1">
            <w:pPr>
              <w:widowControl/>
              <w:jc w:val="center"/>
              <w:textAlignment w:val="center"/>
              <w:rPr>
                <w:rFonts w:ascii="宋体"/>
                <w:sz w:val="22"/>
                <w:szCs w:val="22"/>
              </w:rPr>
            </w:pPr>
            <w:r w:rsidRPr="000E3258">
              <w:rPr>
                <w:rFonts w:ascii="宋体" w:hAnsi="宋体"/>
                <w:sz w:val="22"/>
                <w:szCs w:val="22"/>
              </w:rPr>
              <w:t>16100117</w:t>
            </w:r>
          </w:p>
          <w:p w:rsidR="00C90ED1" w:rsidRPr="000E3258" w:rsidRDefault="00C90ED1">
            <w:pPr>
              <w:wordWrap w:val="0"/>
              <w:jc w:val="center"/>
              <w:rPr>
                <w:rFonts w:ascii="宋体"/>
                <w:sz w:val="22"/>
                <w:szCs w:val="22"/>
              </w:rPr>
            </w:pPr>
            <w:r w:rsidRPr="000E3258">
              <w:rPr>
                <w:rFonts w:ascii="宋体" w:hAnsi="宋体"/>
                <w:sz w:val="22"/>
                <w:szCs w:val="22"/>
              </w:rPr>
              <w:t>16100102</w:t>
            </w:r>
          </w:p>
          <w:p w:rsidR="00C90ED1" w:rsidRPr="000E3258" w:rsidRDefault="00C90ED1">
            <w:pPr>
              <w:widowControl/>
              <w:jc w:val="center"/>
              <w:textAlignment w:val="center"/>
              <w:rPr>
                <w:rFonts w:ascii="宋体"/>
                <w:sz w:val="22"/>
                <w:szCs w:val="22"/>
              </w:rPr>
            </w:pPr>
            <w:r w:rsidRPr="000E3258">
              <w:rPr>
                <w:rFonts w:ascii="宋体" w:hAnsi="宋体"/>
                <w:sz w:val="22"/>
                <w:szCs w:val="22"/>
              </w:rPr>
              <w:t>16100119</w:t>
            </w:r>
          </w:p>
          <w:p w:rsidR="00C90ED1" w:rsidRPr="000E3258" w:rsidRDefault="00C90ED1">
            <w:pPr>
              <w:widowControl/>
              <w:jc w:val="center"/>
              <w:textAlignment w:val="center"/>
              <w:rPr>
                <w:rFonts w:ascii="宋体"/>
                <w:sz w:val="22"/>
                <w:szCs w:val="22"/>
              </w:rPr>
            </w:pPr>
            <w:r w:rsidRPr="000E3258">
              <w:rPr>
                <w:rFonts w:ascii="宋体" w:hAnsi="宋体"/>
                <w:sz w:val="22"/>
                <w:szCs w:val="22"/>
              </w:rPr>
              <w:t>16100108</w:t>
            </w:r>
          </w:p>
          <w:p w:rsidR="00C90ED1" w:rsidRPr="000E3258" w:rsidRDefault="00C90ED1">
            <w:pPr>
              <w:widowControl/>
              <w:jc w:val="center"/>
              <w:textAlignment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2517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</w:p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应用心理班</w:t>
            </w:r>
          </w:p>
        </w:tc>
      </w:tr>
      <w:tr w:rsidR="00C90ED1" w:rsidRPr="000E3258">
        <w:trPr>
          <w:trHeight w:val="280"/>
        </w:trPr>
        <w:tc>
          <w:tcPr>
            <w:tcW w:w="2217" w:type="dxa"/>
            <w:vMerge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758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毕京蓉</w:t>
            </w:r>
          </w:p>
          <w:p w:rsidR="00C90ED1" w:rsidRPr="000E3258" w:rsidRDefault="00C90ED1">
            <w:pPr>
              <w:widowControl/>
              <w:jc w:val="center"/>
              <w:textAlignment w:val="center"/>
              <w:rPr>
                <w:rFonts w:ascii="宋体"/>
                <w:sz w:val="22"/>
                <w:szCs w:val="22"/>
              </w:rPr>
            </w:pPr>
            <w:r w:rsidRPr="000E3258">
              <w:rPr>
                <w:rFonts w:ascii="宋体" w:hAnsi="宋体" w:hint="eastAsia"/>
                <w:sz w:val="22"/>
                <w:szCs w:val="22"/>
              </w:rPr>
              <w:t>丁雯雯</w:t>
            </w:r>
          </w:p>
          <w:p w:rsidR="00C90ED1" w:rsidRPr="000E3258" w:rsidRDefault="00C90ED1">
            <w:pPr>
              <w:widowControl/>
              <w:jc w:val="center"/>
              <w:textAlignment w:val="center"/>
              <w:rPr>
                <w:rFonts w:ascii="宋体"/>
                <w:sz w:val="22"/>
                <w:szCs w:val="22"/>
              </w:rPr>
            </w:pPr>
            <w:r w:rsidRPr="000E3258">
              <w:rPr>
                <w:rFonts w:ascii="宋体" w:hAnsi="宋体" w:hint="eastAsia"/>
                <w:sz w:val="22"/>
                <w:szCs w:val="22"/>
              </w:rPr>
              <w:t>杜永丽</w:t>
            </w:r>
          </w:p>
          <w:p w:rsidR="00C90ED1" w:rsidRPr="000E3258" w:rsidRDefault="00C90ED1">
            <w:pPr>
              <w:widowControl/>
              <w:jc w:val="center"/>
              <w:textAlignment w:val="center"/>
              <w:rPr>
                <w:rFonts w:ascii="宋体"/>
                <w:sz w:val="22"/>
                <w:szCs w:val="22"/>
              </w:rPr>
            </w:pPr>
            <w:r w:rsidRPr="000E3258">
              <w:rPr>
                <w:rFonts w:ascii="宋体" w:hAnsi="宋体"/>
                <w:sz w:val="22"/>
                <w:szCs w:val="22"/>
              </w:rPr>
              <w:t xml:space="preserve"> </w:t>
            </w:r>
            <w:r w:rsidRPr="000E3258">
              <w:rPr>
                <w:rFonts w:ascii="宋体" w:hAnsi="宋体" w:hint="eastAsia"/>
                <w:sz w:val="22"/>
                <w:szCs w:val="22"/>
              </w:rPr>
              <w:t>范慕博</w:t>
            </w:r>
          </w:p>
          <w:p w:rsidR="00C90ED1" w:rsidRPr="000E3258" w:rsidRDefault="00C90ED1">
            <w:pPr>
              <w:widowControl/>
              <w:jc w:val="center"/>
              <w:textAlignment w:val="center"/>
              <w:rPr>
                <w:rFonts w:ascii="宋体"/>
                <w:sz w:val="22"/>
                <w:szCs w:val="22"/>
              </w:rPr>
            </w:pPr>
            <w:r w:rsidRPr="000E3258">
              <w:rPr>
                <w:rFonts w:ascii="宋体" w:hAnsi="宋体"/>
                <w:sz w:val="22"/>
                <w:szCs w:val="22"/>
              </w:rPr>
              <w:t xml:space="preserve"> </w:t>
            </w:r>
            <w:r w:rsidRPr="000E3258">
              <w:rPr>
                <w:rFonts w:ascii="宋体" w:hAnsi="宋体" w:hint="eastAsia"/>
                <w:sz w:val="22"/>
                <w:szCs w:val="22"/>
              </w:rPr>
              <w:t>高唯嘉</w:t>
            </w:r>
          </w:p>
          <w:p w:rsidR="00C90ED1" w:rsidRPr="000E3258" w:rsidRDefault="00C90ED1">
            <w:pPr>
              <w:widowControl/>
              <w:jc w:val="center"/>
              <w:textAlignment w:val="center"/>
              <w:rPr>
                <w:rFonts w:ascii="宋体"/>
                <w:sz w:val="22"/>
                <w:szCs w:val="22"/>
              </w:rPr>
            </w:pPr>
            <w:r w:rsidRPr="000E3258">
              <w:rPr>
                <w:rFonts w:ascii="宋体" w:hAnsi="宋体"/>
                <w:sz w:val="22"/>
                <w:szCs w:val="22"/>
              </w:rPr>
              <w:t xml:space="preserve"> </w:t>
            </w:r>
            <w:r w:rsidRPr="000E3258">
              <w:rPr>
                <w:rFonts w:ascii="宋体" w:hAnsi="宋体" w:hint="eastAsia"/>
                <w:sz w:val="22"/>
                <w:szCs w:val="22"/>
              </w:rPr>
              <w:t>王</w:t>
            </w:r>
            <w:r w:rsidRPr="000E3258">
              <w:rPr>
                <w:rFonts w:ascii="宋体" w:hAnsi="宋体"/>
                <w:sz w:val="22"/>
                <w:szCs w:val="22"/>
              </w:rPr>
              <w:t xml:space="preserve"> </w:t>
            </w:r>
            <w:r w:rsidRPr="000E3258">
              <w:rPr>
                <w:rFonts w:ascii="宋体" w:hAnsi="宋体" w:hint="eastAsia"/>
                <w:sz w:val="22"/>
                <w:szCs w:val="22"/>
              </w:rPr>
              <w:t>玉</w:t>
            </w:r>
          </w:p>
          <w:p w:rsidR="00C90ED1" w:rsidRPr="000E3258" w:rsidRDefault="00C90ED1">
            <w:pPr>
              <w:widowControl/>
              <w:jc w:val="center"/>
              <w:textAlignment w:val="center"/>
              <w:rPr>
                <w:rFonts w:ascii="宋体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  <w:lang/>
              </w:rPr>
              <w:t>（团队</w:t>
            </w:r>
            <w:r>
              <w:rPr>
                <w:rFonts w:ascii="宋体" w:hAnsi="宋体" w:cs="宋体"/>
                <w:color w:val="FF0000"/>
                <w:kern w:val="0"/>
                <w:sz w:val="22"/>
                <w:szCs w:val="22"/>
                <w:lang/>
              </w:rPr>
              <w:t>+1.5</w:t>
            </w:r>
            <w:r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  <w:lang/>
              </w:rPr>
              <w:t>分）</w:t>
            </w:r>
          </w:p>
        </w:tc>
        <w:tc>
          <w:tcPr>
            <w:tcW w:w="1708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17010101</w:t>
            </w:r>
          </w:p>
          <w:p w:rsidR="00C90ED1" w:rsidRPr="000E3258" w:rsidRDefault="00C90ED1">
            <w:pPr>
              <w:jc w:val="center"/>
              <w:rPr>
                <w:rFonts w:ascii="宋体"/>
                <w:sz w:val="22"/>
                <w:szCs w:val="22"/>
              </w:rPr>
            </w:pPr>
            <w:r w:rsidRPr="000E3258">
              <w:rPr>
                <w:rFonts w:ascii="宋体" w:hAnsi="宋体"/>
                <w:sz w:val="22"/>
                <w:szCs w:val="22"/>
              </w:rPr>
              <w:t>17010106</w:t>
            </w:r>
          </w:p>
          <w:p w:rsidR="00C90ED1" w:rsidRPr="000E3258" w:rsidRDefault="00C90ED1">
            <w:pPr>
              <w:jc w:val="center"/>
              <w:rPr>
                <w:rFonts w:ascii="宋体"/>
                <w:sz w:val="22"/>
                <w:szCs w:val="22"/>
              </w:rPr>
            </w:pPr>
            <w:r w:rsidRPr="000E3258">
              <w:rPr>
                <w:rFonts w:ascii="宋体" w:hAnsi="宋体"/>
                <w:sz w:val="22"/>
                <w:szCs w:val="22"/>
              </w:rPr>
              <w:t xml:space="preserve">17010107 </w:t>
            </w:r>
          </w:p>
          <w:p w:rsidR="00C90ED1" w:rsidRPr="000E3258" w:rsidRDefault="00C90ED1">
            <w:pPr>
              <w:jc w:val="center"/>
              <w:rPr>
                <w:rFonts w:ascii="宋体"/>
                <w:sz w:val="22"/>
                <w:szCs w:val="22"/>
              </w:rPr>
            </w:pPr>
            <w:r w:rsidRPr="000E3258">
              <w:rPr>
                <w:rFonts w:ascii="宋体" w:hAnsi="宋体"/>
                <w:sz w:val="22"/>
                <w:szCs w:val="22"/>
              </w:rPr>
              <w:t xml:space="preserve">17010108 </w:t>
            </w:r>
          </w:p>
          <w:p w:rsidR="00C90ED1" w:rsidRPr="000E3258" w:rsidRDefault="00C90ED1">
            <w:pPr>
              <w:jc w:val="center"/>
              <w:rPr>
                <w:rFonts w:ascii="宋体"/>
                <w:sz w:val="22"/>
                <w:szCs w:val="22"/>
              </w:rPr>
            </w:pPr>
            <w:r w:rsidRPr="000E3258">
              <w:rPr>
                <w:rFonts w:ascii="宋体" w:hAnsi="宋体"/>
                <w:sz w:val="22"/>
                <w:szCs w:val="22"/>
              </w:rPr>
              <w:t>17010109</w:t>
            </w:r>
          </w:p>
          <w:p w:rsidR="00C90ED1" w:rsidRPr="000E3258" w:rsidRDefault="00C90ED1">
            <w:pPr>
              <w:jc w:val="center"/>
              <w:rPr>
                <w:rFonts w:ascii="宋体"/>
                <w:sz w:val="22"/>
                <w:szCs w:val="22"/>
              </w:rPr>
            </w:pPr>
            <w:r w:rsidRPr="000E3258">
              <w:rPr>
                <w:rFonts w:ascii="宋体" w:hAnsi="宋体"/>
                <w:sz w:val="22"/>
                <w:szCs w:val="22"/>
              </w:rPr>
              <w:t>17010135</w:t>
            </w:r>
          </w:p>
          <w:p w:rsidR="00C90ED1" w:rsidRPr="000E3258" w:rsidRDefault="00C90ED1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2517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17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生物技术</w:t>
            </w:r>
            <w:r>
              <w:rPr>
                <w:rFonts w:ascii="宋体" w:hAnsi="宋体" w:cs="宋体"/>
                <w:color w:val="000000"/>
                <w:sz w:val="22"/>
                <w:szCs w:val="22"/>
              </w:rPr>
              <w:t>1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班</w:t>
            </w:r>
          </w:p>
        </w:tc>
      </w:tr>
      <w:tr w:rsidR="00C90ED1" w:rsidRPr="000E3258">
        <w:trPr>
          <w:trHeight w:val="280"/>
        </w:trPr>
        <w:tc>
          <w:tcPr>
            <w:tcW w:w="2217" w:type="dxa"/>
            <w:vMerge w:val="restart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758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白杨</w:t>
            </w:r>
          </w:p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FF0000"/>
                <w:sz w:val="22"/>
                <w:szCs w:val="22"/>
              </w:rPr>
              <w:t>（个人</w:t>
            </w:r>
            <w:r>
              <w:rPr>
                <w:rFonts w:ascii="宋体" w:hAnsi="宋体" w:cs="宋体"/>
                <w:color w:val="FF0000"/>
                <w:sz w:val="22"/>
                <w:szCs w:val="22"/>
              </w:rPr>
              <w:t>+1</w:t>
            </w:r>
            <w:r>
              <w:rPr>
                <w:rFonts w:ascii="宋体" w:hAnsi="宋体" w:cs="宋体" w:hint="eastAsia"/>
                <w:color w:val="FF0000"/>
                <w:sz w:val="22"/>
                <w:szCs w:val="22"/>
              </w:rPr>
              <w:t>分）</w:t>
            </w:r>
          </w:p>
        </w:tc>
        <w:tc>
          <w:tcPr>
            <w:tcW w:w="1708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201702617078</w:t>
            </w:r>
          </w:p>
        </w:tc>
        <w:tc>
          <w:tcPr>
            <w:tcW w:w="2517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17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护理</w:t>
            </w:r>
            <w:r>
              <w:rPr>
                <w:rFonts w:ascii="宋体" w:hAnsi="宋体" w:cs="宋体"/>
                <w:color w:val="000000"/>
                <w:sz w:val="22"/>
                <w:szCs w:val="22"/>
              </w:rPr>
              <w:t>1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班</w:t>
            </w:r>
          </w:p>
        </w:tc>
      </w:tr>
      <w:tr w:rsidR="00C90ED1" w:rsidRPr="000E3258">
        <w:trPr>
          <w:trHeight w:val="280"/>
        </w:trPr>
        <w:tc>
          <w:tcPr>
            <w:tcW w:w="2217" w:type="dxa"/>
            <w:vMerge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758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温娜娜</w:t>
            </w:r>
          </w:p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马琳</w:t>
            </w:r>
          </w:p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幸佳佳</w:t>
            </w:r>
          </w:p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姜田露</w:t>
            </w:r>
          </w:p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陶志丽</w:t>
            </w:r>
          </w:p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曹珊雪</w:t>
            </w:r>
          </w:p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王瑶</w:t>
            </w:r>
          </w:p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  <w:lang/>
              </w:rPr>
              <w:t>（团队</w:t>
            </w:r>
            <w:r>
              <w:rPr>
                <w:rFonts w:ascii="宋体" w:hAnsi="宋体" w:cs="宋体"/>
                <w:color w:val="FF0000"/>
                <w:kern w:val="0"/>
                <w:sz w:val="22"/>
                <w:szCs w:val="22"/>
                <w:lang/>
              </w:rPr>
              <w:t>+1</w:t>
            </w:r>
            <w:r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  <w:lang/>
              </w:rPr>
              <w:t>分）</w:t>
            </w:r>
          </w:p>
        </w:tc>
        <w:tc>
          <w:tcPr>
            <w:tcW w:w="1708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Pr="000E3258" w:rsidRDefault="00C90ED1">
            <w:pPr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17060533</w:t>
            </w:r>
          </w:p>
          <w:p w:rsidR="00C90ED1" w:rsidRPr="000E3258" w:rsidRDefault="00C90ED1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17060228</w:t>
            </w:r>
          </w:p>
          <w:p w:rsidR="00C90ED1" w:rsidRPr="000E3258" w:rsidRDefault="00C90ED1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17060241</w:t>
            </w:r>
          </w:p>
          <w:p w:rsidR="00C90ED1" w:rsidRPr="000E3258" w:rsidRDefault="00C90ED1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17060212</w:t>
            </w:r>
          </w:p>
          <w:p w:rsidR="00C90ED1" w:rsidRPr="000E3258" w:rsidRDefault="00C90ED1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 xml:space="preserve">17060524 </w:t>
            </w:r>
          </w:p>
          <w:p w:rsidR="00C90ED1" w:rsidRPr="000E3258" w:rsidRDefault="00C90ED1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 xml:space="preserve">17060502 </w:t>
            </w:r>
          </w:p>
          <w:p w:rsidR="00C90ED1" w:rsidRPr="000E3258" w:rsidRDefault="00C90ED1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 xml:space="preserve">17060529 </w:t>
            </w:r>
          </w:p>
          <w:p w:rsidR="00C90ED1" w:rsidRPr="000E3258" w:rsidRDefault="00C90ED1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517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Pr="000E3258" w:rsidRDefault="00C90ED1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17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康复</w:t>
            </w:r>
            <w:r>
              <w:rPr>
                <w:rFonts w:ascii="宋体" w:hAnsi="宋体" w:cs="宋体"/>
                <w:color w:val="000000"/>
                <w:sz w:val="22"/>
                <w:szCs w:val="22"/>
              </w:rPr>
              <w:t>2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班</w:t>
            </w:r>
          </w:p>
          <w:p w:rsidR="00C90ED1" w:rsidRPr="000E3258" w:rsidRDefault="00C90ED1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  <w:r w:rsidRPr="000E3258">
              <w:rPr>
                <w:rFonts w:ascii="宋体" w:hAnsi="宋体" w:cs="宋体"/>
                <w:color w:val="000000"/>
                <w:sz w:val="22"/>
                <w:szCs w:val="22"/>
              </w:rPr>
              <w:t>17</w:t>
            </w:r>
            <w:r w:rsidRPr="000E3258">
              <w:rPr>
                <w:rFonts w:ascii="宋体" w:hAnsi="宋体" w:cs="宋体" w:hint="eastAsia"/>
                <w:color w:val="000000"/>
                <w:sz w:val="22"/>
                <w:szCs w:val="22"/>
              </w:rPr>
              <w:t>康复</w:t>
            </w:r>
            <w:r w:rsidRPr="000E3258">
              <w:rPr>
                <w:rFonts w:ascii="宋体" w:hAnsi="宋体" w:cs="宋体"/>
                <w:color w:val="000000"/>
                <w:sz w:val="22"/>
                <w:szCs w:val="22"/>
              </w:rPr>
              <w:t>1</w:t>
            </w:r>
            <w:r w:rsidRPr="000E3258">
              <w:rPr>
                <w:rFonts w:ascii="宋体" w:hAnsi="宋体" w:cs="宋体" w:hint="eastAsia"/>
                <w:color w:val="000000"/>
                <w:sz w:val="22"/>
                <w:szCs w:val="22"/>
              </w:rPr>
              <w:t>班</w:t>
            </w:r>
          </w:p>
          <w:p w:rsidR="00C90ED1" w:rsidRPr="000E3258" w:rsidRDefault="00C90ED1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  <w:r w:rsidRPr="000E3258">
              <w:rPr>
                <w:rFonts w:ascii="宋体" w:hAnsi="宋体" w:cs="宋体"/>
                <w:color w:val="000000"/>
                <w:sz w:val="22"/>
                <w:szCs w:val="22"/>
              </w:rPr>
              <w:t>17</w:t>
            </w:r>
            <w:r w:rsidRPr="000E3258">
              <w:rPr>
                <w:rFonts w:ascii="宋体" w:hAnsi="宋体" w:cs="宋体" w:hint="eastAsia"/>
                <w:color w:val="000000"/>
                <w:sz w:val="22"/>
                <w:szCs w:val="22"/>
              </w:rPr>
              <w:t>康复</w:t>
            </w:r>
            <w:r w:rsidRPr="000E3258">
              <w:rPr>
                <w:rFonts w:ascii="宋体" w:hAnsi="宋体" w:cs="宋体"/>
                <w:color w:val="000000"/>
                <w:sz w:val="22"/>
                <w:szCs w:val="22"/>
              </w:rPr>
              <w:t>1</w:t>
            </w:r>
            <w:r w:rsidRPr="000E3258">
              <w:rPr>
                <w:rFonts w:ascii="宋体" w:hAnsi="宋体" w:cs="宋体" w:hint="eastAsia"/>
                <w:color w:val="000000"/>
                <w:sz w:val="22"/>
                <w:szCs w:val="22"/>
              </w:rPr>
              <w:t>班</w:t>
            </w:r>
          </w:p>
          <w:p w:rsidR="00C90ED1" w:rsidRPr="000E3258" w:rsidRDefault="00C90ED1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  <w:r w:rsidRPr="000E3258">
              <w:rPr>
                <w:rFonts w:ascii="宋体" w:hAnsi="宋体" w:cs="宋体"/>
                <w:color w:val="000000"/>
                <w:sz w:val="22"/>
                <w:szCs w:val="22"/>
              </w:rPr>
              <w:t>17</w:t>
            </w:r>
            <w:r w:rsidRPr="000E3258">
              <w:rPr>
                <w:rFonts w:ascii="宋体" w:hAnsi="宋体" w:cs="宋体" w:hint="eastAsia"/>
                <w:color w:val="000000"/>
                <w:sz w:val="22"/>
                <w:szCs w:val="22"/>
              </w:rPr>
              <w:t>护理</w:t>
            </w:r>
            <w:r w:rsidRPr="000E3258">
              <w:rPr>
                <w:rFonts w:ascii="宋体" w:hAnsi="宋体" w:cs="宋体"/>
                <w:color w:val="000000"/>
                <w:sz w:val="22"/>
                <w:szCs w:val="22"/>
              </w:rPr>
              <w:t>2</w:t>
            </w:r>
            <w:r w:rsidRPr="000E3258">
              <w:rPr>
                <w:rFonts w:ascii="宋体" w:hAnsi="宋体" w:cs="宋体" w:hint="eastAsia"/>
                <w:color w:val="000000"/>
                <w:sz w:val="22"/>
                <w:szCs w:val="22"/>
              </w:rPr>
              <w:t>班</w:t>
            </w:r>
          </w:p>
          <w:p w:rsidR="00C90ED1" w:rsidRPr="000E3258" w:rsidRDefault="00C90ED1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  <w:r w:rsidRPr="000E3258">
              <w:rPr>
                <w:rFonts w:ascii="宋体" w:hAnsi="宋体" w:cs="宋体"/>
                <w:color w:val="000000"/>
                <w:sz w:val="22"/>
                <w:szCs w:val="22"/>
              </w:rPr>
              <w:t>17</w:t>
            </w:r>
            <w:r w:rsidRPr="000E3258">
              <w:rPr>
                <w:rFonts w:ascii="宋体" w:hAnsi="宋体" w:cs="宋体" w:hint="eastAsia"/>
                <w:color w:val="000000"/>
                <w:sz w:val="22"/>
                <w:szCs w:val="22"/>
              </w:rPr>
              <w:t>涉外护理</w:t>
            </w:r>
            <w:r w:rsidRPr="000E3258">
              <w:rPr>
                <w:rFonts w:ascii="宋体" w:hAnsi="宋体" w:cs="宋体"/>
                <w:color w:val="000000"/>
                <w:sz w:val="22"/>
                <w:szCs w:val="22"/>
              </w:rPr>
              <w:t>2</w:t>
            </w:r>
            <w:r w:rsidRPr="000E3258">
              <w:rPr>
                <w:rFonts w:ascii="宋体" w:hAnsi="宋体" w:cs="宋体" w:hint="eastAsia"/>
                <w:color w:val="000000"/>
                <w:sz w:val="22"/>
                <w:szCs w:val="22"/>
              </w:rPr>
              <w:t>班</w:t>
            </w:r>
          </w:p>
          <w:p w:rsidR="00C90ED1" w:rsidRPr="000E3258" w:rsidRDefault="00C90ED1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  <w:r w:rsidRPr="000E3258">
              <w:rPr>
                <w:rFonts w:ascii="宋体" w:hAnsi="宋体" w:cs="宋体"/>
                <w:color w:val="000000"/>
                <w:sz w:val="22"/>
                <w:szCs w:val="22"/>
              </w:rPr>
              <w:t>17</w:t>
            </w:r>
            <w:r w:rsidRPr="000E3258">
              <w:rPr>
                <w:rFonts w:ascii="宋体" w:hAnsi="宋体" w:cs="宋体" w:hint="eastAsia"/>
                <w:color w:val="000000"/>
                <w:sz w:val="22"/>
                <w:szCs w:val="22"/>
              </w:rPr>
              <w:t>涉外护理</w:t>
            </w:r>
            <w:r w:rsidRPr="000E3258">
              <w:rPr>
                <w:rFonts w:ascii="宋体" w:hAnsi="宋体" w:cs="宋体"/>
                <w:color w:val="000000"/>
                <w:sz w:val="22"/>
                <w:szCs w:val="22"/>
              </w:rPr>
              <w:t>2</w:t>
            </w:r>
            <w:r w:rsidRPr="000E3258">
              <w:rPr>
                <w:rFonts w:ascii="宋体" w:hAnsi="宋体" w:cs="宋体" w:hint="eastAsia"/>
                <w:color w:val="000000"/>
                <w:sz w:val="22"/>
                <w:szCs w:val="22"/>
              </w:rPr>
              <w:t>班</w:t>
            </w:r>
          </w:p>
          <w:p w:rsidR="00C90ED1" w:rsidRPr="000E3258" w:rsidRDefault="00C90ED1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  <w:r w:rsidRPr="000E3258">
              <w:rPr>
                <w:rFonts w:ascii="宋体" w:hAnsi="宋体" w:cs="宋体"/>
                <w:color w:val="000000"/>
                <w:sz w:val="22"/>
                <w:szCs w:val="22"/>
              </w:rPr>
              <w:t>17</w:t>
            </w:r>
            <w:r w:rsidRPr="000E3258">
              <w:rPr>
                <w:rFonts w:ascii="宋体" w:hAnsi="宋体" w:cs="宋体" w:hint="eastAsia"/>
                <w:color w:val="000000"/>
                <w:sz w:val="22"/>
                <w:szCs w:val="22"/>
              </w:rPr>
              <w:t>涉外护理</w:t>
            </w:r>
            <w:r w:rsidRPr="000E3258">
              <w:rPr>
                <w:rFonts w:ascii="宋体" w:hAnsi="宋体" w:cs="宋体"/>
                <w:color w:val="000000"/>
                <w:sz w:val="22"/>
                <w:szCs w:val="22"/>
              </w:rPr>
              <w:t>2</w:t>
            </w:r>
            <w:r w:rsidRPr="000E3258">
              <w:rPr>
                <w:rFonts w:ascii="宋体" w:hAnsi="宋体" w:cs="宋体" w:hint="eastAsia"/>
                <w:color w:val="000000"/>
                <w:sz w:val="22"/>
                <w:szCs w:val="22"/>
              </w:rPr>
              <w:t>班</w:t>
            </w:r>
          </w:p>
        </w:tc>
      </w:tr>
      <w:tr w:rsidR="00C90ED1" w:rsidRPr="000E3258">
        <w:trPr>
          <w:trHeight w:val="280"/>
        </w:trPr>
        <w:tc>
          <w:tcPr>
            <w:tcW w:w="2217" w:type="dxa"/>
            <w:vMerge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rPr>
                <w:rFonts w:ascii="宋体" w:cs="宋体"/>
                <w:color w:val="000000"/>
                <w:sz w:val="22"/>
                <w:szCs w:val="22"/>
              </w:rPr>
            </w:pPr>
          </w:p>
        </w:tc>
        <w:tc>
          <w:tcPr>
            <w:tcW w:w="1758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姬秋月</w:t>
            </w:r>
          </w:p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FF0000"/>
                <w:sz w:val="22"/>
                <w:szCs w:val="22"/>
              </w:rPr>
              <w:t>（个人</w:t>
            </w:r>
            <w:r>
              <w:rPr>
                <w:rFonts w:ascii="宋体" w:hAnsi="宋体" w:cs="宋体"/>
                <w:color w:val="FF0000"/>
                <w:sz w:val="22"/>
                <w:szCs w:val="22"/>
              </w:rPr>
              <w:t>+1</w:t>
            </w:r>
            <w:r>
              <w:rPr>
                <w:rFonts w:ascii="宋体" w:hAnsi="宋体" w:cs="宋体" w:hint="eastAsia"/>
                <w:color w:val="FF0000"/>
                <w:sz w:val="22"/>
                <w:szCs w:val="22"/>
              </w:rPr>
              <w:t>分）</w:t>
            </w:r>
          </w:p>
        </w:tc>
        <w:tc>
          <w:tcPr>
            <w:tcW w:w="1708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17080212</w:t>
            </w:r>
          </w:p>
          <w:p w:rsidR="00C90ED1" w:rsidRDefault="00C90ED1">
            <w:pPr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  <w:lang/>
              </w:rPr>
            </w:pPr>
          </w:p>
        </w:tc>
        <w:tc>
          <w:tcPr>
            <w:tcW w:w="2517" w:type="dxa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jc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生物制药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班</w:t>
            </w:r>
          </w:p>
        </w:tc>
      </w:tr>
    </w:tbl>
    <w:p w:rsidR="00C90ED1" w:rsidRDefault="00C90ED1">
      <w:pPr>
        <w:tabs>
          <w:tab w:val="left" w:pos="978"/>
          <w:tab w:val="center" w:pos="4213"/>
        </w:tabs>
        <w:rPr>
          <w:sz w:val="24"/>
        </w:rPr>
      </w:pPr>
      <w:r>
        <w:rPr>
          <w:rFonts w:hint="eastAsia"/>
          <w:sz w:val="24"/>
        </w:rPr>
        <w:t>防艾团辅加分名单（心理素质</w:t>
      </w:r>
      <w:r>
        <w:rPr>
          <w:sz w:val="24"/>
        </w:rPr>
        <w:t>--</w:t>
      </w:r>
      <w:r>
        <w:rPr>
          <w:rFonts w:hint="eastAsia"/>
          <w:sz w:val="24"/>
        </w:rPr>
        <w:t>参加校组织的心理健康教育活动</w:t>
      </w:r>
      <w:r>
        <w:rPr>
          <w:sz w:val="24"/>
        </w:rPr>
        <w:t>)</w:t>
      </w:r>
      <w:r>
        <w:rPr>
          <w:rFonts w:hint="eastAsia"/>
          <w:color w:val="FF0000"/>
          <w:sz w:val="24"/>
        </w:rPr>
        <w:t>（</w:t>
      </w:r>
      <w:r>
        <w:rPr>
          <w:color w:val="FF0000"/>
          <w:sz w:val="24"/>
        </w:rPr>
        <w:t>+1</w:t>
      </w:r>
      <w:r>
        <w:rPr>
          <w:rFonts w:hint="eastAsia"/>
          <w:color w:val="FF0000"/>
          <w:sz w:val="24"/>
        </w:rPr>
        <w:t>分）</w:t>
      </w:r>
    </w:p>
    <w:tbl>
      <w:tblPr>
        <w:tblpPr w:leftFromText="180" w:rightFromText="180" w:vertAnchor="text" w:horzAnchor="page" w:tblpXSpec="center" w:tblpY="137"/>
        <w:tblOverlap w:val="never"/>
        <w:tblW w:w="8250" w:type="dxa"/>
        <w:jc w:val="center"/>
        <w:tblLayout w:type="fixed"/>
        <w:tblCellMar>
          <w:left w:w="0" w:type="dxa"/>
          <w:right w:w="0" w:type="dxa"/>
        </w:tblCellMar>
        <w:tblLook w:val="00A0"/>
      </w:tblPr>
      <w:tblGrid>
        <w:gridCol w:w="1533"/>
        <w:gridCol w:w="2317"/>
        <w:gridCol w:w="2116"/>
        <w:gridCol w:w="2284"/>
      </w:tblGrid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姓名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班级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学号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郭儒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15020111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曹钰玟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15020104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胡芳源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15020115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李娟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15020119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李梓荣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15020122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刘洋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15020124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叶苏漫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15020229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吴昌轩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15020408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陈慧芳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15020409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郭莎莎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中医定向班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15020308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李承平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中医定向班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15020317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李茹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中医定向班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15020318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杨春丹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中医定向班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15020336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杨澜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中医定向班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15020338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朱洪年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中医定向班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15020350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高靖芸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中医定向班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15020306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郭嘉慧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中医定向班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15020307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韩玉芳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中医定向班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15020311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何玉梅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中医定向班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15020313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李阳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中医定向班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15020319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李媛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中医定向班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15020320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梁婷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中医定向班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15020322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苗军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中医定向班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15020328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牛晓琪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中医定向班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15020329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司益欢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中医定向班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15020331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王文秀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中医定向班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15020334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王喆蓉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中医定向班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15020335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张丽娟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中医定向班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15020340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张宁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中医定向班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15020342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张艳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中医定向班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15020344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张文丽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中医定向班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15020345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赵静媛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中医定向班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15020347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杨鑫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16020139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程永华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16020102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兰萍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16020110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李兰兰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16020113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李爽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16020115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任超越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16020125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张晓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16020134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姚桢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16020140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要佳蕊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16020141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张茹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16020146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问雅琦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16020237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陈晨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16020201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郭丹丹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16020210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侯桐欣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16020214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李昌盛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16020220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李幸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16020222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闫澈鑫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16020241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张自青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16020246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肖凯文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16020327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张笑雪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16020337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郑哲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16020344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周振华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16020347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宁月月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中医定向班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16020429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任海梅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中医定向班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16020431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王杰茜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中医定向班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16020434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郄鹏玲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中医定向班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16020438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白辰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中医定向班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16020402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刘晓倩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中医定向班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16020426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宁月月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中医定向班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16020429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姚英霞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中医定向班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16020440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赵茜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中医定向班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16020448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李鑫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17020215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张瑞芳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中医定向班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17020547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吴琪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16020326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白江萍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17020101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陈峰岐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17020103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陈科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17020104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丁伟鹏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17020106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房艳妮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17020107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黄凤清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17020110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董琪琪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17020111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靳璐琪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17020112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匡河林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17020113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李建婷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17020114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李若涵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17020115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李婷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17020117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李欣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17020118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柳鸿林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17020120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马婷婷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17020123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苗含颖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17020124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彭冰霏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17020125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祁青明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17020126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沈人初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17020128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宋芯茹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17020129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王帅冰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17020132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肖阳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17020134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谢建萍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17020135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杨凯宇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17020136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杨睿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17020137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银苗朱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17020138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余小莉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17020139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张峰义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17020140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张艳红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17020142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张智琳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17020143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梁馨允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17020218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蔡雨洁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17020202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程欣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17020204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李转转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17020216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宋文婕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17020217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刘慧英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17020219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牛恩翔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17020221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唐演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17020224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肖莹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17020233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郭莎莎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17020234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姚艳伟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17020237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姚月姣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17020238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殷冬赢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17020239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赵金芳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17020242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周小芬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17020244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周艳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17020245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杨澜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17030334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关巧妍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17020303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何李立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17020306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田地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17020323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王田田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17020328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杨招娣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17020336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袁丽芳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17020339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袁璐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17020340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王振中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17020436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陈梦园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17020401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高晨博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17020406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胡陈城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17020410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李慧敏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17020414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李佳丽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17020416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李晓瑞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17020418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李中顺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17020419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裴思雨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17020426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雷芳莹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17020430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温小娟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17020437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许陈荣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17020438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张娟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17020444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琪琦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中医定向班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17020508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秦玲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中医定向班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17020519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王佳琪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中医定向班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17020530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王晓婧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中医定向班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17020532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王雅宇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中医定向班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17020536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温树楠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中医定向班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17020540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张帆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中医定向班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17020545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钟永兰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中医定向班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17020550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靳晓沁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中医定向班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17020507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景瑞洁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中医定向班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17020509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任月蓉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中医定向班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17020522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尚玉洁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中医定向班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17020523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史云凤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中医定向班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17020525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王心茹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中医定向班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17020533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王行卓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中医定向班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17020534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王艺蓉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中医定向班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17020538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魏彩凤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中医定向班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17020539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薛晓丹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中医定向班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17020542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张路露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中医定向班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17020546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张婷婷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中医定向班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17020548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陈炳畅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中医傅山班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17180101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李明娟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中医傅山班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17180108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刘永祺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中医傅山班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17180112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牛晓丽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中医傅山班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17180114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田珂桓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中医傅山班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17180117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周子钰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中医实验班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17180129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李全英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中医实验班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17181024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安凯丽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18020101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蔡薇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18020102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曹永丹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18020103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崔美晨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18020107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戴晶晶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18020108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邓月宁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18020109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何欣睿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18020113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和双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18020114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黄沁清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18020115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阚祯航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18020116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李家然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18020117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李婧童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18020118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李淑婷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18020120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季悦芳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18020121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刘慧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18020123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尚汇渊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18020125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陶佳娜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18020126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腾旭静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18020127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万鑫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18020128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王虹景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18020129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闫美璇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18020132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闫舒宇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18020133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杨英鹤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18020134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袁戴姣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18020136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张玉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18020139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赵文慧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18020140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赵昱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18020141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郑飞飞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18020142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何炳德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18020210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张坤坤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18020344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刘乃需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17020320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董晨妍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18020305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陈可欣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18020403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崔晓涵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18020405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顾念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18020408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荷穆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18020409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李东娟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18020415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李梦璐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18020417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李蕊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18020418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李紫阳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18020420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刘妍辰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18020422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任惠中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18020425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谭仁香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18020427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王佳仪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18020428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王一蕊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18020429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卫梦茹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18020431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武一帆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18020432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肖瑶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18020433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杨凯宇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18020435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岳淋帆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18020438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张金钰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18020440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张莎芮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18020441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赵雨欣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18020443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郑一言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18020444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钟淳钧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18020445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董佳懿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5+3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一体化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18020804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郭昊天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5+3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一体化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18020807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裴瑞颖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中医定向班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17020518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高玉洁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中医定向班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18020505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李楠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中医定向班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18020518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刘雪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中医定向班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18020523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黄迎新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中医定向班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18020511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谢晓倩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中医定向班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18020534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房致永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中医实验班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18020607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付文婧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中医一体化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18020707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刘澍蕙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中医一体化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18020813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李婧贤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中医一体化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18020810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李春敬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18020414</w:t>
            </w:r>
          </w:p>
        </w:tc>
      </w:tr>
      <w:tr w:rsidR="00C90ED1" w:rsidRPr="000E3258">
        <w:trPr>
          <w:trHeight w:val="280"/>
          <w:jc w:val="center"/>
        </w:trPr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刘昕宇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中医临床学院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18020124</w:t>
            </w:r>
          </w:p>
        </w:tc>
      </w:tr>
    </w:tbl>
    <w:tbl>
      <w:tblPr>
        <w:tblW w:w="8477" w:type="dxa"/>
        <w:tblInd w:w="51" w:type="dxa"/>
        <w:tblLayout w:type="fixed"/>
        <w:tblCellMar>
          <w:left w:w="0" w:type="dxa"/>
          <w:right w:w="0" w:type="dxa"/>
        </w:tblCellMar>
        <w:tblLook w:val="00A0"/>
      </w:tblPr>
      <w:tblGrid>
        <w:gridCol w:w="1500"/>
        <w:gridCol w:w="8"/>
        <w:gridCol w:w="242"/>
        <w:gridCol w:w="2083"/>
        <w:gridCol w:w="33"/>
        <w:gridCol w:w="236"/>
        <w:gridCol w:w="1831"/>
        <w:gridCol w:w="33"/>
        <w:gridCol w:w="227"/>
        <w:gridCol w:w="2032"/>
        <w:gridCol w:w="16"/>
        <w:gridCol w:w="236"/>
      </w:tblGrid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李媛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15060108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许鑫玥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15060127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张欣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15060132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侯美彤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15060308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王敏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15060322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冼洁婷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15060326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郝丹芝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15060606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费麒境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15030208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郭紫云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15030310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许心奕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15050435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张侠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15050537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曹雪盼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15060101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黄玉林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15060104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黄云林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15060104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金启荣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15060105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栗颖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15060110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刘峻韩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15060112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吕书琴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15060115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田星星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15060120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王肖煜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15060123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闫萌果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15060128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杨靖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15060130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张旭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15060133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张雅璐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15060134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张智欣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15060136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赵鑫鑫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15060137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唐艺娜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15060220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曹娜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15170103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魏新丽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15170635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胡瑞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15220812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黄思瑶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15220813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武煜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15221030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樊康康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15060203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郭彦茹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15060205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候俊丽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15060206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黄旭文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15060207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贾多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15060209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贾雪亭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15060210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李慧聪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15060214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王建云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15060222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王晓楠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15060224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王媛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15060225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王瑞旋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15060233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张惜琴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15060237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张媛媛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15060238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薛婷婷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15170333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原雅敏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15170341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皇甫孟棋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15170611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张小秀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15060334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张雅静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15060337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周梅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15060340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刘紫薇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15170317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李华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15170616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王单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15030326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付师师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16040104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高新梅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16040106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南琳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16040120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王佳林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16040130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张建凤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16040143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汪瑜爽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16040233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张天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16040245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周艳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16040249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李沿鑫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16040316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陈宣娟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16040101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李轩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16040114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王昭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16040137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闫宗宝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16040139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俞蒙洁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16040140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张海源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16040142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胡雪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16040216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白马瑞雪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16040201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陈曼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16040202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崔敏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16040204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崔恬恬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16040205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邓飞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16040206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窦喜喜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16040207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樊一凡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16040209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高文时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16040212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向益婷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16040215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李叔阳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16040217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李悦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16040218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刘思敏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16040220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刘天娇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16040221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刘艳红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16040224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田叙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16040225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马佳英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16040226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任路瑶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16040228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唐星星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16040232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王帆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16040234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王瑞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16040236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王艳群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16040237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吴限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16040239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张宏亮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16040241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张楠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16040244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张怡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16040247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郭隽医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16040251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王洁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16060625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刘杰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16040319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王思琦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16040335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蔡猛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16040301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杜雯潇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16040302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简香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16040308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姜文婕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16040309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晋祺媛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16040311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李晋凯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16040314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李怡萌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16040317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刘萍萍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16040320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刘新庆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16040321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刘永智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16040322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刘芷欣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16040323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麻彩玲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16040324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秦泽萍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16040326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史玲娟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16040328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田崟德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16040330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王欢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16040332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王琳娇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16040333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王亚芳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16040336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许瀚文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16040340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薛媚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16070142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何彪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16080210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石智尧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17030724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孙晓波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17040122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王朋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17040127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尹艺杰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17060142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白雪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17040201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董燕冰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17040204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刘怡静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17040220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王昊雨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17040229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赵君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17040244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杜志同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17040309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王芳玲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17040330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王沐雨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17040332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王秀丽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17040334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张帆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17040341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赵小雨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17040346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李若彤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17040412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刘俏涓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17080224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严云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17040534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姚丽霞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17040536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陈雪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中西医实验班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17180301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张懿格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中西医实验班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17180329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李口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中西医实验班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17160308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李仰溥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中西医实验班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17180312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石智尧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17030724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高凡杰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17040104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贺宏倩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17040106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侯岚炜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17040107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李凯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17040112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李一帆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17040117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刘双蕊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17040118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宋倩蓉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17040120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孙蓉蓉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17040121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王飞梅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17040124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王娇容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17040125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王君璞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17040126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韦悦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17040128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王晶晶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17040129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魏周敏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17040130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武宏玉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17040132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杨桂蓉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17040135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袁韶霖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17040136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翟亚悦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17040137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张忠宜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17040139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杨佳佳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17060137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叶子秧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17060440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赵志强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17060448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杨虹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17060540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赵婕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17060544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李霄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17040217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刘瑞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17040218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刘艳虹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17040219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吕嗣蕊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17040222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齐媛媛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17040225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邱文利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17040226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石馨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17040228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王佳璇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17040230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席佳丽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17040237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赵己诺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17040246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郭慧平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16040214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侯宛君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17040312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黄燕云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17040314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李佳琪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17040317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李欣鑫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17040320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李泽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17040321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刘云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17040322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谭梅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17040329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闫神斗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17040336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袁铝芳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17040340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张培忠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17040342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陈旭伟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15220148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郭晨阳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17040403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汉静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17040405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郝嘉欣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17040406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胡佳琪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17040409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焦雨聪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17040410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李楠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17040411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刘蕾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17040417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马坤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17040421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杨晓东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17040434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郑秦妮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17040437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薛佳宇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17080237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康鸣华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17040511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李慧茹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17040513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程思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17040503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邓小梅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17040505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付非凡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17040506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高琨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17040508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郝艺芳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17040510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康鸣华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17040511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宋微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17040525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王琪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17040528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王思琦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17040529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于佳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17040537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张粲粲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17080141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韩小璇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中西医实验班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17180303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解王格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中西医实验班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17180305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康璐佳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中西医实验班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17180306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李佳欣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中西医实验班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17180310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石颖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中西医实验班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17180319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王柯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中西医实验班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17180321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张煜悦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中西医实验班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17180330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黄聪锐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中西医实验班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17180304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李秉臻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中西医实验班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17180307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李光辉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中西医实验班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17180309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乔晋达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中西医实验班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17180317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任少键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中西医实验班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17180318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唐立浩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中西医实验班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17180320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王晟宇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中西医实验班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17180322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王晨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中西医实验班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17180323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张林瑞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中西医实验班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17180328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许首雷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18040134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张亚芳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18040145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梁元斌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18040219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施宗甫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18040228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许佳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18040235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杨洲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18040237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郭小婷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18040308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李梦亭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18040316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齐星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18040323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许晓燕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18040336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朱艳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18040346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石梦雨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18040626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王佳琦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18040629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吴楠楠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18040634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姚愉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18040641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常文婉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18040102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匡艺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18040211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梁珺琦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18040217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王晶晶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18040231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于倩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18040232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蒋盼盼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18040412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新海珠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18040413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班芦洁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18040419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马晓雨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18040421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瞿婷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18040422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王逸飞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18040430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伍勤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18040433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张瑶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18040443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赵文君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18040644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畅文羽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18040602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陈彩丽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18040603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邓千惠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18040606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丁欢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18040607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董育秀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18040608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高睿阳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18040610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蓝玉婷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18040617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温如玉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18040632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武柯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18040636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杨瑞婷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18040640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张敏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18040642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赵之军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18040644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郑维纯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中西医结合临床学院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中西医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18040646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张亚慧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 xml:space="preserve"> 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18050246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李玥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级药学班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16050510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马毓廷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级药学班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16050515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孙欢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级药学班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16050516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唐玉英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级药学班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16050519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陶坤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级药学班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16050520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王安琪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级药学班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16050521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王思语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级药学班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16050525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王鑫涛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级药学班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16050526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徐香梅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级药学班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16050531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尹兰姬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级药学班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16050532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陈蓓蓓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16050204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陈皇菊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16050205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耿立友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16050210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何蓉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16050211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耿芝新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级中药实验班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16050310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贾莉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级中药实验班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16050312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牛玉清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级中药实验班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16050315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王辉敏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级中药实验班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16050321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游雪莲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级中药实验班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16050326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高媛婷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生物工程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16080407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李雪啸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生物工程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16080418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厚晓红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生物工程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16080439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李佳慧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食品工程班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16080809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贾昇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食品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16080307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李鹏霞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食品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16080311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张林婷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食品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16080339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肖乂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药学班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16050529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张影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药学班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16050538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付庆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药学班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16050502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刘雪梅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药学班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16050512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张国炜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药学班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16050534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原莎莎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制药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16080135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张昊琪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制药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16080136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张瑞荣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制药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16080141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顾凯元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16050105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许夏楠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16050231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付志敏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中药实验班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16050308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孙静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中药实验班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16050319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苏发智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16050122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王雨濛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 xml:space="preserve"> 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级药物分析班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17050630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吴秋蓉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级药物分析班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17050631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肖丰悦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级药物分析班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17050632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杨旭乐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级药物分析班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17050635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张云倩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级药物分析班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17050639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杨桐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级药物分析班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17050634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康万财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17050209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罗慧敏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17050216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田凡玉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17050219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吴乙庚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17050223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白晨曦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级中药实验班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17050302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成翠翠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级中药实验班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17050303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高春丽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级中药实验班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17050306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龚勤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级中药实验班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17050308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连玉姣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级中药实验班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17050316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孟子盈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级中药实验班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17050318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秦振芬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级中药实验班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17050321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王璟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级中药实验班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17050326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王瑜勇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级中药实验班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17050329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张亚薇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级中药实验班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17050334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赵晓悦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级中药实验班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17050335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李敏尧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17050113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穆志娟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17050117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程雨舒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临药班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17050406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雷有芳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临药班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17050412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王钰君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临药班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17050429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张楠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临药班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17070145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高丽娜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生物工程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17080403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郭玲琳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生物工程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17080404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李倩倩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生物工程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17080411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杨朴佳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生物工程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17080434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孙海丙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生物制药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17080127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柴铭颖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生物制药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17080201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连鑫芬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生物制药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17080220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秦佳羽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生物制药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17080228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杨梦茹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生物制药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17080238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杨小凡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生物制药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17080239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赵智茹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生物制药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17080246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张慧敏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生物制药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17080439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赵爽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生物制药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17080443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周文玲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生物制药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17080148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陈婧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生制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17080203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谌瑞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生制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17080204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姬秋月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生制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17080212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亢留霞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生制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17080214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雷慧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生制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17080215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李亚娟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生制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17080218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李宇宏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生制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17080219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梁景珍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生制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17080221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林铂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生制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17080223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吕晓宇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生制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17080226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石振林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生制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17080230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王欣玥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生制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17080235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王誉晔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生制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17080236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杨钰钰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生制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17080240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赵杨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生制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17080245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朱纬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生制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17080247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晋雅琪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食品工程班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17080303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陈青妍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食品工程班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17080304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独艳金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食品工程班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17080310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贺熠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食品工程班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17080312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康佳佳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食品工程班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17080314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李佳玮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食品工程班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17080316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刘迪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食品工程班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17080322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马玲玲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食品工程班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17080323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田子荷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食品工程班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17080330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严伊莹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食品工程班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17080337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夏永奇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食品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17080309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李星星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食品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17080318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牛艳琦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食品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17080324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乔慧芬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食品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17080325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田维平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食品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17080329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吴小佳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食品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17080333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杨晓莹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食品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17080338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张文琪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食品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17080342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张雅丽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食品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17080343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赵艳梅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食品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17080347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朱美兴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食品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17080348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范芙蓉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药物分析班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17050608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郝永熙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药物分析班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17050610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李港静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药物分析班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17050612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李庆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药物分析班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17050613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李兴敏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药物分析班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17050615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梁颖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药物分析班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17050616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刘珏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药物分析班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17050617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马佳慧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药物分析班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17050621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米艳花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药物分析班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17050623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南春梅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药物分析班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17050624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钱莉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药物分析班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17050625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秦怡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药物分析班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17050626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石晓琼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药物分析班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17050627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王佳琦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药物分析班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17050628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王蓉蓉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药物分析班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17050629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于康霞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药物分析班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17050637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丁苗苗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药学班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17050503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范文娜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药学班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17050504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刘知渊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药学班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17050518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闫柳彤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药学班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17050532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郑帅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药学班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17050539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马明星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药学班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17050520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于子涵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药学班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17050533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韩庆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制药工程班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17080104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林陈丽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制药工程班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17080115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刘婷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制药工程班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17080116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宋金锐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制药工程班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17080126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汤军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制药工程班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17080129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王学一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制药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17080131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赵芬珍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制药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17080147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周凌玲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制药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17080148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曹纹娟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17050102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高蔓菲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17050108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杨思渊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17050128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袁婉清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17050130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张澍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17050134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陈晓璇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17050201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韩蕾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17050205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李佩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17050211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李晓宏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17050212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刘琪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17050213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刘婉婷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17050214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马启风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17050217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杨红艳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17050228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朱亚苹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17050236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孙庆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中药实验班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17050323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王慧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中药实验班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17050324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王林雪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中药实验班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17050327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宋祎贤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17050118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韩舒琪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级药物分析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18050609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刘瑾瑶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级药物分析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18050615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马辰星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级药物分析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18050618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王婷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级药物分析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18050625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武宇虹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级药物分析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18050629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柳若楠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级药物分析班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18050617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任金金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级药物分析班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18050621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张津玮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级药物分析班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18050635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肖塑昱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18050230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辛芳芳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18050231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姚宇鑫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18050239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展艺嘉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18050243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边欣芳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18050301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富雪丹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18050306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华泳清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18050310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王冬静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18050326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吴佳萍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18050333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张悦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18050343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陈星彤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18050102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刘佳惠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18050116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肖淼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生物制药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17080134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徐珊珊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生物制药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17080135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赵霞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生物制药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17080244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陈国庆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生物制药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18080203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程泽彤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生物制药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18080205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李小凡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生物制药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18080211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韩思思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生物制药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18080212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王千辰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生物制药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18080236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薛舒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生物制药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18080241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张青云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生物制药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18080244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钟诗琪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生物制药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18080248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孔研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生物制药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18080218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王玉婷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生物制药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18080240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陈育洁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食品工程班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18080303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张欢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食品工程班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18080303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王菲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食品工程班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18080333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王艳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食品工程班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18080336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代彤彤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食品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18080307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郝进华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食品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18080316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侯丁琳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食品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18080317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鲁妍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食品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18080327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孟祥蓉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食品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18080329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潘敬伟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食品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18080330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李敏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药学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18050511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王兆成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药学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18050527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付冰冰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药学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18050504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王艺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药学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18050526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赵晓艳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药学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18050536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卓风旺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药学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18050538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高磊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制药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18080107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卢熠菲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18050119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王晨旭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18050134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陈思琦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18050001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邓云渝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18050103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冯娟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18050104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高郁超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18050105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郝睿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18050107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胡雨欣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18050109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柯景益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18050110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李董明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18050111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李阳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18050112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李宇维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18050113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李子昂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18050114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粱瑞萍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18050115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刘颖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18050117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卢丹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18050118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罗敏玲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18050120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吕跞跞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18050121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吕龙全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18050122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马源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18050123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南仑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18050124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聂琴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18050125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聂旭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18050126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潘升飞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18050127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宋丹丹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18050128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苏秋雨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18050130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覃涵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18050132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唐家美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18050133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魏方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18050136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许建美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18050139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赵付霞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18050147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安子健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18050201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曾越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18050203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邓建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18050205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甘智玲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18050207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韩香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18050208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何蕾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18050210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赫婷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18050211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贾晓琴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18050212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李欣益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18050215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梁琪瑛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18050217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刘瑶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18050218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彭艺超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18050220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尚彩雯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18050221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石志杰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18050222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王丛辉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18050226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吴海霞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18050228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吴梦芬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18050229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许畅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18050234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许佳薇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18050235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杨依妮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18050238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姚子琦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18050240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张晓蓉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18050245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郑筱筱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18050247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高若芸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18050307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刘嘉颖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18050319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刘志宏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18050321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欧阳越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18050323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任佳龙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18050324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王景阳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18050327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张佳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18050339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张巧燕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18050340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赵旭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18050346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石丽婕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中药与食品工程学院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药学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18050521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宇文丹蓓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 xml:space="preserve"> 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17030141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郭杰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15030113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李波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16030413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田鹏渤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16030418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田子君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16030419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王江帆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16030423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王梦豪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16030424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于倩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16030434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张妤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16030438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张鑫如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16060537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牛玉琪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16060631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侯敏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16010216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安琪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16030501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季慧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16030509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蔺小英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16030513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刘佩思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16030515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宋玉茹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16030521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汤文倩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16030523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修文璟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16030531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徐晓敏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16030533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杨舒婷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16030535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杨婷娟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16030536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张艺丹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16070339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王奕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16010239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成婧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16030102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崔凯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16030104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高慧敏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16030108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景罄萍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16030116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宋玲玲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16030129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王雪芳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16030134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俞佳炜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16030137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张超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16060140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谷林森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16030109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陈容容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16030203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樊慕华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16030207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黄钰莹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16030214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李小燕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16030218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刘炳汝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16030223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王华闰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16030234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朱夏枫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16030247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茹智敏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16030327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殷路芸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16070330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吴伦慧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16100137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陈洁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16030303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陈慕婉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16030304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陈環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16030307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段亲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16030310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霍雅文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16030312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刘静田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16030321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孟树铭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16030324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谭婷婷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16030329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杨泽清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16030342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李晶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16030701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杨晨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16060529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郭海彪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17030506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郭钰婷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17030507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母慧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17030512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王璐瑶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17030519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魏晓宇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17030523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席宗慧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17030524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杨婷婷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17030532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杨钰芬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17030534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张薇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17030539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赵峰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17030540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赵彤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17030541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马林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17060228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幸佳佳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17060241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陈晓文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17030603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郭晶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17030612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韩星宇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17030613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韩周彤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17030614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李媛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17030622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陈淑鸽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17030624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陈莹莹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17030624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彭艺晨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17030625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付志敏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17030627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延张励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17030635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周温鑫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17030642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温娜娜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17060533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白云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17030701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常宇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17030703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王娜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17030726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王晓凤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17030727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郝燕楠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17030109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李利临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17030116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李洁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17030117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罗懿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17030122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马海燕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17030123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苗康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17030124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南俐秀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17030125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南烨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17030126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任亚娟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17030127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任翊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17030128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沈玉莹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17030129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宋佳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17030130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田滢如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17030133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汪鹏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17030134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王洪亮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17030137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武丽平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17030139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肖燕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17030140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张靖黄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17030143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班原华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17030443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李梦云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17060115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李余洁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16030219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问姗姗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17030230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刘菲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17060121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何以格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17060313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李昕驰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17060319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范辛淼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1703031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畅倍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17010103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郭本婕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17030302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郭慧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17030303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郭琼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17030304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何燕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17030307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晋燕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17030311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李云基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17030312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刘亚楠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17030318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牛佳丽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17030323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尚超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17030325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苏洁琼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17030328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王津怡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17030330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王曼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17030331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王敏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17030332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王彦晴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17030333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杨文骁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17030336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殷嘉璐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17030337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张阿丽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17030338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张坤鹏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17030340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张艳微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17030341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张瑶瑶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17030342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赵瑜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17030344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郑文瑜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17030346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侯子文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17030416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胡晨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17030417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林志坚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17030424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刘佳欣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17030425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刘雨轩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17030426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赵娜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17050439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贾景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17100110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郭雨林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针推傅山班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17180205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康雨昕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针推傅山班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17180207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彭馨慧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针推傅山班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17180212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王曦颖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针推傅山班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17180215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张晓蒙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针推实验班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17180223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张艳阳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针推实验班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17180224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赵鑫伟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针推实验班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17180226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安美君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18030601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齐亚静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18030620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武宗渊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18030636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张静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18030640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姜晓宇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18030814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申佳慧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18030831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张楠楠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18030844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赵鑫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18030845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窦于辉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18030905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郭文婕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18030909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郭晓宇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18030910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刘泳宏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18030921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马锦倩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18030923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徐立凡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18030932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周柴璇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康复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18030943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陈欣悦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18030102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刘煜琪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18030120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孙子茹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18030126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涂舒婷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18030127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武淑慧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18030134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张一言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18030140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张颖丽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18030141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黄钰铭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18030415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陈嘉琪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18030202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代羚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18030204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史洁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18030219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谭朱丽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18030221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张婧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18030241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朱富群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18030242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徐文静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18030340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张丽萍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18030348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朱文莉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18030351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李溪洋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18030415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张若男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18030444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赵洋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18030447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裴佳庆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针灸推拿学院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针推实验班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18030509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吉荟桥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16060114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李玲慧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16060117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李鑫玉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16060119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刘坤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16060122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王艳莉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16060132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温昕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16060134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张烨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16060142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赵彩钰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16060144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刘欣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16070314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陈光月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16060202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陈永锋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16060204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邓盛峰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16060206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段肃凯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16060208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高瑞晨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16060209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郝亚鑫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16060215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雷璨霞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16060218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李洁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16060219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李月啸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16060221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吕晓婷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16060225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吕旭东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16060226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倪凤仙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16060227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沈岳嵘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16060228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宋宁寰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16060230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王静玉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16060231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王述军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16060233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王馨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16060235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王雪霞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16060236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杨佳蓁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16060238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姚瑞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16060240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张欢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16060242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赵锋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16060243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赵宏悦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16060244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赵兰星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16060245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白璐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16060301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陈晓丹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16060304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陈杨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16060305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房婷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16060308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符佳涛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16060309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黄星慧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16060312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黎娅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16060315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李蕾蕾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16060318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李筱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16060319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刘婕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16060322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刘素萍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16060323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刘维娟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16060324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芦明洁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16060326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明丹娅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16060327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穆文博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16060328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史生玉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16060330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王昕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16060332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徐诗媛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16060336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徐月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16060337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张海星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16060343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张世风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16060344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张昀超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16060345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仲相杰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16060346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周卉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16060347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何莹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16060410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李泓铮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16060411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李军香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16060412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刘得兄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16060416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刘嘉辉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16060417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马喜艳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16060420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毛静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16060422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秦碧林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16060424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沙越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16060428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孙淑雅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16060432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王亚男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16060436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谢金轩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16060440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薛菲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16060442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杨俏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16060443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张秀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16060448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赵继琳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16060449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杨雨桐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护理涉外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16060634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黄意林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16060217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李蕾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16060220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陈楠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16060303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李豫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16060320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吴琼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16060438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陈雨彤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16060103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葛诗琪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16060107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韩杰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16060109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刘旺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16060123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王颖航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16060133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白国清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16060201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陈彦君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16060203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戴君同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16060205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杜丽媛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16060207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管佳佳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16060211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郭晨瑶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16060212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韩丝羽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16060213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胡元女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16060216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王楠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16060232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袁徳慧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16060241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白楚卉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16060401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柴佩珊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16060402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陈娇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16060403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李艳妮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16060414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荣婷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16060427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项梦瑾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16060439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高鸽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16060505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郭媛媛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16060508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尹天鑫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16060532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陈晓颖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16060601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陈之曦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16060603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贺雅静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16060607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李文利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16060610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解艺荣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16060618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马雨欣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16060618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孟卿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16060619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孙方哲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16060621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田梦瑶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16060622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王惠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16060624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王玉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16060629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陈欣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16060602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耿慧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16060606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介兆瑞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16060609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刘楚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16060612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刘慧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16060613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刘顺芳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16060614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刘雨欣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16060616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王思怡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16060627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王希涵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16060628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许春柳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16060632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闫艺千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16060633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赵艳丽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16060638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佐均文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16060644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邓志炼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17060102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段佳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17060105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方梦蕾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17060106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付颖聪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17060107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贾彩彩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17060112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贾铭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17060113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李佳英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17060114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李银霞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17060117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栗文燕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17060118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刘星宇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17060123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马艳红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17060125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石永波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17060128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宋玉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17060130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陶青青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17060131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吴宜珍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17060136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杨鑫晨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17060139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杨雨桐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17060140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杨元洁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17060141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张晓娟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17060143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张晓晴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17060144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赵雪琳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17060146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赵宜鹏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17060147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郑熠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17060148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刁渴珂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17060203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范艳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17060204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方依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17060205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付韶月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17060206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高春慧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17060207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黄佳卉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17060210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黄秋艳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17060211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姜田露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17060212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靳旭东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17060213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孙维娟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17060214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李迎恺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17060220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刘振兴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17060225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卢宇梦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17060226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罗书凝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17060227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石闫续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17060233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孙洋洋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17060234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王雅菲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17060238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王亚茹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17060239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原泽鹏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17060243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张伊然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17060246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张之芳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17060247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赵晓燕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17060248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陈苏频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17060304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陈宇凯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17060305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郭楠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17060309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郝晓前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17060312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姜楠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17060316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梁瑜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17060324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渠琦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17060324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宋甜甜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17060327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孙宸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17060328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万禄炜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17060329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徐政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17060334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杨微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17060335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杨钰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17060336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朱欣瑶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17060343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邹永禄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17060345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卫晨泽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17060134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孔维清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17060215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廖瑾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17060222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盘勇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17060231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万利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17060235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武美良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17060240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张焱雯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17060245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李玥萱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17060221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白五平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17060101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董骄锐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17060103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谷倩倩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17060108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李文钊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17060116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刘小英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17060122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王柄璋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17060132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杨文武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17060138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郑颖凡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17060149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陈龙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17060201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高远芳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17060208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孔维娟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17060214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李秋诗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17060218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李文静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17060219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刘栋烨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17060223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刘雅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17060224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马潇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17060229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裴欣悦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17060232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王佳富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17060236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王茹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17060237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张锋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17060244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蔡汝鹏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17060301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陈晨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17060302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葛静静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17060308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郭亚慧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17060310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蒋春林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17060317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李淳瑶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17060318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刘佳航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17060321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刘名扬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17060322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马敏骁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17060323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任倩茹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17060325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肖煌怡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17060332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谢丽华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17060333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赵媚媚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17060342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朱媛媛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17060344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邹振峰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17060346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姜凯乐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17060315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张开晴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17060339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赵金霞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17060341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闫梦谣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17060539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梁艳丽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17060418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吴涛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17060431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于倩楠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17060441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张盈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17060446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薛雪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17060538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何静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17060413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王雨晴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17060428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陈雪楠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17060404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程融荣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17060405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范梦瑶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17060408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冯翰英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17060409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胡倩澜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17060415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李姣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17060417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任锐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17060423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文志云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17060430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张凌俊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17060444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周静静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17060449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何沁苡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17060507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李叶丽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17060518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续勇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17060537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杨静妮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17060541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曹虎兴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17060501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胡艳霏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17060509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贾昭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17060511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解晓敏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17060513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李璇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17060517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刘洋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17060519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刘源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17060520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沈健桥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17060522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王亚茹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17060528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王哲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17060530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徐艳婷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17060535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赵文飞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17060547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曹敏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17060402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陈南雄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17060403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郜欢欢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17060412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何子婧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17060414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齐紫瑛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17060422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苏军萍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17060425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王愈茹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17060429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徐素亚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17060435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薛康丽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17060436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杨庆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17060437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王瑶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17060529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曹珊雪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17060502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陈红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17060503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高亚茹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17060505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郭婵君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17060506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胡方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17060508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陶志丽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17060524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滕梦圆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17060525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王婧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17060527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王志威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17060531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魏璐霞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17060532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徐岳旋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17060536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郑玉婷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17060548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马晓艺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 xml:space="preserve"> 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17060521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墙艺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18060118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颜筱慧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18060136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曾凡森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18060101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邓灵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18060102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李杰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18060102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郭梦纤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18060104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韩洲冰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18060105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霍凯宁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18060109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李圣贤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18060113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梁祎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18060114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刘慧萌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18060115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乔娇娇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18060119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宋良子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18060122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宋美颖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18060123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苏冰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18060124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孙争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18060126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唐帆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18060127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王双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18060129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王雅琪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18060130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王雅倩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18060131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王雨迪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18060132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王媛媛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18060133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寻靖隼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18060134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阎文静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18060135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杨帆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18060137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杨佳温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18060138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姚静蓉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18060140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姚萦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18060141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张惠茹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18060143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张家绩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18060144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张舒静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18060145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张宇清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18060146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赵文丽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18060147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朱黎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18060148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曹璇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18060201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贾璇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18060201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陈田田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18060202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冯少石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18060205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黄欣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18060207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贾伊雯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18060208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晋源媛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18060209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寇佳姝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18060210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雷爽爽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18060211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李世琳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18060213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李晓琪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18060214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李雅楠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18060216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李燕雪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18060217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林婉霞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18060219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刘芳君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18060220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刘瑾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18060221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刘秀丽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18060223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马时时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18060227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马晓蕾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18060228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牛泽莉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18060229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宋安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18060231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张海玺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18060240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张雨烨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18060242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张圆圆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18060243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韩胜桥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护理专升本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18061236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杨佳昕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18060139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段元华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18060204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李煜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18060218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刘娜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18060222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逯琪琳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18060224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罗玉苑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18060225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杨淇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18060237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杨薇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18060238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寻靖洋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18060134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徐庆会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18060234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张妍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18060241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肖松洋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护理二班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18060233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许银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级护理专升本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 xml:space="preserve">   z18021233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刘海燕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级护理专升本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 xml:space="preserve">   z18061201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张艳霞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级护理专升本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 xml:space="preserve">   z18061204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冯月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级护理专升本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 xml:space="preserve">   z18061205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贾夏婷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级护理专升本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 xml:space="preserve">   z18061206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曹可心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级护理专升本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 xml:space="preserve">   z18061227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燕海瑞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级护理专升本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 xml:space="preserve">   z18061230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任卓玉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级护理专升本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 xml:space="preserve">   z18061238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曹晓霞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级护理专升本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 xml:space="preserve">   z18061247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边晓冉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18060401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牛艺蓉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18060420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谭若妍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18060426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周恩林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18060447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武丽颖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18060435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武英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18060436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赵桐桐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级专升本护理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 xml:space="preserve">   z18061116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柳逗格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级专升本护理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 xml:space="preserve">   z18061120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赵凯茵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级专升本护理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 xml:space="preserve">   z18061126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段美晨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级专升本护理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 xml:space="preserve">   z18061410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吴馨阳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富肖柯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18060404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贾梦华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18060407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李阿秀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18060411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梁亿星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18060415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刘卫洁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18060417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任崇嘉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18060423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蔚红变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18060430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吴立新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18060432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吴宇涵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18060434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俞萌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18060439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张婕妤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18060440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张凯慧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18060441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张睦田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18060444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朱照钰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18060448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郭娜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18060406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刘甜甜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18060416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齐海宁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18060421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苏萌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18060425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仝鹏娟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18060427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吴海洋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18060431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邢飞扬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18060437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张晓冉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18060444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蒋尹鹏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18060314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雷钦淋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18060316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王晓霞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18060335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张思瑶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18060344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梁华静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18060413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梁明博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18060414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刘颖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18060418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马百川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18060419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乔志明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18060422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王玉霞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18060429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张瑞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18060443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赵泽华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涉外护理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18060446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柳若楠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药物分析班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18050617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王能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健康服务与管理学院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市场营销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16070322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陈楠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健康服务与管理学院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市场营销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16070401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王超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健康服务与管理学院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市场营销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16070424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王起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健康服务与管理学院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市场营销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16070424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许玉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健康服务与管理学院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市场营销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16070431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郭鼎元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健康服务与管理学院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信息管理班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16070109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王雅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健康服务与管理学院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信息管理班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16070135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刘俊江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健康服务与管理学院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医药管理班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16070222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张艳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健康服务与管理学院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医药管理班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16070241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蔡佳旺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健康服务与管理学院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市场营销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17070301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刘涛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健康服务与管理学院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市场营销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17070320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张昱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健康服务与管理学院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市场营销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17070340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刘佳茹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健康服务与管理学院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市场营销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17070318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苏蓉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健康服务与管理学院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市场营销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17070327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陈家航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健康服务与管理学院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市场营销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17070303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陈易航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健康服务与管理学院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市场营销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17070303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胡若兰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健康服务与管理学院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市场营销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17070307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黄婧媛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健康服务与管理学院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市场营销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17070310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兰雪文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健康服务与管理学院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市场营销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17070313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李雅可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健康服务与管理学院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市场营销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17070314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王圆圆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健康服务与管理学院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市场营销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17070329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翟瑞琪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健康服务与管理学院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市场营销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17070336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战妍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健康服务与管理学院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市场营销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17070337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张立平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健康服务与管理学院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市场营销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17070338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赵艳茹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健康服务与管理学院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市场营销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17070341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钟顺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健康服务与管理学院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市场营销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17070342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朱晓琳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健康服务与管理学院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市场营销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17070344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雷晶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健康服务与管理学院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市场营销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18070215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包雅鑫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健康服务与管理学院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信息管理班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17070102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李可正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健康服务与管理学院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信息管理班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17070113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李西三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健康服务与管理学院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信息管理班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17070115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李雪琦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健康服务与管理学院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信息管理班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17070116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尚晚霞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健康服务与管理学院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信息管理班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17070128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邵铄雯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健康服务与管理学院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信息管理班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17070129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宋泽昀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健康服务与管理学院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信息管理班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17070130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孙蓉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健康服务与管理学院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信息管理班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17070131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武泽宇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健康服务与管理学院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信息管理班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17070137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许蓓莹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健康服务与管理学院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信息管理班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17070138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薛凯峰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健康服务与管理学院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信息管理班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17070139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曹珂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健康服务与管理学院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信息管理班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17070107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王宇浩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健康服务与管理学院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信息管理班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17070134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钟珍曼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健康服务与管理学院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医药管理班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17070247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郭昆昆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健康服务与管理学院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医药管理班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17070207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司雨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健康服务与管理学院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医药管理班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17070227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辛娇宇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健康服务与管理学院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医药管理班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17070240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张立炎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健康服务与管理学院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医药管理班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17070242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陈娇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健康服务与管理学院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市场营销班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18070304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郝亚茹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健康服务与管理学院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市场营销班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18070309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李艳艳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健康服务与管理学院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市场营销班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18070314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刘佳琪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健康服务与管理学院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市场营销班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18070315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刘泳江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健康服务与管理学院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市场营销班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18070318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周子琳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健康服务与管理学院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市场营销班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18070340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常志超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健康服务与管理学院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信息管理班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18070103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刘坤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健康服务与管理学院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信息管理班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18070113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史东辉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健康服务与管理学院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信息管理班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18070118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王梦甜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健康服务与管理学院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信息管理班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18070122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杨梦琴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健康服务与管理学院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信息管理班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18070128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张世鹏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健康服务与管理学院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信息管理班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18070134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郑紫鹏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健康服务与管理学院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信息管理班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18070141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刘俊江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健康服务与管理学院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医药管理班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16070222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高海瑞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健康服务与管理学院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医药管理班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18070107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曾惠娇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健康服务与管理学院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医药管理班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18070201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高敏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健康服务与管理学院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医药管理班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18070205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侯海霞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健康服务与管理学院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医药管理班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18070210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贾晓红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健康服务与管理学院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医药管理班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18070212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金晓彤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健康服务与管理学院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医药管理班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18070214</w:t>
            </w:r>
          </w:p>
        </w:tc>
      </w:tr>
      <w:tr w:rsidR="00C90ED1" w:rsidRPr="000E3258">
        <w:trPr>
          <w:gridAfter w:val="1"/>
          <w:wAfter w:w="236" w:type="dxa"/>
          <w:trHeight w:val="36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王雅书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健康服务与管理学院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医药管理班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18070233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徐一航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基础医学院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生技一班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16010141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徐一航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基础医学院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生技一班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16010141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常勇勇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基础医学院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生技一班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16010103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靳志越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基础医学院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生技一班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16010112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林豆豆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基础医学院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生技一班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16010119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刘翠翠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基础医学院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生技一班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16010120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刘月飞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基础医学院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生技一班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16010123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刘云坤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基础医学院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生技一班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16010124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任艳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基础医学院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生技一班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16010128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佟莹莹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基础医学院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生技一班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16010129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王光幸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基础医学院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生技一班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16010130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王胜男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基础医学院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生技一班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16010133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曾玉洁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基础医学院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生技一班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16010143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徐一丰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基础医学院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生信一班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16010242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杜永丽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基础医学院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生技一班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17010107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梁飞飞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基础医学院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生技一班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17010124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梁飞飞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基础医学院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生技一班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17010124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马舜瑶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基础医学院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生技一班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17010125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马舜瑶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基础医学院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生技一班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17010125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毕京蓉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基础医学院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生技一班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17010101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丁雯雯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基础医学院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生技一班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17010106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范慕博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基础医学院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生技一班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17010108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高唯嘉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基础医学院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生技一班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17010109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高宇彤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基础医学院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生技一班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17010110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管承烨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基础医学院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生技一班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17010112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郭芊宏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基础医学院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生技一班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17010113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郭彦伶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基础医学院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生技一班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17010114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何文洁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基础医学院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生技一班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17010116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胡国荣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基础医学院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生技一班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17010118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李倩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基础医学院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生技一班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17010120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李淑娴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基础医学院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生技一班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17010121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马舜瑶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基础医学院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生技一班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17010125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穆潇潇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基础医学院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生技一班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17010126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秦瑞鹏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基础医学院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生技一班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17010127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尚佳妮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基础医学院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生技一班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17010128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孙慧敏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基础医学院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生技一班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17010129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王雅如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基础医学院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生技一班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17010132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王亚茹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基础医学院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生技一班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17010133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王玉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基础医学院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生技一班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17010135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薛晴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基础医学院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生技一班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17010137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严俊贤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基础医学院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生技一班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17010138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詹孝雄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基础医学院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生技一班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17010139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张淳睿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基础医学院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生技一班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17010140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张赛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基础医学院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生技一班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17010142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张晓敏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基础医学院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生技一班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17010143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郑艺萍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基础医学院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生技一班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17010144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周聪伶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基础医学院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生技一班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17010146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安周捷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基础医学院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生物信息一班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17010201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陈佳燕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基础医学院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生物信息一班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17010204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关仙妮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基础医学院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生物信息一班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17010208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李诗雨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基础医学院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生物信息一班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17010215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李晓琴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基础医学院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生物信息一班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17010216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王冉冉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基础医学院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生物信息一班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17010226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夏虹仪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基础医学院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生物信息一班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17010231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熊诗倩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基础医学院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生物信息一班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17010232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于胜楠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基础医学院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生物信息一班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17010235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何宇岐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基础医学院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信息一班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17010211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娄倩倩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基础医学院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生技一班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18010117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吴冠东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基础医学院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生技一班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18010132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吴冠东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基础医学院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生技一班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18010132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张伊娜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基础医学院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生技一班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18010141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张伊娜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基础医学院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生技一班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18010141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贺紫东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基础医学院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生技一班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18010108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娄倩倩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基础医学院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生技一班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18010117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马宁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基础医学院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生技一班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18010120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邢岩花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基础医学院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生技一班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18010136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张伊娜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基础医学院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生技一班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18010141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张紫纹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基础医学院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生技一班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18010143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吴中娇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基础医学院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生技一班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18010134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崔泾洁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基础医学院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生技一班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18010101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任金金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基础医学院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药物分析班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18050621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刘雨露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职业技术学院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护理一班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201712617026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白杨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职业技术学院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护理一班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201702617078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邓鑫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职业技术学院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护理一班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201702617092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陈婷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职业技术学院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护理一班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201702617132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申慧慧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职业技术学院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护理二班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2017012617198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那玉玉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职业技术学院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护理二班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201702617148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刘宇婷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职业技术学院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护理二班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201702617215</w:t>
            </w:r>
          </w:p>
        </w:tc>
      </w:tr>
      <w:tr w:rsidR="00C90ED1" w:rsidRPr="000E3258">
        <w:trPr>
          <w:gridAfter w:val="1"/>
          <w:wAfter w:w="236" w:type="dxa"/>
          <w:trHeight w:val="280"/>
        </w:trPr>
        <w:tc>
          <w:tcPr>
            <w:tcW w:w="1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胡豆豆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职业技术学院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护理二班</w:t>
            </w:r>
          </w:p>
        </w:tc>
        <w:tc>
          <w:tcPr>
            <w:tcW w:w="23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201702617262</w:t>
            </w:r>
          </w:p>
        </w:tc>
      </w:tr>
      <w:tr w:rsidR="00C90ED1" w:rsidRPr="000E3258">
        <w:tblPrEx>
          <w:jc w:val="center"/>
        </w:tblPrEx>
        <w:trPr>
          <w:trHeight w:val="270"/>
          <w:jc w:val="center"/>
        </w:trPr>
        <w:tc>
          <w:tcPr>
            <w:tcW w:w="151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窦文静</w:t>
            </w:r>
          </w:p>
        </w:tc>
        <w:tc>
          <w:tcPr>
            <w:tcW w:w="23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人文社会科学学院</w:t>
            </w:r>
          </w:p>
        </w:tc>
        <w:tc>
          <w:tcPr>
            <w:tcW w:w="20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级应用心理班</w:t>
            </w:r>
          </w:p>
        </w:tc>
        <w:tc>
          <w:tcPr>
            <w:tcW w:w="22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16100106</w:t>
            </w:r>
          </w:p>
        </w:tc>
      </w:tr>
      <w:tr w:rsidR="00C90ED1" w:rsidRPr="000E3258">
        <w:tblPrEx>
          <w:jc w:val="center"/>
        </w:tblPrEx>
        <w:trPr>
          <w:trHeight w:val="270"/>
          <w:jc w:val="center"/>
        </w:trPr>
        <w:tc>
          <w:tcPr>
            <w:tcW w:w="151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王静</w:t>
            </w:r>
          </w:p>
        </w:tc>
        <w:tc>
          <w:tcPr>
            <w:tcW w:w="23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人文社会科学学院</w:t>
            </w:r>
          </w:p>
        </w:tc>
        <w:tc>
          <w:tcPr>
            <w:tcW w:w="20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级应用心理班</w:t>
            </w:r>
          </w:p>
        </w:tc>
        <w:tc>
          <w:tcPr>
            <w:tcW w:w="22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17100130</w:t>
            </w:r>
          </w:p>
        </w:tc>
      </w:tr>
      <w:tr w:rsidR="00C90ED1" w:rsidRPr="000E3258">
        <w:tblPrEx>
          <w:jc w:val="center"/>
        </w:tblPrEx>
        <w:trPr>
          <w:trHeight w:val="270"/>
          <w:jc w:val="center"/>
        </w:trPr>
        <w:tc>
          <w:tcPr>
            <w:tcW w:w="151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杨士奇</w:t>
            </w:r>
          </w:p>
        </w:tc>
        <w:tc>
          <w:tcPr>
            <w:tcW w:w="23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人文社会科学学院</w:t>
            </w:r>
          </w:p>
        </w:tc>
        <w:tc>
          <w:tcPr>
            <w:tcW w:w="20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级应用心理班</w:t>
            </w:r>
          </w:p>
        </w:tc>
        <w:tc>
          <w:tcPr>
            <w:tcW w:w="22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17100137</w:t>
            </w:r>
          </w:p>
        </w:tc>
      </w:tr>
      <w:tr w:rsidR="00C90ED1" w:rsidRPr="000E3258">
        <w:tblPrEx>
          <w:jc w:val="center"/>
        </w:tblPrEx>
        <w:trPr>
          <w:trHeight w:val="270"/>
          <w:jc w:val="center"/>
        </w:trPr>
        <w:tc>
          <w:tcPr>
            <w:tcW w:w="151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杨洪利</w:t>
            </w:r>
          </w:p>
        </w:tc>
        <w:tc>
          <w:tcPr>
            <w:tcW w:w="23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人文社会科学学院</w:t>
            </w:r>
          </w:p>
        </w:tc>
        <w:tc>
          <w:tcPr>
            <w:tcW w:w="20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级应用心理班</w:t>
            </w:r>
          </w:p>
        </w:tc>
        <w:tc>
          <w:tcPr>
            <w:tcW w:w="22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17100136</w:t>
            </w:r>
          </w:p>
        </w:tc>
      </w:tr>
      <w:tr w:rsidR="00C90ED1" w:rsidRPr="000E3258">
        <w:tblPrEx>
          <w:jc w:val="center"/>
        </w:tblPrEx>
        <w:trPr>
          <w:trHeight w:val="270"/>
          <w:jc w:val="center"/>
        </w:trPr>
        <w:tc>
          <w:tcPr>
            <w:tcW w:w="151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刘丽花</w:t>
            </w:r>
          </w:p>
        </w:tc>
        <w:tc>
          <w:tcPr>
            <w:tcW w:w="23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人文社会科学学院</w:t>
            </w:r>
          </w:p>
        </w:tc>
        <w:tc>
          <w:tcPr>
            <w:tcW w:w="20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级应用心理班</w:t>
            </w:r>
          </w:p>
        </w:tc>
        <w:tc>
          <w:tcPr>
            <w:tcW w:w="22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17100118</w:t>
            </w:r>
          </w:p>
        </w:tc>
      </w:tr>
      <w:tr w:rsidR="00C90ED1" w:rsidRPr="000E3258">
        <w:tblPrEx>
          <w:jc w:val="center"/>
        </w:tblPrEx>
        <w:trPr>
          <w:trHeight w:val="270"/>
          <w:jc w:val="center"/>
        </w:trPr>
        <w:tc>
          <w:tcPr>
            <w:tcW w:w="151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赵丽</w:t>
            </w:r>
          </w:p>
        </w:tc>
        <w:tc>
          <w:tcPr>
            <w:tcW w:w="23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人文社会科学学院</w:t>
            </w:r>
          </w:p>
        </w:tc>
        <w:tc>
          <w:tcPr>
            <w:tcW w:w="20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级应用心理班</w:t>
            </w:r>
          </w:p>
        </w:tc>
        <w:tc>
          <w:tcPr>
            <w:tcW w:w="22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17100147</w:t>
            </w:r>
          </w:p>
        </w:tc>
      </w:tr>
      <w:tr w:rsidR="00C90ED1" w:rsidRPr="000E3258">
        <w:tblPrEx>
          <w:jc w:val="center"/>
        </w:tblPrEx>
        <w:trPr>
          <w:trHeight w:val="270"/>
          <w:jc w:val="center"/>
        </w:trPr>
        <w:tc>
          <w:tcPr>
            <w:tcW w:w="151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任卫东</w:t>
            </w:r>
          </w:p>
        </w:tc>
        <w:tc>
          <w:tcPr>
            <w:tcW w:w="23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人文社会科学学院</w:t>
            </w:r>
          </w:p>
        </w:tc>
        <w:tc>
          <w:tcPr>
            <w:tcW w:w="20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级应用心理班</w:t>
            </w:r>
          </w:p>
        </w:tc>
        <w:tc>
          <w:tcPr>
            <w:tcW w:w="22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18100123</w:t>
            </w:r>
          </w:p>
        </w:tc>
      </w:tr>
      <w:tr w:rsidR="00C90ED1" w:rsidRPr="000E3258">
        <w:tblPrEx>
          <w:jc w:val="center"/>
        </w:tblPrEx>
        <w:trPr>
          <w:trHeight w:val="270"/>
          <w:jc w:val="center"/>
        </w:trPr>
        <w:tc>
          <w:tcPr>
            <w:tcW w:w="151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彭海豪</w:t>
            </w:r>
          </w:p>
        </w:tc>
        <w:tc>
          <w:tcPr>
            <w:tcW w:w="23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人文社会科学学院</w:t>
            </w:r>
          </w:p>
        </w:tc>
        <w:tc>
          <w:tcPr>
            <w:tcW w:w="20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级应用心理班</w:t>
            </w:r>
          </w:p>
        </w:tc>
        <w:tc>
          <w:tcPr>
            <w:tcW w:w="22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17100121</w:t>
            </w:r>
          </w:p>
        </w:tc>
      </w:tr>
      <w:tr w:rsidR="00C90ED1" w:rsidRPr="000E3258">
        <w:tblPrEx>
          <w:jc w:val="center"/>
        </w:tblPrEx>
        <w:trPr>
          <w:trHeight w:val="270"/>
          <w:jc w:val="center"/>
        </w:trPr>
        <w:tc>
          <w:tcPr>
            <w:tcW w:w="151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焦碧洋</w:t>
            </w:r>
          </w:p>
        </w:tc>
        <w:tc>
          <w:tcPr>
            <w:tcW w:w="23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人文社会科学学院</w:t>
            </w:r>
          </w:p>
        </w:tc>
        <w:tc>
          <w:tcPr>
            <w:tcW w:w="20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级应用心理班</w:t>
            </w:r>
          </w:p>
        </w:tc>
        <w:tc>
          <w:tcPr>
            <w:tcW w:w="22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17100113</w:t>
            </w:r>
          </w:p>
        </w:tc>
      </w:tr>
      <w:tr w:rsidR="00C90ED1" w:rsidRPr="000E3258">
        <w:tblPrEx>
          <w:jc w:val="center"/>
        </w:tblPrEx>
        <w:trPr>
          <w:trHeight w:val="270"/>
          <w:jc w:val="center"/>
        </w:trPr>
        <w:tc>
          <w:tcPr>
            <w:tcW w:w="151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王瑞卿</w:t>
            </w:r>
          </w:p>
        </w:tc>
        <w:tc>
          <w:tcPr>
            <w:tcW w:w="23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人文社会科学学院</w:t>
            </w:r>
          </w:p>
        </w:tc>
        <w:tc>
          <w:tcPr>
            <w:tcW w:w="20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级应用心理班</w:t>
            </w:r>
          </w:p>
        </w:tc>
        <w:tc>
          <w:tcPr>
            <w:tcW w:w="22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18100129</w:t>
            </w:r>
          </w:p>
        </w:tc>
      </w:tr>
      <w:tr w:rsidR="00C90ED1" w:rsidRPr="000E3258">
        <w:tblPrEx>
          <w:jc w:val="center"/>
        </w:tblPrEx>
        <w:trPr>
          <w:trHeight w:val="270"/>
          <w:jc w:val="center"/>
        </w:trPr>
        <w:tc>
          <w:tcPr>
            <w:tcW w:w="151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牛宝宏</w:t>
            </w:r>
          </w:p>
        </w:tc>
        <w:tc>
          <w:tcPr>
            <w:tcW w:w="23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人文社会科学学院</w:t>
            </w:r>
          </w:p>
        </w:tc>
        <w:tc>
          <w:tcPr>
            <w:tcW w:w="20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级应用心理班</w:t>
            </w:r>
          </w:p>
        </w:tc>
        <w:tc>
          <w:tcPr>
            <w:tcW w:w="22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18100120</w:t>
            </w:r>
          </w:p>
        </w:tc>
      </w:tr>
      <w:tr w:rsidR="00C90ED1" w:rsidRPr="000E3258">
        <w:tblPrEx>
          <w:jc w:val="center"/>
        </w:tblPrEx>
        <w:trPr>
          <w:trHeight w:val="270"/>
          <w:jc w:val="center"/>
        </w:trPr>
        <w:tc>
          <w:tcPr>
            <w:tcW w:w="151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徐海瑞</w:t>
            </w:r>
          </w:p>
        </w:tc>
        <w:tc>
          <w:tcPr>
            <w:tcW w:w="23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人文社会科学学院</w:t>
            </w:r>
          </w:p>
        </w:tc>
        <w:tc>
          <w:tcPr>
            <w:tcW w:w="20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级应用心理班</w:t>
            </w:r>
          </w:p>
        </w:tc>
        <w:tc>
          <w:tcPr>
            <w:tcW w:w="22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18100137</w:t>
            </w:r>
          </w:p>
        </w:tc>
      </w:tr>
      <w:tr w:rsidR="00C90ED1" w:rsidRPr="000E3258">
        <w:tblPrEx>
          <w:jc w:val="center"/>
        </w:tblPrEx>
        <w:trPr>
          <w:trHeight w:val="270"/>
          <w:jc w:val="center"/>
        </w:trPr>
        <w:tc>
          <w:tcPr>
            <w:tcW w:w="151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辛颂歌</w:t>
            </w:r>
          </w:p>
        </w:tc>
        <w:tc>
          <w:tcPr>
            <w:tcW w:w="23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人文社会科学学院</w:t>
            </w:r>
          </w:p>
        </w:tc>
        <w:tc>
          <w:tcPr>
            <w:tcW w:w="20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级应用心理班</w:t>
            </w:r>
          </w:p>
        </w:tc>
        <w:tc>
          <w:tcPr>
            <w:tcW w:w="22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18100136</w:t>
            </w:r>
          </w:p>
        </w:tc>
      </w:tr>
      <w:tr w:rsidR="00C90ED1" w:rsidRPr="000E3258">
        <w:tblPrEx>
          <w:jc w:val="center"/>
        </w:tblPrEx>
        <w:trPr>
          <w:trHeight w:val="270"/>
          <w:jc w:val="center"/>
        </w:trPr>
        <w:tc>
          <w:tcPr>
            <w:tcW w:w="151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王薇</w:t>
            </w:r>
          </w:p>
        </w:tc>
        <w:tc>
          <w:tcPr>
            <w:tcW w:w="23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人文社会科学学院</w:t>
            </w:r>
          </w:p>
        </w:tc>
        <w:tc>
          <w:tcPr>
            <w:tcW w:w="20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级应用心理班</w:t>
            </w:r>
          </w:p>
        </w:tc>
        <w:tc>
          <w:tcPr>
            <w:tcW w:w="22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17100132</w:t>
            </w:r>
          </w:p>
        </w:tc>
      </w:tr>
      <w:tr w:rsidR="00C90ED1" w:rsidRPr="000E3258">
        <w:tblPrEx>
          <w:jc w:val="center"/>
        </w:tblPrEx>
        <w:trPr>
          <w:trHeight w:val="270"/>
          <w:jc w:val="center"/>
        </w:trPr>
        <w:tc>
          <w:tcPr>
            <w:tcW w:w="151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贾世杰</w:t>
            </w:r>
          </w:p>
        </w:tc>
        <w:tc>
          <w:tcPr>
            <w:tcW w:w="23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人文社会科学学院</w:t>
            </w:r>
          </w:p>
        </w:tc>
        <w:tc>
          <w:tcPr>
            <w:tcW w:w="20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级应用心理班</w:t>
            </w:r>
          </w:p>
        </w:tc>
        <w:tc>
          <w:tcPr>
            <w:tcW w:w="22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17100111</w:t>
            </w:r>
          </w:p>
        </w:tc>
      </w:tr>
      <w:tr w:rsidR="00C90ED1" w:rsidRPr="000E3258">
        <w:tblPrEx>
          <w:jc w:val="center"/>
        </w:tblPrEx>
        <w:trPr>
          <w:trHeight w:val="270"/>
          <w:jc w:val="center"/>
        </w:trPr>
        <w:tc>
          <w:tcPr>
            <w:tcW w:w="151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郭曼琪</w:t>
            </w:r>
          </w:p>
        </w:tc>
        <w:tc>
          <w:tcPr>
            <w:tcW w:w="23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人文社会科学学院</w:t>
            </w:r>
          </w:p>
        </w:tc>
        <w:tc>
          <w:tcPr>
            <w:tcW w:w="20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级应用心理班</w:t>
            </w:r>
          </w:p>
        </w:tc>
        <w:tc>
          <w:tcPr>
            <w:tcW w:w="22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18100105</w:t>
            </w:r>
          </w:p>
        </w:tc>
      </w:tr>
      <w:tr w:rsidR="00C90ED1" w:rsidRPr="000E3258">
        <w:tblPrEx>
          <w:jc w:val="center"/>
        </w:tblPrEx>
        <w:trPr>
          <w:trHeight w:val="270"/>
          <w:jc w:val="center"/>
        </w:trPr>
        <w:tc>
          <w:tcPr>
            <w:tcW w:w="151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胡庆余</w:t>
            </w:r>
          </w:p>
        </w:tc>
        <w:tc>
          <w:tcPr>
            <w:tcW w:w="23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人文社会科学学院</w:t>
            </w:r>
          </w:p>
        </w:tc>
        <w:tc>
          <w:tcPr>
            <w:tcW w:w="20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级应用心理班</w:t>
            </w:r>
          </w:p>
        </w:tc>
        <w:tc>
          <w:tcPr>
            <w:tcW w:w="22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18100110</w:t>
            </w:r>
          </w:p>
        </w:tc>
      </w:tr>
      <w:tr w:rsidR="00C90ED1" w:rsidRPr="000E3258">
        <w:tblPrEx>
          <w:jc w:val="center"/>
        </w:tblPrEx>
        <w:trPr>
          <w:trHeight w:val="270"/>
          <w:jc w:val="center"/>
        </w:trPr>
        <w:tc>
          <w:tcPr>
            <w:tcW w:w="151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冯帆</w:t>
            </w:r>
          </w:p>
        </w:tc>
        <w:tc>
          <w:tcPr>
            <w:tcW w:w="23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人文社会科学学院</w:t>
            </w:r>
          </w:p>
        </w:tc>
        <w:tc>
          <w:tcPr>
            <w:tcW w:w="20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级应用心理班</w:t>
            </w:r>
          </w:p>
        </w:tc>
        <w:tc>
          <w:tcPr>
            <w:tcW w:w="22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18100104</w:t>
            </w:r>
          </w:p>
        </w:tc>
      </w:tr>
      <w:tr w:rsidR="00C90ED1" w:rsidRPr="000E3258">
        <w:tblPrEx>
          <w:jc w:val="center"/>
        </w:tblPrEx>
        <w:trPr>
          <w:trHeight w:val="270"/>
          <w:jc w:val="center"/>
        </w:trPr>
        <w:tc>
          <w:tcPr>
            <w:tcW w:w="151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郭雯敏</w:t>
            </w:r>
          </w:p>
        </w:tc>
        <w:tc>
          <w:tcPr>
            <w:tcW w:w="23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人文社会科学学院</w:t>
            </w:r>
          </w:p>
        </w:tc>
        <w:tc>
          <w:tcPr>
            <w:tcW w:w="20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级应用心理班</w:t>
            </w:r>
          </w:p>
        </w:tc>
        <w:tc>
          <w:tcPr>
            <w:tcW w:w="22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18100107</w:t>
            </w:r>
          </w:p>
        </w:tc>
      </w:tr>
      <w:tr w:rsidR="00C90ED1" w:rsidRPr="000E3258">
        <w:tblPrEx>
          <w:jc w:val="center"/>
        </w:tblPrEx>
        <w:trPr>
          <w:trHeight w:val="270"/>
          <w:jc w:val="center"/>
        </w:trPr>
        <w:tc>
          <w:tcPr>
            <w:tcW w:w="151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王文静</w:t>
            </w:r>
          </w:p>
        </w:tc>
        <w:tc>
          <w:tcPr>
            <w:tcW w:w="23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人文社会科学学院</w:t>
            </w:r>
          </w:p>
        </w:tc>
        <w:tc>
          <w:tcPr>
            <w:tcW w:w="20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级应用心理班</w:t>
            </w:r>
          </w:p>
        </w:tc>
        <w:tc>
          <w:tcPr>
            <w:tcW w:w="22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18100130</w:t>
            </w:r>
          </w:p>
        </w:tc>
      </w:tr>
      <w:tr w:rsidR="00C90ED1" w:rsidRPr="000E3258">
        <w:tblPrEx>
          <w:jc w:val="center"/>
        </w:tblPrEx>
        <w:trPr>
          <w:trHeight w:val="270"/>
          <w:jc w:val="center"/>
        </w:trPr>
        <w:tc>
          <w:tcPr>
            <w:tcW w:w="151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焦凯鑫</w:t>
            </w:r>
          </w:p>
        </w:tc>
        <w:tc>
          <w:tcPr>
            <w:tcW w:w="23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人文社会科学学院</w:t>
            </w:r>
          </w:p>
        </w:tc>
        <w:tc>
          <w:tcPr>
            <w:tcW w:w="20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级应用心理班</w:t>
            </w:r>
          </w:p>
        </w:tc>
        <w:tc>
          <w:tcPr>
            <w:tcW w:w="22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17100114</w:t>
            </w:r>
          </w:p>
        </w:tc>
      </w:tr>
      <w:tr w:rsidR="00C90ED1" w:rsidRPr="000E3258">
        <w:tblPrEx>
          <w:jc w:val="center"/>
        </w:tblPrEx>
        <w:trPr>
          <w:trHeight w:val="270"/>
          <w:jc w:val="center"/>
        </w:trPr>
        <w:tc>
          <w:tcPr>
            <w:tcW w:w="151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王蓥</w:t>
            </w:r>
          </w:p>
        </w:tc>
        <w:tc>
          <w:tcPr>
            <w:tcW w:w="23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人文社会科学学院</w:t>
            </w:r>
          </w:p>
        </w:tc>
        <w:tc>
          <w:tcPr>
            <w:tcW w:w="20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级应用心理班</w:t>
            </w:r>
          </w:p>
        </w:tc>
        <w:tc>
          <w:tcPr>
            <w:tcW w:w="22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17100134</w:t>
            </w:r>
          </w:p>
        </w:tc>
      </w:tr>
      <w:tr w:rsidR="00C90ED1" w:rsidRPr="000E3258">
        <w:tblPrEx>
          <w:jc w:val="center"/>
        </w:tblPrEx>
        <w:trPr>
          <w:trHeight w:val="270"/>
          <w:jc w:val="center"/>
        </w:trPr>
        <w:tc>
          <w:tcPr>
            <w:tcW w:w="151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苏越欣</w:t>
            </w:r>
          </w:p>
        </w:tc>
        <w:tc>
          <w:tcPr>
            <w:tcW w:w="23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人文社会科学学院</w:t>
            </w:r>
          </w:p>
        </w:tc>
        <w:tc>
          <w:tcPr>
            <w:tcW w:w="20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级应用心理班</w:t>
            </w:r>
          </w:p>
        </w:tc>
        <w:tc>
          <w:tcPr>
            <w:tcW w:w="22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18100126</w:t>
            </w:r>
          </w:p>
        </w:tc>
      </w:tr>
      <w:tr w:rsidR="00C90ED1" w:rsidRPr="000E3258">
        <w:tblPrEx>
          <w:jc w:val="center"/>
        </w:tblPrEx>
        <w:trPr>
          <w:trHeight w:val="270"/>
          <w:jc w:val="center"/>
        </w:trPr>
        <w:tc>
          <w:tcPr>
            <w:tcW w:w="151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乔禹千</w:t>
            </w:r>
          </w:p>
        </w:tc>
        <w:tc>
          <w:tcPr>
            <w:tcW w:w="23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人文社会科学学院</w:t>
            </w:r>
          </w:p>
        </w:tc>
        <w:tc>
          <w:tcPr>
            <w:tcW w:w="20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级应用心理班</w:t>
            </w:r>
          </w:p>
        </w:tc>
        <w:tc>
          <w:tcPr>
            <w:tcW w:w="22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18100121</w:t>
            </w:r>
          </w:p>
        </w:tc>
      </w:tr>
      <w:tr w:rsidR="00C90ED1" w:rsidRPr="000E3258">
        <w:tblPrEx>
          <w:jc w:val="center"/>
        </w:tblPrEx>
        <w:trPr>
          <w:trHeight w:val="270"/>
          <w:jc w:val="center"/>
        </w:trPr>
        <w:tc>
          <w:tcPr>
            <w:tcW w:w="151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王昕</w:t>
            </w:r>
          </w:p>
        </w:tc>
        <w:tc>
          <w:tcPr>
            <w:tcW w:w="23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人文社会科学学院</w:t>
            </w:r>
          </w:p>
        </w:tc>
        <w:tc>
          <w:tcPr>
            <w:tcW w:w="20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级应用心理班</w:t>
            </w:r>
          </w:p>
        </w:tc>
        <w:tc>
          <w:tcPr>
            <w:tcW w:w="22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18100131</w:t>
            </w:r>
          </w:p>
        </w:tc>
      </w:tr>
      <w:tr w:rsidR="00C90ED1" w:rsidRPr="000E3258">
        <w:tblPrEx>
          <w:jc w:val="center"/>
        </w:tblPrEx>
        <w:trPr>
          <w:trHeight w:val="270"/>
          <w:jc w:val="center"/>
        </w:trPr>
        <w:tc>
          <w:tcPr>
            <w:tcW w:w="151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王晋秦</w:t>
            </w:r>
          </w:p>
        </w:tc>
        <w:tc>
          <w:tcPr>
            <w:tcW w:w="23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人文社会科学学院</w:t>
            </w:r>
          </w:p>
        </w:tc>
        <w:tc>
          <w:tcPr>
            <w:tcW w:w="20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级应用心理班</w:t>
            </w:r>
          </w:p>
        </w:tc>
        <w:tc>
          <w:tcPr>
            <w:tcW w:w="22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18100128</w:t>
            </w:r>
          </w:p>
        </w:tc>
      </w:tr>
      <w:tr w:rsidR="00C90ED1" w:rsidRPr="000E3258">
        <w:tblPrEx>
          <w:jc w:val="center"/>
        </w:tblPrEx>
        <w:trPr>
          <w:trHeight w:val="270"/>
          <w:jc w:val="center"/>
        </w:trPr>
        <w:tc>
          <w:tcPr>
            <w:tcW w:w="151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王维</w:t>
            </w:r>
          </w:p>
        </w:tc>
        <w:tc>
          <w:tcPr>
            <w:tcW w:w="23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人文社会科学学院</w:t>
            </w:r>
          </w:p>
        </w:tc>
        <w:tc>
          <w:tcPr>
            <w:tcW w:w="20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级应用心理班</w:t>
            </w:r>
          </w:p>
        </w:tc>
        <w:tc>
          <w:tcPr>
            <w:tcW w:w="22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17100133</w:t>
            </w:r>
          </w:p>
        </w:tc>
      </w:tr>
      <w:tr w:rsidR="00C90ED1" w:rsidRPr="000E3258">
        <w:tblPrEx>
          <w:jc w:val="center"/>
        </w:tblPrEx>
        <w:trPr>
          <w:trHeight w:val="270"/>
          <w:jc w:val="center"/>
        </w:trPr>
        <w:tc>
          <w:tcPr>
            <w:tcW w:w="151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张赛娜</w:t>
            </w:r>
          </w:p>
        </w:tc>
        <w:tc>
          <w:tcPr>
            <w:tcW w:w="23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人文社会科学学院</w:t>
            </w:r>
          </w:p>
        </w:tc>
        <w:tc>
          <w:tcPr>
            <w:tcW w:w="20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级应用心理班</w:t>
            </w:r>
          </w:p>
        </w:tc>
        <w:tc>
          <w:tcPr>
            <w:tcW w:w="22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17100143</w:t>
            </w:r>
          </w:p>
        </w:tc>
      </w:tr>
      <w:tr w:rsidR="00C90ED1" w:rsidRPr="000E3258">
        <w:tblPrEx>
          <w:jc w:val="center"/>
        </w:tblPrEx>
        <w:trPr>
          <w:trHeight w:val="270"/>
          <w:jc w:val="center"/>
        </w:trPr>
        <w:tc>
          <w:tcPr>
            <w:tcW w:w="151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韩学厚</w:t>
            </w:r>
          </w:p>
        </w:tc>
        <w:tc>
          <w:tcPr>
            <w:tcW w:w="23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人文社会科学学院</w:t>
            </w:r>
          </w:p>
        </w:tc>
        <w:tc>
          <w:tcPr>
            <w:tcW w:w="20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级应用心理班</w:t>
            </w:r>
          </w:p>
        </w:tc>
        <w:tc>
          <w:tcPr>
            <w:tcW w:w="22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18100108</w:t>
            </w:r>
          </w:p>
        </w:tc>
      </w:tr>
      <w:tr w:rsidR="00C90ED1" w:rsidRPr="000E3258">
        <w:tblPrEx>
          <w:jc w:val="center"/>
        </w:tblPrEx>
        <w:trPr>
          <w:trHeight w:val="270"/>
          <w:jc w:val="center"/>
        </w:trPr>
        <w:tc>
          <w:tcPr>
            <w:tcW w:w="151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梁瑞明</w:t>
            </w:r>
          </w:p>
        </w:tc>
        <w:tc>
          <w:tcPr>
            <w:tcW w:w="23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人文社会科学学院</w:t>
            </w:r>
          </w:p>
        </w:tc>
        <w:tc>
          <w:tcPr>
            <w:tcW w:w="20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级应用心理班</w:t>
            </w:r>
          </w:p>
        </w:tc>
        <w:tc>
          <w:tcPr>
            <w:tcW w:w="22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18100115</w:t>
            </w:r>
          </w:p>
        </w:tc>
      </w:tr>
      <w:tr w:rsidR="00C90ED1" w:rsidRPr="000E3258">
        <w:tblPrEx>
          <w:jc w:val="center"/>
        </w:tblPrEx>
        <w:trPr>
          <w:trHeight w:val="270"/>
          <w:jc w:val="center"/>
        </w:trPr>
        <w:tc>
          <w:tcPr>
            <w:tcW w:w="151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马凯耀</w:t>
            </w:r>
          </w:p>
        </w:tc>
        <w:tc>
          <w:tcPr>
            <w:tcW w:w="23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人文社会科学学院</w:t>
            </w:r>
          </w:p>
        </w:tc>
        <w:tc>
          <w:tcPr>
            <w:tcW w:w="20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级应用心理班</w:t>
            </w:r>
          </w:p>
        </w:tc>
        <w:tc>
          <w:tcPr>
            <w:tcW w:w="22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18100119</w:t>
            </w:r>
          </w:p>
        </w:tc>
      </w:tr>
      <w:tr w:rsidR="00C90ED1" w:rsidRPr="000E3258">
        <w:tblPrEx>
          <w:jc w:val="center"/>
        </w:tblPrEx>
        <w:trPr>
          <w:trHeight w:val="270"/>
          <w:jc w:val="center"/>
        </w:trPr>
        <w:tc>
          <w:tcPr>
            <w:tcW w:w="151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林壮楠</w:t>
            </w:r>
          </w:p>
        </w:tc>
        <w:tc>
          <w:tcPr>
            <w:tcW w:w="23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人文社会科学学院</w:t>
            </w:r>
          </w:p>
        </w:tc>
        <w:tc>
          <w:tcPr>
            <w:tcW w:w="20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级应用心理班</w:t>
            </w:r>
          </w:p>
        </w:tc>
        <w:tc>
          <w:tcPr>
            <w:tcW w:w="22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18100116</w:t>
            </w:r>
          </w:p>
        </w:tc>
      </w:tr>
      <w:tr w:rsidR="00C90ED1" w:rsidRPr="000E3258">
        <w:tblPrEx>
          <w:jc w:val="center"/>
        </w:tblPrEx>
        <w:trPr>
          <w:trHeight w:val="270"/>
          <w:jc w:val="center"/>
        </w:trPr>
        <w:tc>
          <w:tcPr>
            <w:tcW w:w="151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李岳仙</w:t>
            </w:r>
          </w:p>
        </w:tc>
        <w:tc>
          <w:tcPr>
            <w:tcW w:w="23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人文社会科学学院</w:t>
            </w:r>
          </w:p>
        </w:tc>
        <w:tc>
          <w:tcPr>
            <w:tcW w:w="20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级应用心理班</w:t>
            </w:r>
          </w:p>
        </w:tc>
        <w:tc>
          <w:tcPr>
            <w:tcW w:w="22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18100114</w:t>
            </w:r>
          </w:p>
        </w:tc>
      </w:tr>
      <w:tr w:rsidR="00C90ED1" w:rsidRPr="000E3258">
        <w:tblPrEx>
          <w:jc w:val="center"/>
        </w:tblPrEx>
        <w:trPr>
          <w:trHeight w:val="270"/>
          <w:jc w:val="center"/>
        </w:trPr>
        <w:tc>
          <w:tcPr>
            <w:tcW w:w="151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吕锦涛</w:t>
            </w:r>
          </w:p>
        </w:tc>
        <w:tc>
          <w:tcPr>
            <w:tcW w:w="23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人文社会科学学院</w:t>
            </w:r>
          </w:p>
        </w:tc>
        <w:tc>
          <w:tcPr>
            <w:tcW w:w="20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级应用心理班</w:t>
            </w:r>
          </w:p>
        </w:tc>
        <w:tc>
          <w:tcPr>
            <w:tcW w:w="22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18100118</w:t>
            </w:r>
          </w:p>
        </w:tc>
      </w:tr>
      <w:tr w:rsidR="00C90ED1" w:rsidRPr="000E3258">
        <w:tblPrEx>
          <w:jc w:val="center"/>
        </w:tblPrEx>
        <w:trPr>
          <w:trHeight w:val="270"/>
          <w:jc w:val="center"/>
        </w:trPr>
        <w:tc>
          <w:tcPr>
            <w:tcW w:w="151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武慧贤</w:t>
            </w:r>
          </w:p>
        </w:tc>
        <w:tc>
          <w:tcPr>
            <w:tcW w:w="23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人文社会科学学院</w:t>
            </w:r>
          </w:p>
        </w:tc>
        <w:tc>
          <w:tcPr>
            <w:tcW w:w="20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应用心理班</w:t>
            </w:r>
          </w:p>
        </w:tc>
        <w:tc>
          <w:tcPr>
            <w:tcW w:w="22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17100135</w:t>
            </w:r>
          </w:p>
        </w:tc>
      </w:tr>
      <w:tr w:rsidR="00C90ED1" w:rsidRPr="000E3258">
        <w:tblPrEx>
          <w:jc w:val="center"/>
        </w:tblPrEx>
        <w:trPr>
          <w:trHeight w:val="270"/>
          <w:jc w:val="center"/>
        </w:trPr>
        <w:tc>
          <w:tcPr>
            <w:tcW w:w="151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李信玫</w:t>
            </w:r>
          </w:p>
        </w:tc>
        <w:tc>
          <w:tcPr>
            <w:tcW w:w="23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人文社会科学学院</w:t>
            </w:r>
          </w:p>
        </w:tc>
        <w:tc>
          <w:tcPr>
            <w:tcW w:w="20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应用心理班</w:t>
            </w:r>
          </w:p>
        </w:tc>
        <w:tc>
          <w:tcPr>
            <w:tcW w:w="22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0"/>
                <w:szCs w:val="20"/>
                <w:lang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17100117</w:t>
            </w:r>
          </w:p>
        </w:tc>
      </w:tr>
      <w:tr w:rsidR="00C90ED1" w:rsidRPr="000E3258">
        <w:trPr>
          <w:gridAfter w:val="2"/>
          <w:wAfter w:w="252" w:type="dxa"/>
          <w:trHeight w:val="280"/>
        </w:trPr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薛亦菲</w:t>
            </w:r>
          </w:p>
        </w:tc>
        <w:tc>
          <w:tcPr>
            <w:tcW w:w="236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人文社会科学学院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级应用心理班</w:t>
            </w:r>
          </w:p>
        </w:tc>
        <w:tc>
          <w:tcPr>
            <w:tcW w:w="22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16060237</w:t>
            </w:r>
          </w:p>
        </w:tc>
      </w:tr>
      <w:tr w:rsidR="00C90ED1" w:rsidRPr="000E3258">
        <w:trPr>
          <w:gridAfter w:val="2"/>
          <w:wAfter w:w="252" w:type="dxa"/>
          <w:trHeight w:val="280"/>
        </w:trPr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白佳蓓</w:t>
            </w:r>
          </w:p>
        </w:tc>
        <w:tc>
          <w:tcPr>
            <w:tcW w:w="236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人文社会科学学院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级应用心理班</w:t>
            </w:r>
          </w:p>
        </w:tc>
        <w:tc>
          <w:tcPr>
            <w:tcW w:w="22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16100101</w:t>
            </w:r>
          </w:p>
        </w:tc>
      </w:tr>
      <w:tr w:rsidR="00C90ED1" w:rsidRPr="000E3258">
        <w:trPr>
          <w:gridAfter w:val="2"/>
          <w:wAfter w:w="252" w:type="dxa"/>
          <w:trHeight w:val="280"/>
        </w:trPr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蔡思敏</w:t>
            </w:r>
          </w:p>
        </w:tc>
        <w:tc>
          <w:tcPr>
            <w:tcW w:w="236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人文社会科学学院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级应用心理班</w:t>
            </w:r>
          </w:p>
        </w:tc>
        <w:tc>
          <w:tcPr>
            <w:tcW w:w="22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16100102</w:t>
            </w:r>
          </w:p>
        </w:tc>
      </w:tr>
      <w:tr w:rsidR="00C90ED1" w:rsidRPr="000E3258">
        <w:trPr>
          <w:gridAfter w:val="2"/>
          <w:wAfter w:w="252" w:type="dxa"/>
          <w:trHeight w:val="280"/>
        </w:trPr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程花</w:t>
            </w:r>
          </w:p>
        </w:tc>
        <w:tc>
          <w:tcPr>
            <w:tcW w:w="236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人文社会科学学院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级应用心理班</w:t>
            </w:r>
          </w:p>
        </w:tc>
        <w:tc>
          <w:tcPr>
            <w:tcW w:w="22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16100105</w:t>
            </w:r>
          </w:p>
        </w:tc>
      </w:tr>
      <w:tr w:rsidR="00C90ED1" w:rsidRPr="000E3258">
        <w:trPr>
          <w:gridAfter w:val="2"/>
          <w:wAfter w:w="252" w:type="dxa"/>
          <w:trHeight w:val="280"/>
        </w:trPr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高晶雪</w:t>
            </w:r>
          </w:p>
        </w:tc>
        <w:tc>
          <w:tcPr>
            <w:tcW w:w="236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人文社会科学学院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级应用心理班</w:t>
            </w:r>
          </w:p>
        </w:tc>
        <w:tc>
          <w:tcPr>
            <w:tcW w:w="22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16100107</w:t>
            </w:r>
          </w:p>
        </w:tc>
      </w:tr>
      <w:tr w:rsidR="00C90ED1" w:rsidRPr="000E3258">
        <w:trPr>
          <w:gridAfter w:val="2"/>
          <w:wAfter w:w="252" w:type="dxa"/>
          <w:trHeight w:val="280"/>
        </w:trPr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谷亚男</w:t>
            </w:r>
          </w:p>
        </w:tc>
        <w:tc>
          <w:tcPr>
            <w:tcW w:w="236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人文社会科学学院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级应用心理班</w:t>
            </w:r>
          </w:p>
        </w:tc>
        <w:tc>
          <w:tcPr>
            <w:tcW w:w="22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16100108</w:t>
            </w:r>
          </w:p>
        </w:tc>
      </w:tr>
      <w:tr w:rsidR="00C90ED1" w:rsidRPr="000E3258">
        <w:trPr>
          <w:gridAfter w:val="2"/>
          <w:wAfter w:w="252" w:type="dxa"/>
          <w:trHeight w:val="280"/>
        </w:trPr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管雅楠</w:t>
            </w:r>
          </w:p>
        </w:tc>
        <w:tc>
          <w:tcPr>
            <w:tcW w:w="236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人文社会科学学院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级应用心理班</w:t>
            </w:r>
          </w:p>
        </w:tc>
        <w:tc>
          <w:tcPr>
            <w:tcW w:w="22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16100109</w:t>
            </w:r>
          </w:p>
        </w:tc>
      </w:tr>
      <w:tr w:rsidR="00C90ED1" w:rsidRPr="000E3258">
        <w:trPr>
          <w:gridAfter w:val="2"/>
          <w:wAfter w:w="252" w:type="dxa"/>
          <w:trHeight w:val="280"/>
        </w:trPr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黄慧</w:t>
            </w:r>
          </w:p>
        </w:tc>
        <w:tc>
          <w:tcPr>
            <w:tcW w:w="236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人文社会科学学院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级应用心理班</w:t>
            </w:r>
          </w:p>
        </w:tc>
        <w:tc>
          <w:tcPr>
            <w:tcW w:w="22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16100112</w:t>
            </w:r>
          </w:p>
        </w:tc>
      </w:tr>
      <w:tr w:rsidR="00C90ED1" w:rsidRPr="000E3258">
        <w:trPr>
          <w:gridAfter w:val="2"/>
          <w:wAfter w:w="252" w:type="dxa"/>
          <w:trHeight w:val="280"/>
        </w:trPr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黄睿</w:t>
            </w:r>
          </w:p>
        </w:tc>
        <w:tc>
          <w:tcPr>
            <w:tcW w:w="236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人文社会科学学院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级应用心理班</w:t>
            </w:r>
          </w:p>
        </w:tc>
        <w:tc>
          <w:tcPr>
            <w:tcW w:w="22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16100113</w:t>
            </w:r>
          </w:p>
        </w:tc>
      </w:tr>
      <w:tr w:rsidR="00C90ED1" w:rsidRPr="000E3258">
        <w:trPr>
          <w:gridAfter w:val="2"/>
          <w:wAfter w:w="252" w:type="dxa"/>
          <w:trHeight w:val="280"/>
        </w:trPr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李慧</w:t>
            </w:r>
          </w:p>
        </w:tc>
        <w:tc>
          <w:tcPr>
            <w:tcW w:w="236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人文社会科学学院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级应用心理班</w:t>
            </w:r>
          </w:p>
        </w:tc>
        <w:tc>
          <w:tcPr>
            <w:tcW w:w="22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16100117</w:t>
            </w:r>
          </w:p>
        </w:tc>
      </w:tr>
      <w:tr w:rsidR="00C90ED1" w:rsidRPr="000E3258">
        <w:trPr>
          <w:gridAfter w:val="2"/>
          <w:wAfter w:w="252" w:type="dxa"/>
          <w:trHeight w:val="280"/>
        </w:trPr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李美其</w:t>
            </w:r>
          </w:p>
        </w:tc>
        <w:tc>
          <w:tcPr>
            <w:tcW w:w="236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人文社会科学学院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级应用心理班</w:t>
            </w:r>
          </w:p>
        </w:tc>
        <w:tc>
          <w:tcPr>
            <w:tcW w:w="22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16100118</w:t>
            </w:r>
          </w:p>
        </w:tc>
      </w:tr>
      <w:tr w:rsidR="00C90ED1" w:rsidRPr="000E3258">
        <w:trPr>
          <w:gridAfter w:val="2"/>
          <w:wAfter w:w="252" w:type="dxa"/>
          <w:trHeight w:val="280"/>
        </w:trPr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李铭慧</w:t>
            </w:r>
          </w:p>
        </w:tc>
        <w:tc>
          <w:tcPr>
            <w:tcW w:w="236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人文社会科学学院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级应用心理班</w:t>
            </w:r>
          </w:p>
        </w:tc>
        <w:tc>
          <w:tcPr>
            <w:tcW w:w="22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16100119</w:t>
            </w:r>
          </w:p>
        </w:tc>
      </w:tr>
      <w:tr w:rsidR="00C90ED1" w:rsidRPr="000E3258">
        <w:trPr>
          <w:gridAfter w:val="2"/>
          <w:wAfter w:w="252" w:type="dxa"/>
          <w:trHeight w:val="280"/>
        </w:trPr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龙可欣</w:t>
            </w:r>
          </w:p>
        </w:tc>
        <w:tc>
          <w:tcPr>
            <w:tcW w:w="236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人文社会科学学院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级应用心理班</w:t>
            </w:r>
          </w:p>
        </w:tc>
        <w:tc>
          <w:tcPr>
            <w:tcW w:w="22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16100123</w:t>
            </w:r>
          </w:p>
        </w:tc>
      </w:tr>
      <w:tr w:rsidR="00C90ED1" w:rsidRPr="000E3258">
        <w:trPr>
          <w:gridAfter w:val="2"/>
          <w:wAfter w:w="252" w:type="dxa"/>
          <w:trHeight w:val="280"/>
        </w:trPr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牛玉</w:t>
            </w:r>
          </w:p>
        </w:tc>
        <w:tc>
          <w:tcPr>
            <w:tcW w:w="236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人文社会科学学院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级应用心理班</w:t>
            </w:r>
          </w:p>
        </w:tc>
        <w:tc>
          <w:tcPr>
            <w:tcW w:w="22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16100125</w:t>
            </w:r>
          </w:p>
        </w:tc>
      </w:tr>
      <w:tr w:rsidR="00C90ED1" w:rsidRPr="000E3258">
        <w:trPr>
          <w:gridAfter w:val="2"/>
          <w:wAfter w:w="252" w:type="dxa"/>
          <w:trHeight w:val="280"/>
        </w:trPr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乔馨</w:t>
            </w:r>
          </w:p>
        </w:tc>
        <w:tc>
          <w:tcPr>
            <w:tcW w:w="236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人文社会科学学院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级应用心理班</w:t>
            </w:r>
          </w:p>
        </w:tc>
        <w:tc>
          <w:tcPr>
            <w:tcW w:w="22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16100126</w:t>
            </w:r>
          </w:p>
        </w:tc>
      </w:tr>
      <w:tr w:rsidR="00C90ED1" w:rsidRPr="000E3258">
        <w:trPr>
          <w:gridAfter w:val="2"/>
          <w:wAfter w:w="252" w:type="dxa"/>
          <w:trHeight w:val="280"/>
        </w:trPr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石宏雪</w:t>
            </w:r>
          </w:p>
        </w:tc>
        <w:tc>
          <w:tcPr>
            <w:tcW w:w="236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人文社会科学学院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级应用心理班</w:t>
            </w:r>
          </w:p>
        </w:tc>
        <w:tc>
          <w:tcPr>
            <w:tcW w:w="22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16100129</w:t>
            </w:r>
          </w:p>
        </w:tc>
      </w:tr>
      <w:tr w:rsidR="00C90ED1" w:rsidRPr="000E3258">
        <w:trPr>
          <w:gridAfter w:val="2"/>
          <w:wAfter w:w="252" w:type="dxa"/>
          <w:trHeight w:val="280"/>
        </w:trPr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孙靓红</w:t>
            </w:r>
          </w:p>
        </w:tc>
        <w:tc>
          <w:tcPr>
            <w:tcW w:w="236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人文社会科学学院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级应用心理班</w:t>
            </w:r>
          </w:p>
        </w:tc>
        <w:tc>
          <w:tcPr>
            <w:tcW w:w="22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16100130</w:t>
            </w:r>
          </w:p>
        </w:tc>
      </w:tr>
      <w:tr w:rsidR="00C90ED1" w:rsidRPr="000E3258">
        <w:trPr>
          <w:gridAfter w:val="2"/>
          <w:wAfter w:w="252" w:type="dxa"/>
          <w:trHeight w:val="280"/>
        </w:trPr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台欢欢</w:t>
            </w:r>
          </w:p>
        </w:tc>
        <w:tc>
          <w:tcPr>
            <w:tcW w:w="236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人文社会科学学院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级应用心理班</w:t>
            </w:r>
          </w:p>
        </w:tc>
        <w:tc>
          <w:tcPr>
            <w:tcW w:w="22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16100131</w:t>
            </w:r>
          </w:p>
        </w:tc>
      </w:tr>
      <w:tr w:rsidR="00C90ED1" w:rsidRPr="000E3258">
        <w:trPr>
          <w:gridAfter w:val="2"/>
          <w:wAfter w:w="252" w:type="dxa"/>
          <w:trHeight w:val="280"/>
        </w:trPr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田歆悦</w:t>
            </w:r>
          </w:p>
        </w:tc>
        <w:tc>
          <w:tcPr>
            <w:tcW w:w="236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人文社会科学学院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级应用心理班</w:t>
            </w:r>
          </w:p>
        </w:tc>
        <w:tc>
          <w:tcPr>
            <w:tcW w:w="22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16100133</w:t>
            </w:r>
          </w:p>
        </w:tc>
      </w:tr>
      <w:tr w:rsidR="00C90ED1" w:rsidRPr="000E3258">
        <w:trPr>
          <w:gridAfter w:val="2"/>
          <w:wAfter w:w="252" w:type="dxa"/>
          <w:trHeight w:val="280"/>
        </w:trPr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续鹏娜</w:t>
            </w:r>
          </w:p>
        </w:tc>
        <w:tc>
          <w:tcPr>
            <w:tcW w:w="236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人文社会科学学院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级应用心理班</w:t>
            </w:r>
          </w:p>
        </w:tc>
        <w:tc>
          <w:tcPr>
            <w:tcW w:w="22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16100139</w:t>
            </w:r>
          </w:p>
        </w:tc>
      </w:tr>
      <w:tr w:rsidR="00C90ED1" w:rsidRPr="000E3258">
        <w:trPr>
          <w:gridAfter w:val="2"/>
          <w:wAfter w:w="252" w:type="dxa"/>
          <w:trHeight w:val="280"/>
        </w:trPr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杨必宇</w:t>
            </w:r>
          </w:p>
        </w:tc>
        <w:tc>
          <w:tcPr>
            <w:tcW w:w="236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人文社会科学学院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级应用心理班</w:t>
            </w:r>
          </w:p>
        </w:tc>
        <w:tc>
          <w:tcPr>
            <w:tcW w:w="22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16100140</w:t>
            </w:r>
          </w:p>
        </w:tc>
      </w:tr>
      <w:tr w:rsidR="00C90ED1" w:rsidRPr="000E3258">
        <w:trPr>
          <w:gridAfter w:val="2"/>
          <w:wAfter w:w="252" w:type="dxa"/>
          <w:trHeight w:val="280"/>
        </w:trPr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张瑞</w:t>
            </w:r>
          </w:p>
        </w:tc>
        <w:tc>
          <w:tcPr>
            <w:tcW w:w="236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人文社会科学学院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级应用心理班</w:t>
            </w:r>
          </w:p>
        </w:tc>
        <w:tc>
          <w:tcPr>
            <w:tcW w:w="22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16100143</w:t>
            </w:r>
          </w:p>
        </w:tc>
      </w:tr>
      <w:tr w:rsidR="00C90ED1" w:rsidRPr="000E3258">
        <w:trPr>
          <w:gridAfter w:val="2"/>
          <w:wAfter w:w="252" w:type="dxa"/>
          <w:trHeight w:val="280"/>
        </w:trPr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赵亚丽</w:t>
            </w:r>
          </w:p>
        </w:tc>
        <w:tc>
          <w:tcPr>
            <w:tcW w:w="236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人文社会科学学院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级应用心理班</w:t>
            </w:r>
          </w:p>
        </w:tc>
        <w:tc>
          <w:tcPr>
            <w:tcW w:w="22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16100146</w:t>
            </w:r>
          </w:p>
        </w:tc>
      </w:tr>
      <w:tr w:rsidR="00C90ED1" w:rsidRPr="000E3258">
        <w:trPr>
          <w:gridAfter w:val="2"/>
          <w:wAfter w:w="252" w:type="dxa"/>
          <w:trHeight w:val="280"/>
        </w:trPr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朱静</w:t>
            </w:r>
          </w:p>
        </w:tc>
        <w:tc>
          <w:tcPr>
            <w:tcW w:w="236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人文社会科学学院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级应用心理班</w:t>
            </w:r>
          </w:p>
        </w:tc>
        <w:tc>
          <w:tcPr>
            <w:tcW w:w="22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16100148</w:t>
            </w:r>
          </w:p>
        </w:tc>
      </w:tr>
      <w:tr w:rsidR="00C90ED1" w:rsidRPr="000E3258">
        <w:trPr>
          <w:gridAfter w:val="2"/>
          <w:wAfter w:w="252" w:type="dxa"/>
          <w:trHeight w:val="280"/>
        </w:trPr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王欢</w:t>
            </w:r>
          </w:p>
        </w:tc>
        <w:tc>
          <w:tcPr>
            <w:tcW w:w="236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人文社会科学学院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级应用心理班</w:t>
            </w:r>
          </w:p>
        </w:tc>
        <w:tc>
          <w:tcPr>
            <w:tcW w:w="22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17020325</w:t>
            </w:r>
          </w:p>
        </w:tc>
      </w:tr>
      <w:tr w:rsidR="00C90ED1" w:rsidRPr="000E3258">
        <w:trPr>
          <w:gridAfter w:val="2"/>
          <w:wAfter w:w="252" w:type="dxa"/>
          <w:trHeight w:val="280"/>
        </w:trPr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陈万江</w:t>
            </w:r>
          </w:p>
        </w:tc>
        <w:tc>
          <w:tcPr>
            <w:tcW w:w="236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人文社会科学学院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级应用心理班</w:t>
            </w:r>
          </w:p>
        </w:tc>
        <w:tc>
          <w:tcPr>
            <w:tcW w:w="22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17100102</w:t>
            </w:r>
          </w:p>
        </w:tc>
      </w:tr>
      <w:tr w:rsidR="00C90ED1" w:rsidRPr="000E3258">
        <w:trPr>
          <w:gridAfter w:val="2"/>
          <w:wAfter w:w="252" w:type="dxa"/>
          <w:trHeight w:val="280"/>
        </w:trPr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崔潆方</w:t>
            </w:r>
          </w:p>
        </w:tc>
        <w:tc>
          <w:tcPr>
            <w:tcW w:w="236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人文社会科学学院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级应用心理班</w:t>
            </w:r>
          </w:p>
        </w:tc>
        <w:tc>
          <w:tcPr>
            <w:tcW w:w="22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17100103</w:t>
            </w:r>
          </w:p>
        </w:tc>
      </w:tr>
      <w:tr w:rsidR="00C90ED1" w:rsidRPr="000E3258">
        <w:trPr>
          <w:gridAfter w:val="2"/>
          <w:wAfter w:w="252" w:type="dxa"/>
          <w:trHeight w:val="280"/>
        </w:trPr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董珍珍</w:t>
            </w:r>
          </w:p>
        </w:tc>
        <w:tc>
          <w:tcPr>
            <w:tcW w:w="236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人文社会科学学院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级应用心理班</w:t>
            </w:r>
          </w:p>
        </w:tc>
        <w:tc>
          <w:tcPr>
            <w:tcW w:w="22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17100104</w:t>
            </w:r>
          </w:p>
        </w:tc>
      </w:tr>
      <w:tr w:rsidR="00C90ED1" w:rsidRPr="000E3258">
        <w:trPr>
          <w:gridAfter w:val="2"/>
          <w:wAfter w:w="252" w:type="dxa"/>
          <w:trHeight w:val="280"/>
        </w:trPr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冮慧眸</w:t>
            </w:r>
          </w:p>
        </w:tc>
        <w:tc>
          <w:tcPr>
            <w:tcW w:w="236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人文社会科学学院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级应用心理班</w:t>
            </w:r>
          </w:p>
        </w:tc>
        <w:tc>
          <w:tcPr>
            <w:tcW w:w="22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17100105</w:t>
            </w:r>
          </w:p>
        </w:tc>
      </w:tr>
      <w:tr w:rsidR="00C90ED1" w:rsidRPr="000E3258">
        <w:trPr>
          <w:gridAfter w:val="2"/>
          <w:wAfter w:w="252" w:type="dxa"/>
          <w:trHeight w:val="280"/>
        </w:trPr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冮慧眸</w:t>
            </w:r>
          </w:p>
        </w:tc>
        <w:tc>
          <w:tcPr>
            <w:tcW w:w="236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人文社会科学学院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级应用心理班</w:t>
            </w:r>
          </w:p>
        </w:tc>
        <w:tc>
          <w:tcPr>
            <w:tcW w:w="22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17100105</w:t>
            </w:r>
          </w:p>
        </w:tc>
      </w:tr>
      <w:tr w:rsidR="00C90ED1" w:rsidRPr="000E3258">
        <w:trPr>
          <w:gridAfter w:val="2"/>
          <w:wAfter w:w="252" w:type="dxa"/>
          <w:trHeight w:val="280"/>
        </w:trPr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高玉婷</w:t>
            </w:r>
          </w:p>
        </w:tc>
        <w:tc>
          <w:tcPr>
            <w:tcW w:w="236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人文社会科学学院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级应用心理班</w:t>
            </w:r>
          </w:p>
        </w:tc>
        <w:tc>
          <w:tcPr>
            <w:tcW w:w="22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17100106</w:t>
            </w:r>
          </w:p>
        </w:tc>
      </w:tr>
      <w:tr w:rsidR="00C90ED1" w:rsidRPr="000E3258">
        <w:trPr>
          <w:gridAfter w:val="2"/>
          <w:wAfter w:w="252" w:type="dxa"/>
          <w:trHeight w:val="280"/>
        </w:trPr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胡晓娟</w:t>
            </w:r>
          </w:p>
        </w:tc>
        <w:tc>
          <w:tcPr>
            <w:tcW w:w="236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人文社会科学学院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级应用心理班</w:t>
            </w:r>
          </w:p>
        </w:tc>
        <w:tc>
          <w:tcPr>
            <w:tcW w:w="22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17100109</w:t>
            </w:r>
          </w:p>
        </w:tc>
      </w:tr>
      <w:tr w:rsidR="00C90ED1" w:rsidRPr="000E3258">
        <w:trPr>
          <w:gridAfter w:val="2"/>
          <w:wAfter w:w="252" w:type="dxa"/>
          <w:trHeight w:val="280"/>
        </w:trPr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姜岩</w:t>
            </w:r>
          </w:p>
        </w:tc>
        <w:tc>
          <w:tcPr>
            <w:tcW w:w="236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人文社会科学学院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级应用心理班</w:t>
            </w:r>
          </w:p>
        </w:tc>
        <w:tc>
          <w:tcPr>
            <w:tcW w:w="22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17100112</w:t>
            </w:r>
          </w:p>
        </w:tc>
      </w:tr>
      <w:tr w:rsidR="00C90ED1" w:rsidRPr="000E3258">
        <w:trPr>
          <w:gridAfter w:val="2"/>
          <w:wAfter w:w="252" w:type="dxa"/>
          <w:trHeight w:val="280"/>
        </w:trPr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李香园</w:t>
            </w:r>
          </w:p>
        </w:tc>
        <w:tc>
          <w:tcPr>
            <w:tcW w:w="236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人文社会科学学院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级应用心理班</w:t>
            </w:r>
          </w:p>
        </w:tc>
        <w:tc>
          <w:tcPr>
            <w:tcW w:w="22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17100116</w:t>
            </w:r>
          </w:p>
        </w:tc>
      </w:tr>
      <w:tr w:rsidR="00C90ED1" w:rsidRPr="000E3258">
        <w:trPr>
          <w:gridAfter w:val="2"/>
          <w:wAfter w:w="252" w:type="dxa"/>
          <w:trHeight w:val="280"/>
        </w:trPr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李信玫</w:t>
            </w:r>
          </w:p>
        </w:tc>
        <w:tc>
          <w:tcPr>
            <w:tcW w:w="236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人文社会科学学院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级应用心理班</w:t>
            </w:r>
          </w:p>
        </w:tc>
        <w:tc>
          <w:tcPr>
            <w:tcW w:w="22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17100117</w:t>
            </w:r>
          </w:p>
        </w:tc>
      </w:tr>
      <w:tr w:rsidR="00C90ED1" w:rsidRPr="000E3258">
        <w:trPr>
          <w:gridAfter w:val="2"/>
          <w:wAfter w:w="252" w:type="dxa"/>
          <w:trHeight w:val="280"/>
        </w:trPr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刘艳珍</w:t>
            </w:r>
          </w:p>
        </w:tc>
        <w:tc>
          <w:tcPr>
            <w:tcW w:w="236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人文社会科学学院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级应用心理班</w:t>
            </w:r>
          </w:p>
        </w:tc>
        <w:tc>
          <w:tcPr>
            <w:tcW w:w="22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17100119</w:t>
            </w:r>
          </w:p>
        </w:tc>
      </w:tr>
      <w:tr w:rsidR="00C90ED1" w:rsidRPr="000E3258">
        <w:trPr>
          <w:gridAfter w:val="2"/>
          <w:wAfter w:w="252" w:type="dxa"/>
          <w:trHeight w:val="280"/>
        </w:trPr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罗珊</w:t>
            </w:r>
          </w:p>
        </w:tc>
        <w:tc>
          <w:tcPr>
            <w:tcW w:w="236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人文社会科学学院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级应用心理班</w:t>
            </w:r>
          </w:p>
        </w:tc>
        <w:tc>
          <w:tcPr>
            <w:tcW w:w="22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17100120</w:t>
            </w:r>
          </w:p>
        </w:tc>
      </w:tr>
      <w:tr w:rsidR="00C90ED1" w:rsidRPr="000E3258">
        <w:trPr>
          <w:gridAfter w:val="2"/>
          <w:wAfter w:w="252" w:type="dxa"/>
          <w:trHeight w:val="280"/>
        </w:trPr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任聪</w:t>
            </w:r>
          </w:p>
        </w:tc>
        <w:tc>
          <w:tcPr>
            <w:tcW w:w="236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人文社会科学学院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级应用心理班</w:t>
            </w:r>
          </w:p>
        </w:tc>
        <w:tc>
          <w:tcPr>
            <w:tcW w:w="22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17100122</w:t>
            </w:r>
          </w:p>
        </w:tc>
      </w:tr>
      <w:tr w:rsidR="00C90ED1" w:rsidRPr="000E3258">
        <w:trPr>
          <w:gridAfter w:val="2"/>
          <w:wAfter w:w="252" w:type="dxa"/>
          <w:trHeight w:val="280"/>
        </w:trPr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任美霖</w:t>
            </w:r>
          </w:p>
        </w:tc>
        <w:tc>
          <w:tcPr>
            <w:tcW w:w="236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人文社会科学学院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级应用心理班</w:t>
            </w:r>
          </w:p>
        </w:tc>
        <w:tc>
          <w:tcPr>
            <w:tcW w:w="22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17100123</w:t>
            </w:r>
          </w:p>
        </w:tc>
      </w:tr>
      <w:tr w:rsidR="00C90ED1" w:rsidRPr="000E3258">
        <w:trPr>
          <w:gridAfter w:val="2"/>
          <w:wAfter w:w="252" w:type="dxa"/>
          <w:trHeight w:val="280"/>
        </w:trPr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邵雅琪</w:t>
            </w:r>
          </w:p>
        </w:tc>
        <w:tc>
          <w:tcPr>
            <w:tcW w:w="236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人文社会科学学院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级应用心理班</w:t>
            </w:r>
          </w:p>
        </w:tc>
        <w:tc>
          <w:tcPr>
            <w:tcW w:w="22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17100124</w:t>
            </w:r>
          </w:p>
        </w:tc>
      </w:tr>
      <w:tr w:rsidR="00C90ED1" w:rsidRPr="000E3258">
        <w:trPr>
          <w:gridAfter w:val="2"/>
          <w:wAfter w:w="252" w:type="dxa"/>
          <w:trHeight w:val="280"/>
        </w:trPr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宋文欣</w:t>
            </w:r>
          </w:p>
        </w:tc>
        <w:tc>
          <w:tcPr>
            <w:tcW w:w="236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人文社会科学学院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级应用心理班</w:t>
            </w:r>
          </w:p>
        </w:tc>
        <w:tc>
          <w:tcPr>
            <w:tcW w:w="22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17100126</w:t>
            </w:r>
          </w:p>
        </w:tc>
      </w:tr>
      <w:tr w:rsidR="00C90ED1" w:rsidRPr="000E3258">
        <w:trPr>
          <w:gridAfter w:val="2"/>
          <w:wAfter w:w="252" w:type="dxa"/>
          <w:trHeight w:val="280"/>
        </w:trPr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唐子悦</w:t>
            </w:r>
          </w:p>
        </w:tc>
        <w:tc>
          <w:tcPr>
            <w:tcW w:w="236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人文社会科学学院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级应用心理班</w:t>
            </w:r>
          </w:p>
        </w:tc>
        <w:tc>
          <w:tcPr>
            <w:tcW w:w="22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17100127</w:t>
            </w:r>
          </w:p>
        </w:tc>
      </w:tr>
      <w:tr w:rsidR="00C90ED1" w:rsidRPr="000E3258">
        <w:trPr>
          <w:gridAfter w:val="2"/>
          <w:wAfter w:w="252" w:type="dxa"/>
          <w:trHeight w:val="280"/>
        </w:trPr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滕丹玉</w:t>
            </w:r>
          </w:p>
        </w:tc>
        <w:tc>
          <w:tcPr>
            <w:tcW w:w="236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人文社会科学学院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级应用心理班</w:t>
            </w:r>
          </w:p>
        </w:tc>
        <w:tc>
          <w:tcPr>
            <w:tcW w:w="22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17100128</w:t>
            </w:r>
          </w:p>
        </w:tc>
      </w:tr>
      <w:tr w:rsidR="00C90ED1" w:rsidRPr="000E3258">
        <w:trPr>
          <w:gridAfter w:val="2"/>
          <w:wAfter w:w="252" w:type="dxa"/>
          <w:trHeight w:val="280"/>
        </w:trPr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王凡</w:t>
            </w:r>
          </w:p>
        </w:tc>
        <w:tc>
          <w:tcPr>
            <w:tcW w:w="236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人文社会科学学院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级应用心理班</w:t>
            </w:r>
          </w:p>
        </w:tc>
        <w:tc>
          <w:tcPr>
            <w:tcW w:w="22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17100129</w:t>
            </w:r>
          </w:p>
        </w:tc>
      </w:tr>
      <w:tr w:rsidR="00C90ED1" w:rsidRPr="000E3258">
        <w:trPr>
          <w:gridAfter w:val="2"/>
          <w:wAfter w:w="252" w:type="dxa"/>
          <w:trHeight w:val="280"/>
        </w:trPr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叶嘉敏</w:t>
            </w:r>
          </w:p>
        </w:tc>
        <w:tc>
          <w:tcPr>
            <w:tcW w:w="236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人文社会科学学院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级应用心理班</w:t>
            </w:r>
          </w:p>
        </w:tc>
        <w:tc>
          <w:tcPr>
            <w:tcW w:w="22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17100140</w:t>
            </w:r>
          </w:p>
        </w:tc>
      </w:tr>
      <w:tr w:rsidR="00C90ED1" w:rsidRPr="000E3258">
        <w:trPr>
          <w:gridAfter w:val="2"/>
          <w:wAfter w:w="252" w:type="dxa"/>
          <w:trHeight w:val="280"/>
        </w:trPr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于金滢</w:t>
            </w:r>
          </w:p>
        </w:tc>
        <w:tc>
          <w:tcPr>
            <w:tcW w:w="236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人文社会科学学院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级应用心理班</w:t>
            </w:r>
          </w:p>
        </w:tc>
        <w:tc>
          <w:tcPr>
            <w:tcW w:w="22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17100141</w:t>
            </w:r>
          </w:p>
        </w:tc>
      </w:tr>
      <w:tr w:rsidR="00C90ED1" w:rsidRPr="000E3258">
        <w:trPr>
          <w:gridAfter w:val="2"/>
          <w:wAfter w:w="252" w:type="dxa"/>
          <w:trHeight w:val="280"/>
        </w:trPr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翟彦勃</w:t>
            </w:r>
          </w:p>
        </w:tc>
        <w:tc>
          <w:tcPr>
            <w:tcW w:w="236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人文社会科学学院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级应用心理班</w:t>
            </w:r>
          </w:p>
        </w:tc>
        <w:tc>
          <w:tcPr>
            <w:tcW w:w="22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17100142</w:t>
            </w:r>
          </w:p>
        </w:tc>
      </w:tr>
      <w:tr w:rsidR="00C90ED1" w:rsidRPr="000E3258">
        <w:trPr>
          <w:gridAfter w:val="2"/>
          <w:wAfter w:w="252" w:type="dxa"/>
          <w:trHeight w:val="280"/>
        </w:trPr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张晓杰</w:t>
            </w:r>
          </w:p>
        </w:tc>
        <w:tc>
          <w:tcPr>
            <w:tcW w:w="236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人文社会科学学院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级应用心理班</w:t>
            </w:r>
          </w:p>
        </w:tc>
        <w:tc>
          <w:tcPr>
            <w:tcW w:w="22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17100144</w:t>
            </w:r>
          </w:p>
        </w:tc>
      </w:tr>
      <w:tr w:rsidR="00C90ED1" w:rsidRPr="000E3258">
        <w:trPr>
          <w:gridAfter w:val="2"/>
          <w:wAfter w:w="252" w:type="dxa"/>
          <w:trHeight w:val="280"/>
        </w:trPr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张薰元</w:t>
            </w:r>
          </w:p>
        </w:tc>
        <w:tc>
          <w:tcPr>
            <w:tcW w:w="236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人文社会科学学院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级应用心理班</w:t>
            </w:r>
          </w:p>
        </w:tc>
        <w:tc>
          <w:tcPr>
            <w:tcW w:w="22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17100145</w:t>
            </w:r>
          </w:p>
        </w:tc>
      </w:tr>
      <w:tr w:rsidR="00C90ED1" w:rsidRPr="000E3258">
        <w:trPr>
          <w:gridAfter w:val="2"/>
          <w:wAfter w:w="252" w:type="dxa"/>
          <w:trHeight w:val="280"/>
        </w:trPr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张燕霞</w:t>
            </w:r>
          </w:p>
        </w:tc>
        <w:tc>
          <w:tcPr>
            <w:tcW w:w="236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人文社会科学学院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级应用心理班</w:t>
            </w:r>
          </w:p>
        </w:tc>
        <w:tc>
          <w:tcPr>
            <w:tcW w:w="22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17100146</w:t>
            </w:r>
          </w:p>
        </w:tc>
      </w:tr>
      <w:tr w:rsidR="00C90ED1" w:rsidRPr="000E3258">
        <w:trPr>
          <w:gridAfter w:val="2"/>
          <w:wAfter w:w="252" w:type="dxa"/>
          <w:trHeight w:val="280"/>
        </w:trPr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郑宇航</w:t>
            </w:r>
          </w:p>
        </w:tc>
        <w:tc>
          <w:tcPr>
            <w:tcW w:w="236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人文社会科学学院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级应用心理班</w:t>
            </w:r>
          </w:p>
        </w:tc>
        <w:tc>
          <w:tcPr>
            <w:tcW w:w="22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17100149</w:t>
            </w:r>
          </w:p>
        </w:tc>
      </w:tr>
      <w:tr w:rsidR="00C90ED1" w:rsidRPr="000E3258">
        <w:trPr>
          <w:gridAfter w:val="2"/>
          <w:wAfter w:w="252" w:type="dxa"/>
          <w:trHeight w:val="280"/>
        </w:trPr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曾静</w:t>
            </w:r>
          </w:p>
        </w:tc>
        <w:tc>
          <w:tcPr>
            <w:tcW w:w="236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人文社会科学学院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级应用心理班</w:t>
            </w:r>
          </w:p>
        </w:tc>
        <w:tc>
          <w:tcPr>
            <w:tcW w:w="22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18100101</w:t>
            </w:r>
          </w:p>
        </w:tc>
      </w:tr>
      <w:tr w:rsidR="00C90ED1" w:rsidRPr="000E3258">
        <w:trPr>
          <w:gridAfter w:val="2"/>
          <w:wAfter w:w="252" w:type="dxa"/>
          <w:trHeight w:val="280"/>
        </w:trPr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方雅琪</w:t>
            </w:r>
          </w:p>
        </w:tc>
        <w:tc>
          <w:tcPr>
            <w:tcW w:w="236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人文社会科学学院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级应用心理班</w:t>
            </w:r>
          </w:p>
        </w:tc>
        <w:tc>
          <w:tcPr>
            <w:tcW w:w="22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18100103</w:t>
            </w:r>
          </w:p>
        </w:tc>
      </w:tr>
      <w:tr w:rsidR="00C90ED1" w:rsidRPr="000E3258">
        <w:trPr>
          <w:gridAfter w:val="2"/>
          <w:wAfter w:w="252" w:type="dxa"/>
          <w:trHeight w:val="280"/>
        </w:trPr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郭若蘅</w:t>
            </w:r>
          </w:p>
        </w:tc>
        <w:tc>
          <w:tcPr>
            <w:tcW w:w="236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人文社会科学学院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级应用心理班</w:t>
            </w:r>
          </w:p>
        </w:tc>
        <w:tc>
          <w:tcPr>
            <w:tcW w:w="22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18100106</w:t>
            </w:r>
          </w:p>
        </w:tc>
      </w:tr>
      <w:tr w:rsidR="00C90ED1" w:rsidRPr="000E3258">
        <w:trPr>
          <w:gridAfter w:val="2"/>
          <w:wAfter w:w="252" w:type="dxa"/>
          <w:trHeight w:val="280"/>
        </w:trPr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董玉洁</w:t>
            </w:r>
          </w:p>
        </w:tc>
        <w:tc>
          <w:tcPr>
            <w:tcW w:w="236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人文社会科学学院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级应用心理班</w:t>
            </w:r>
          </w:p>
        </w:tc>
        <w:tc>
          <w:tcPr>
            <w:tcW w:w="22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18100111</w:t>
            </w:r>
          </w:p>
        </w:tc>
      </w:tr>
      <w:tr w:rsidR="00C90ED1" w:rsidRPr="000E3258">
        <w:trPr>
          <w:gridAfter w:val="2"/>
          <w:wAfter w:w="252" w:type="dxa"/>
          <w:trHeight w:val="280"/>
        </w:trPr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李维</w:t>
            </w:r>
          </w:p>
        </w:tc>
        <w:tc>
          <w:tcPr>
            <w:tcW w:w="236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人文社会科学学院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级应用心理班</w:t>
            </w:r>
          </w:p>
        </w:tc>
        <w:tc>
          <w:tcPr>
            <w:tcW w:w="22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bottom"/>
          </w:tcPr>
          <w:p w:rsidR="00C90ED1" w:rsidRDefault="00C90ED1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18100113</w:t>
            </w:r>
          </w:p>
        </w:tc>
      </w:tr>
      <w:tr w:rsidR="00C90ED1" w:rsidRPr="000E3258">
        <w:trPr>
          <w:gridAfter w:val="2"/>
          <w:wAfter w:w="252" w:type="dxa"/>
          <w:trHeight w:val="280"/>
        </w:trPr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任莹昕</w:t>
            </w:r>
          </w:p>
        </w:tc>
        <w:tc>
          <w:tcPr>
            <w:tcW w:w="236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人文社会科学学院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级应用心理班</w:t>
            </w:r>
          </w:p>
        </w:tc>
        <w:tc>
          <w:tcPr>
            <w:tcW w:w="22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18100124</w:t>
            </w:r>
          </w:p>
        </w:tc>
      </w:tr>
      <w:tr w:rsidR="00C90ED1" w:rsidRPr="000E3258">
        <w:trPr>
          <w:gridAfter w:val="2"/>
          <w:wAfter w:w="252" w:type="dxa"/>
          <w:trHeight w:val="280"/>
        </w:trPr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王慧迎</w:t>
            </w:r>
          </w:p>
        </w:tc>
        <w:tc>
          <w:tcPr>
            <w:tcW w:w="236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人文社会科学学院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级应用心理班</w:t>
            </w:r>
          </w:p>
        </w:tc>
        <w:tc>
          <w:tcPr>
            <w:tcW w:w="22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18100127</w:t>
            </w:r>
          </w:p>
        </w:tc>
      </w:tr>
      <w:tr w:rsidR="00C90ED1" w:rsidRPr="000E3258">
        <w:trPr>
          <w:gridAfter w:val="2"/>
          <w:wAfter w:w="252" w:type="dxa"/>
          <w:trHeight w:val="280"/>
        </w:trPr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王瑶</w:t>
            </w:r>
          </w:p>
        </w:tc>
        <w:tc>
          <w:tcPr>
            <w:tcW w:w="236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人文社会科学学院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级应用心理班</w:t>
            </w:r>
          </w:p>
        </w:tc>
        <w:tc>
          <w:tcPr>
            <w:tcW w:w="22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18100132</w:t>
            </w:r>
          </w:p>
        </w:tc>
      </w:tr>
      <w:tr w:rsidR="00C90ED1" w:rsidRPr="000E3258">
        <w:trPr>
          <w:gridAfter w:val="2"/>
          <w:wAfter w:w="252" w:type="dxa"/>
          <w:trHeight w:val="280"/>
        </w:trPr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卫琳</w:t>
            </w:r>
          </w:p>
        </w:tc>
        <w:tc>
          <w:tcPr>
            <w:tcW w:w="236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人文社会科学学院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级应用心理班</w:t>
            </w:r>
          </w:p>
        </w:tc>
        <w:tc>
          <w:tcPr>
            <w:tcW w:w="22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18100133</w:t>
            </w:r>
          </w:p>
        </w:tc>
      </w:tr>
      <w:tr w:rsidR="00C90ED1" w:rsidRPr="000E3258">
        <w:trPr>
          <w:gridAfter w:val="2"/>
          <w:wAfter w:w="252" w:type="dxa"/>
          <w:trHeight w:val="280"/>
        </w:trPr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向海东</w:t>
            </w:r>
          </w:p>
        </w:tc>
        <w:tc>
          <w:tcPr>
            <w:tcW w:w="236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人文社会科学学院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级应用心理班</w:t>
            </w:r>
          </w:p>
        </w:tc>
        <w:tc>
          <w:tcPr>
            <w:tcW w:w="22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18100134</w:t>
            </w:r>
          </w:p>
        </w:tc>
      </w:tr>
      <w:tr w:rsidR="00C90ED1" w:rsidRPr="000E3258">
        <w:trPr>
          <w:gridAfter w:val="2"/>
          <w:wAfter w:w="252" w:type="dxa"/>
          <w:trHeight w:val="280"/>
        </w:trPr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肖思敏</w:t>
            </w:r>
          </w:p>
        </w:tc>
        <w:tc>
          <w:tcPr>
            <w:tcW w:w="236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人文社会科学学院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级应用心理班</w:t>
            </w:r>
          </w:p>
        </w:tc>
        <w:tc>
          <w:tcPr>
            <w:tcW w:w="22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18100135</w:t>
            </w:r>
          </w:p>
        </w:tc>
      </w:tr>
      <w:tr w:rsidR="00C90ED1" w:rsidRPr="000E3258">
        <w:trPr>
          <w:gridAfter w:val="2"/>
          <w:wAfter w:w="252" w:type="dxa"/>
          <w:trHeight w:val="280"/>
        </w:trPr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闫小可</w:t>
            </w:r>
          </w:p>
        </w:tc>
        <w:tc>
          <w:tcPr>
            <w:tcW w:w="236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人文社会科学学院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级应用心理班</w:t>
            </w:r>
          </w:p>
        </w:tc>
        <w:tc>
          <w:tcPr>
            <w:tcW w:w="22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18100138</w:t>
            </w:r>
          </w:p>
        </w:tc>
      </w:tr>
      <w:tr w:rsidR="00C90ED1" w:rsidRPr="000E3258">
        <w:trPr>
          <w:gridAfter w:val="2"/>
          <w:wAfter w:w="252" w:type="dxa"/>
          <w:trHeight w:val="280"/>
        </w:trPr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杨欣</w:t>
            </w:r>
          </w:p>
        </w:tc>
        <w:tc>
          <w:tcPr>
            <w:tcW w:w="236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人文社会科学学院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级应用心理班</w:t>
            </w:r>
          </w:p>
        </w:tc>
        <w:tc>
          <w:tcPr>
            <w:tcW w:w="22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18100140</w:t>
            </w:r>
          </w:p>
        </w:tc>
      </w:tr>
      <w:tr w:rsidR="00C90ED1" w:rsidRPr="000E3258">
        <w:trPr>
          <w:gridAfter w:val="2"/>
          <w:wAfter w:w="252" w:type="dxa"/>
          <w:trHeight w:val="280"/>
        </w:trPr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杨叶</w:t>
            </w:r>
          </w:p>
        </w:tc>
        <w:tc>
          <w:tcPr>
            <w:tcW w:w="236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人文社会科学学院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级应用心理班</w:t>
            </w:r>
          </w:p>
        </w:tc>
        <w:tc>
          <w:tcPr>
            <w:tcW w:w="22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18100141</w:t>
            </w:r>
          </w:p>
        </w:tc>
      </w:tr>
      <w:tr w:rsidR="00C90ED1" w:rsidRPr="000E3258">
        <w:trPr>
          <w:gridAfter w:val="2"/>
          <w:wAfter w:w="252" w:type="dxa"/>
          <w:trHeight w:val="280"/>
        </w:trPr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张唯佳</w:t>
            </w:r>
          </w:p>
        </w:tc>
        <w:tc>
          <w:tcPr>
            <w:tcW w:w="236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人文社会科学学院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级应用心理班</w:t>
            </w:r>
          </w:p>
        </w:tc>
        <w:tc>
          <w:tcPr>
            <w:tcW w:w="22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18100145</w:t>
            </w:r>
          </w:p>
        </w:tc>
      </w:tr>
      <w:tr w:rsidR="00C90ED1" w:rsidRPr="000E3258">
        <w:trPr>
          <w:gridAfter w:val="2"/>
          <w:wAfter w:w="252" w:type="dxa"/>
          <w:trHeight w:val="280"/>
        </w:trPr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周梦焱</w:t>
            </w:r>
          </w:p>
        </w:tc>
        <w:tc>
          <w:tcPr>
            <w:tcW w:w="236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人文社会科学学院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/>
              </w:rPr>
              <w:t>级应用心理班</w:t>
            </w:r>
          </w:p>
        </w:tc>
        <w:tc>
          <w:tcPr>
            <w:tcW w:w="22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0ED1" w:rsidRDefault="00C90ED1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  <w:lang/>
              </w:rPr>
              <w:t>18100147</w:t>
            </w:r>
          </w:p>
        </w:tc>
      </w:tr>
    </w:tbl>
    <w:p w:rsidR="00C90ED1" w:rsidRDefault="00C90ED1"/>
    <w:sectPr w:rsidR="00C90ED1" w:rsidSect="003665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cumentProtection w:edit="readOnly" w:enforcement="1" w:cryptProviderType="rsaFull" w:cryptAlgorithmClass="hash" w:cryptAlgorithmType="typeAny" w:cryptAlgorithmSid="4" w:cryptSpinCount="100000" w:hash="nshYbWAx+ZNWpwF2QfqBTvckf+I=" w:salt="OpSr6TKDpT5j97UHRr4N6A=="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77476F6D"/>
    <w:rsid w:val="000E3258"/>
    <w:rsid w:val="00223FFB"/>
    <w:rsid w:val="003665E0"/>
    <w:rsid w:val="00BF3B7A"/>
    <w:rsid w:val="00C90ED1"/>
    <w:rsid w:val="088D51BC"/>
    <w:rsid w:val="0FB554D8"/>
    <w:rsid w:val="1AC32FC3"/>
    <w:rsid w:val="77476F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65E0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3</Pages>
  <Words>7327</Words>
  <Characters>-32766</Characters>
  <Application>Microsoft Office Outlook</Application>
  <DocSecurity>8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天吻蓝了海*</dc:creator>
  <cp:keywords/>
  <dc:description/>
  <cp:lastModifiedBy>侯玲</cp:lastModifiedBy>
  <cp:revision>2</cp:revision>
  <dcterms:created xsi:type="dcterms:W3CDTF">2019-09-02T10:42:00Z</dcterms:created>
  <dcterms:modified xsi:type="dcterms:W3CDTF">2019-09-12T08:21:00Z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