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7AB" w:rsidRDefault="006E67AB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/>
          <w:b/>
          <w:sz w:val="36"/>
          <w:szCs w:val="36"/>
        </w:rPr>
        <w:t>2019</w:t>
      </w:r>
      <w:r>
        <w:rPr>
          <w:rFonts w:ascii="黑体" w:eastAsia="黑体" w:hAnsi="黑体" w:hint="eastAsia"/>
          <w:b/>
          <w:sz w:val="36"/>
          <w:szCs w:val="36"/>
        </w:rPr>
        <w:t>年文学版征文综合测评加分明细</w:t>
      </w:r>
    </w:p>
    <w:p w:rsidR="006E67AB" w:rsidRDefault="006E67AB"/>
    <w:p w:rsidR="006E67AB" w:rsidRDefault="006E67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声明：此处登记的是《新中医青年》编辑部文学版征文大赛获奖、投稿参与者及其文章已刊登于</w:t>
      </w:r>
      <w:r>
        <w:rPr>
          <w:sz w:val="28"/>
          <w:szCs w:val="28"/>
        </w:rPr>
        <w:t>79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81</w:t>
      </w:r>
      <w:r>
        <w:rPr>
          <w:rFonts w:hint="eastAsia"/>
          <w:sz w:val="28"/>
          <w:szCs w:val="28"/>
        </w:rPr>
        <w:t>期专业刊上的作者信息及“春城无处不飞花”诗词大会获奖者、参与者加分情况。</w:t>
      </w:r>
    </w:p>
    <w:p w:rsidR="006E67AB" w:rsidRDefault="006E67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其中，投稿记录为经过审核之后，符合征文要求的文章作者信息，加分以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级参考第四版小秘书，</w:t>
      </w:r>
      <w:r>
        <w:rPr>
          <w:sz w:val="28"/>
          <w:szCs w:val="28"/>
        </w:rPr>
        <w:t>16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18</w:t>
      </w:r>
      <w:r>
        <w:rPr>
          <w:rFonts w:hint="eastAsia"/>
          <w:sz w:val="28"/>
          <w:szCs w:val="28"/>
        </w:rPr>
        <w:t>级参考第五版小秘书为准。</w:t>
      </w:r>
    </w:p>
    <w:p w:rsidR="006E67AB" w:rsidRDefault="006E67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该活动解释权归《新中医青年》编辑部文学组所有。</w:t>
      </w:r>
    </w:p>
    <w:p w:rsidR="006E67AB" w:rsidRDefault="006E67AB"/>
    <w:p w:rsidR="006E67AB" w:rsidRDefault="006E67AB">
      <w:pPr>
        <w:pStyle w:val="ListParagraph"/>
        <w:numPr>
          <w:ilvl w:val="0"/>
          <w:numId w:val="1"/>
        </w:numPr>
        <w:ind w:firstLineChars="0"/>
        <w:rPr>
          <w:rFonts w:ascii="微软雅黑" w:eastAsia="微软雅黑" w:hAnsi="微软雅黑"/>
          <w:kern w:val="0"/>
          <w:sz w:val="24"/>
          <w:szCs w:val="24"/>
        </w:rPr>
      </w:pPr>
      <w:r>
        <w:rPr>
          <w:rFonts w:ascii="微软雅黑" w:eastAsia="微软雅黑" w:hAnsi="微软雅黑" w:hint="eastAsia"/>
          <w:kern w:val="0"/>
          <w:sz w:val="24"/>
          <w:szCs w:val="24"/>
        </w:rPr>
        <w:t>征文获奖名单</w:t>
      </w:r>
    </w:p>
    <w:p w:rsidR="006E67AB" w:rsidRDefault="006E67AB">
      <w:pPr>
        <w:rPr>
          <w:rFonts w:ascii="微软雅黑" w:eastAsia="微软雅黑" w:hAnsi="微软雅黑"/>
          <w:kern w:val="0"/>
          <w:sz w:val="24"/>
          <w:szCs w:val="24"/>
        </w:rPr>
      </w:pPr>
      <w:r>
        <w:rPr>
          <w:rFonts w:ascii="微软雅黑" w:eastAsia="微软雅黑" w:hAnsi="微软雅黑" w:hint="eastAsia"/>
          <w:kern w:val="0"/>
          <w:sz w:val="24"/>
          <w:szCs w:val="24"/>
        </w:rPr>
        <w:t>加分项：四</w:t>
      </w:r>
      <w:r>
        <w:rPr>
          <w:rFonts w:hint="eastAsia"/>
          <w:sz w:val="28"/>
          <w:szCs w:val="28"/>
        </w:rPr>
        <w:t>、</w:t>
      </w:r>
      <w:r>
        <w:rPr>
          <w:rFonts w:ascii="微软雅黑" w:eastAsia="微软雅黑" w:hAnsi="微软雅黑" w:hint="eastAsia"/>
          <w:kern w:val="0"/>
          <w:sz w:val="24"/>
          <w:szCs w:val="24"/>
        </w:rPr>
        <w:t>文化素质；</w:t>
      </w:r>
      <w:r>
        <w:rPr>
          <w:rFonts w:ascii="微软雅黑" w:eastAsia="微软雅黑" w:hAnsi="微软雅黑"/>
          <w:kern w:val="0"/>
          <w:sz w:val="24"/>
          <w:szCs w:val="24"/>
        </w:rPr>
        <w:t xml:space="preserve">1. </w:t>
      </w:r>
      <w:r>
        <w:rPr>
          <w:rFonts w:ascii="微软雅黑" w:eastAsia="微软雅黑" w:hAnsi="微软雅黑" w:hint="eastAsia"/>
          <w:kern w:val="0"/>
          <w:sz w:val="24"/>
          <w:szCs w:val="24"/>
        </w:rPr>
        <w:t>艺术修养，国学修养；（</w:t>
      </w:r>
      <w:r>
        <w:rPr>
          <w:rFonts w:ascii="微软雅黑" w:eastAsia="微软雅黑" w:hAnsi="微软雅黑"/>
          <w:kern w:val="0"/>
          <w:sz w:val="24"/>
          <w:szCs w:val="24"/>
        </w:rPr>
        <w:t>4</w:t>
      </w:r>
      <w:r>
        <w:rPr>
          <w:rFonts w:ascii="微软雅黑" w:eastAsia="微软雅黑" w:hAnsi="微软雅黑" w:hint="eastAsia"/>
          <w:kern w:val="0"/>
          <w:sz w:val="24"/>
          <w:szCs w:val="24"/>
        </w:rPr>
        <w:t>）校级征文比赛获奖者，个人一二三等奖及其他名次。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征文活动获奖基础分：一等奖</w:t>
      </w:r>
      <w:r>
        <w:rPr>
          <w:rFonts w:ascii="微软雅黑" w:eastAsia="微软雅黑" w:hAnsi="微软雅黑"/>
          <w:color w:val="FF0000"/>
          <w:kern w:val="0"/>
          <w:sz w:val="24"/>
          <w:szCs w:val="24"/>
        </w:rPr>
        <w:t>2.5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分，二等奖</w:t>
      </w:r>
      <w:r>
        <w:rPr>
          <w:rFonts w:ascii="微软雅黑" w:eastAsia="微软雅黑" w:hAnsi="微软雅黑"/>
          <w:color w:val="FF0000"/>
          <w:kern w:val="0"/>
          <w:sz w:val="24"/>
          <w:szCs w:val="24"/>
        </w:rPr>
        <w:t>2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分，三等奖</w:t>
      </w:r>
      <w:r>
        <w:rPr>
          <w:rFonts w:ascii="微软雅黑" w:eastAsia="微软雅黑" w:hAnsi="微软雅黑"/>
          <w:color w:val="FF0000"/>
          <w:kern w:val="0"/>
          <w:sz w:val="24"/>
          <w:szCs w:val="24"/>
        </w:rPr>
        <w:t>1.5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分。获奖分数与投稿的基础分</w:t>
      </w:r>
      <w:r>
        <w:rPr>
          <w:rFonts w:ascii="微软雅黑" w:eastAsia="微软雅黑" w:hAnsi="微软雅黑"/>
          <w:color w:val="FF0000"/>
          <w:kern w:val="0"/>
          <w:sz w:val="24"/>
          <w:szCs w:val="24"/>
        </w:rPr>
        <w:t>0.5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不重合。</w:t>
      </w:r>
      <w:r>
        <w:rPr>
          <w:rFonts w:ascii="微软雅黑" w:eastAsia="微软雅黑" w:hAnsi="微软雅黑" w:hint="eastAsia"/>
          <w:kern w:val="0"/>
          <w:sz w:val="24"/>
          <w:szCs w:val="24"/>
        </w:rPr>
        <w:t>该活动解释权归《新中医青年》编辑部采编组所有。</w:t>
      </w:r>
    </w:p>
    <w:tbl>
      <w:tblPr>
        <w:tblW w:w="10070" w:type="dxa"/>
        <w:tblLayout w:type="fixed"/>
        <w:tblCellMar>
          <w:left w:w="0" w:type="dxa"/>
          <w:right w:w="0" w:type="dxa"/>
        </w:tblCellMar>
        <w:tblLook w:val="00A0"/>
      </w:tblPr>
      <w:tblGrid>
        <w:gridCol w:w="2234"/>
        <w:gridCol w:w="1898"/>
        <w:gridCol w:w="2152"/>
        <w:gridCol w:w="2066"/>
        <w:gridCol w:w="1720"/>
      </w:tblGrid>
      <w:tr w:rsidR="006E67AB">
        <w:trPr>
          <w:trHeight w:val="342"/>
        </w:trPr>
        <w:tc>
          <w:tcPr>
            <w:tcW w:w="10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36"/>
                <w:szCs w:val="36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36"/>
                <w:szCs w:val="36"/>
              </w:rPr>
              <w:t>“初心不改”征文获奖名单</w:t>
            </w:r>
          </w:p>
        </w:tc>
      </w:tr>
      <w:tr w:rsidR="006E67AB">
        <w:trPr>
          <w:trHeight w:val="342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奖项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分数</w:t>
            </w:r>
          </w:p>
        </w:tc>
      </w:tr>
      <w:tr w:rsidR="006E67AB">
        <w:trPr>
          <w:trHeight w:val="342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生物制药一班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谌瑞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17080204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kern w:val="0"/>
                <w:sz w:val="20"/>
                <w:szCs w:val="20"/>
              </w:rPr>
              <w:t>2.5</w:t>
            </w:r>
          </w:p>
        </w:tc>
      </w:tr>
      <w:tr w:rsidR="006E67AB">
        <w:trPr>
          <w:trHeight w:val="342"/>
        </w:trPr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王瑞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16040236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6E67AB">
        <w:trPr>
          <w:trHeight w:val="342"/>
        </w:trPr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康复一班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曹馨月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16010102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6E67AB">
        <w:trPr>
          <w:trHeight w:val="342"/>
        </w:trPr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康复三班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闫杰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17030734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kern w:val="0"/>
                <w:sz w:val="20"/>
                <w:szCs w:val="20"/>
              </w:rPr>
              <w:t>1.5</w:t>
            </w:r>
          </w:p>
        </w:tc>
      </w:tr>
      <w:tr w:rsidR="006E67AB">
        <w:trPr>
          <w:trHeight w:val="342"/>
        </w:trPr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级中西医四班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李叔阳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16040217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kern w:val="0"/>
                <w:sz w:val="20"/>
                <w:szCs w:val="20"/>
              </w:rPr>
              <w:t>1.5</w:t>
            </w:r>
          </w:p>
        </w:tc>
      </w:tr>
      <w:tr w:rsidR="006E67AB">
        <w:trPr>
          <w:trHeight w:val="342"/>
        </w:trPr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护理二班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张欢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16060242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kern w:val="0"/>
                <w:sz w:val="20"/>
                <w:szCs w:val="20"/>
              </w:rPr>
              <w:t>1.5</w:t>
            </w:r>
          </w:p>
        </w:tc>
      </w:tr>
      <w:tr w:rsidR="006E67AB">
        <w:trPr>
          <w:trHeight w:val="342"/>
        </w:trPr>
        <w:tc>
          <w:tcPr>
            <w:tcW w:w="10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36"/>
                <w:szCs w:val="36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36"/>
                <w:szCs w:val="36"/>
              </w:rPr>
              <w:t>“一瞬永恒”征文获奖名单</w:t>
            </w:r>
          </w:p>
        </w:tc>
      </w:tr>
      <w:tr w:rsidR="006E67AB">
        <w:trPr>
          <w:trHeight w:val="342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奖项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分数</w:t>
            </w:r>
          </w:p>
        </w:tc>
      </w:tr>
      <w:tr w:rsidR="006E67AB">
        <w:trPr>
          <w:trHeight w:val="342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唐婷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级中西医实验班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15180315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kern w:val="0"/>
                <w:sz w:val="20"/>
                <w:szCs w:val="20"/>
              </w:rPr>
              <w:t>2.5</w:t>
            </w:r>
          </w:p>
        </w:tc>
      </w:tr>
      <w:tr w:rsidR="006E67AB">
        <w:trPr>
          <w:trHeight w:val="342"/>
        </w:trPr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陈晨</w:t>
            </w: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17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护理三班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17060302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6E67AB">
        <w:trPr>
          <w:trHeight w:val="342"/>
        </w:trPr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王奕</w:t>
            </w: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16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级针灸推拿一班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16010239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6E67AB">
        <w:trPr>
          <w:trHeight w:val="342"/>
        </w:trPr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张莉婷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15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15020341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kern w:val="0"/>
                <w:sz w:val="20"/>
                <w:szCs w:val="20"/>
              </w:rPr>
              <w:t>1.5</w:t>
            </w:r>
          </w:p>
        </w:tc>
      </w:tr>
      <w:tr w:rsidR="006E67AB">
        <w:trPr>
          <w:trHeight w:val="342"/>
        </w:trPr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刘泳江</w:t>
            </w: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18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市场营销一班一班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18070318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kern w:val="0"/>
                <w:sz w:val="20"/>
                <w:szCs w:val="20"/>
              </w:rPr>
              <w:t>1.5</w:t>
            </w:r>
          </w:p>
        </w:tc>
      </w:tr>
      <w:tr w:rsidR="006E67AB">
        <w:trPr>
          <w:trHeight w:val="342"/>
        </w:trPr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邵铄雯</w:t>
            </w: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信管一班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17070129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kern w:val="0"/>
                <w:sz w:val="20"/>
                <w:szCs w:val="20"/>
              </w:rPr>
              <w:t>1.5</w:t>
            </w:r>
          </w:p>
        </w:tc>
      </w:tr>
      <w:tr w:rsidR="006E67AB">
        <w:trPr>
          <w:trHeight w:val="342"/>
        </w:trPr>
        <w:tc>
          <w:tcPr>
            <w:tcW w:w="10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36"/>
                <w:szCs w:val="36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36"/>
                <w:szCs w:val="36"/>
              </w:rPr>
              <w:t>“传德馨兮护社稷，习百草兮济苍生”征文投稿获奖名单</w:t>
            </w:r>
          </w:p>
        </w:tc>
      </w:tr>
      <w:tr w:rsidR="006E67AB">
        <w:trPr>
          <w:trHeight w:val="342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奖项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分数</w:t>
            </w:r>
          </w:p>
        </w:tc>
      </w:tr>
      <w:tr w:rsidR="006E67AB">
        <w:trPr>
          <w:trHeight w:val="342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谌瑞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生物制药一班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17080204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2.5</w:t>
            </w:r>
          </w:p>
        </w:tc>
      </w:tr>
      <w:tr w:rsidR="006E67AB">
        <w:trPr>
          <w:trHeight w:val="342"/>
        </w:trPr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王瑞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16040236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>
        <w:trPr>
          <w:trHeight w:val="342"/>
        </w:trPr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翟亚悦</w:t>
            </w: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17040137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>
        <w:trPr>
          <w:trHeight w:val="342"/>
        </w:trPr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石倩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级中药实验班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16050318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1.5</w:t>
            </w:r>
          </w:p>
        </w:tc>
      </w:tr>
      <w:tr w:rsidR="006E67AB">
        <w:trPr>
          <w:trHeight w:val="342"/>
        </w:trPr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张昀超</w:t>
            </w: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级护理三班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16060345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1.5</w:t>
            </w:r>
          </w:p>
        </w:tc>
      </w:tr>
      <w:tr w:rsidR="006E67AB">
        <w:trPr>
          <w:trHeight w:val="342"/>
        </w:trPr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杨晓花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</w:t>
            </w: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一班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16080133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1.5</w:t>
            </w:r>
          </w:p>
        </w:tc>
      </w:tr>
      <w:tr w:rsidR="006E67AB">
        <w:trPr>
          <w:trHeight w:val="342"/>
        </w:trPr>
        <w:tc>
          <w:tcPr>
            <w:tcW w:w="10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36"/>
                <w:szCs w:val="36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36"/>
                <w:szCs w:val="36"/>
              </w:rPr>
              <w:t>“百年五四魂，吾辈青年志”征文投稿获奖名单</w:t>
            </w:r>
          </w:p>
        </w:tc>
      </w:tr>
      <w:tr w:rsidR="006E67AB">
        <w:trPr>
          <w:trHeight w:val="342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奖项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分数</w:t>
            </w:r>
          </w:p>
        </w:tc>
      </w:tr>
      <w:tr w:rsidR="006E67AB">
        <w:trPr>
          <w:trHeight w:val="342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肖岚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 w:val="22"/>
              </w:rPr>
              <w:t>级护理一班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16060135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2.5</w:t>
            </w:r>
          </w:p>
        </w:tc>
      </w:tr>
      <w:tr w:rsidR="006E67AB">
        <w:trPr>
          <w:trHeight w:val="342"/>
        </w:trPr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张宁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15020342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>
        <w:trPr>
          <w:trHeight w:val="342"/>
        </w:trPr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席佳丽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17040237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>
        <w:trPr>
          <w:trHeight w:val="342"/>
        </w:trPr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杨晓花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级制药一班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16080133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1.5</w:t>
            </w:r>
          </w:p>
        </w:tc>
      </w:tr>
      <w:tr w:rsidR="006E67AB">
        <w:trPr>
          <w:trHeight w:val="342"/>
        </w:trPr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王洁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16060625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1.5</w:t>
            </w:r>
          </w:p>
        </w:tc>
      </w:tr>
      <w:tr w:rsidR="006E67AB">
        <w:trPr>
          <w:trHeight w:val="342"/>
        </w:trPr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明丹娅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级护理三班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16060327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 w:rsidR="006E67AB" w:rsidRDefault="006E67AB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  <w:szCs w:val="24"/>
              </w:rPr>
              <w:t>1.5</w:t>
            </w:r>
          </w:p>
        </w:tc>
      </w:tr>
    </w:tbl>
    <w:p w:rsidR="006E67AB" w:rsidRDefault="006E67AB">
      <w:pPr>
        <w:rPr>
          <w:rFonts w:ascii="微软雅黑" w:eastAsia="微软雅黑" w:hAnsi="微软雅黑"/>
          <w:kern w:val="0"/>
          <w:sz w:val="24"/>
          <w:szCs w:val="24"/>
        </w:rPr>
      </w:pPr>
    </w:p>
    <w:p w:rsidR="006E67AB" w:rsidRDefault="006E67AB">
      <w:pPr>
        <w:pStyle w:val="ListParagraph"/>
        <w:widowControl/>
        <w:numPr>
          <w:ilvl w:val="0"/>
          <w:numId w:val="1"/>
        </w:numPr>
        <w:ind w:firstLineChars="0"/>
        <w:rPr>
          <w:rFonts w:ascii="微软雅黑" w:eastAsia="微软雅黑" w:hAnsi="微软雅黑"/>
          <w:kern w:val="0"/>
          <w:sz w:val="24"/>
          <w:szCs w:val="24"/>
        </w:rPr>
      </w:pPr>
      <w:r>
        <w:rPr>
          <w:rFonts w:ascii="微软雅黑" w:eastAsia="微软雅黑" w:hAnsi="微软雅黑" w:hint="eastAsia"/>
          <w:kern w:val="0"/>
          <w:sz w:val="24"/>
          <w:szCs w:val="24"/>
        </w:rPr>
        <w:t>杂志加分</w:t>
      </w:r>
    </w:p>
    <w:p w:rsidR="006E67AB" w:rsidRDefault="006E67AB">
      <w:pPr>
        <w:widowControl/>
        <w:rPr>
          <w:rFonts w:ascii="微软雅黑" w:eastAsia="微软雅黑" w:hAnsi="微软雅黑"/>
          <w:kern w:val="0"/>
          <w:sz w:val="24"/>
          <w:szCs w:val="24"/>
        </w:rPr>
      </w:pPr>
      <w:r>
        <w:rPr>
          <w:rFonts w:ascii="微软雅黑" w:eastAsia="微软雅黑" w:hAnsi="微软雅黑" w:hint="eastAsia"/>
          <w:kern w:val="0"/>
          <w:sz w:val="24"/>
          <w:szCs w:val="24"/>
        </w:rPr>
        <w:t>加分项：三、专业素质；</w:t>
      </w:r>
      <w:r>
        <w:rPr>
          <w:rFonts w:ascii="微软雅黑" w:eastAsia="微软雅黑" w:hAnsi="微软雅黑"/>
          <w:kern w:val="0"/>
          <w:sz w:val="24"/>
          <w:szCs w:val="24"/>
        </w:rPr>
        <w:t xml:space="preserve">1. </w:t>
      </w:r>
      <w:r>
        <w:rPr>
          <w:rFonts w:ascii="微软雅黑" w:eastAsia="微软雅黑" w:hAnsi="微软雅黑" w:hint="eastAsia"/>
          <w:kern w:val="0"/>
          <w:sz w:val="24"/>
          <w:szCs w:val="24"/>
        </w:rPr>
        <w:t>专业兴趣，专业思想，专业提升；（</w:t>
      </w:r>
      <w:r>
        <w:rPr>
          <w:rFonts w:ascii="微软雅黑" w:eastAsia="微软雅黑" w:hAnsi="微软雅黑"/>
          <w:kern w:val="0"/>
          <w:sz w:val="24"/>
          <w:szCs w:val="24"/>
        </w:rPr>
        <w:t>6</w:t>
      </w:r>
      <w:r>
        <w:rPr>
          <w:rFonts w:ascii="微软雅黑" w:eastAsia="微软雅黑" w:hAnsi="微软雅黑" w:hint="eastAsia"/>
          <w:kern w:val="0"/>
          <w:sz w:val="24"/>
          <w:szCs w:val="24"/>
        </w:rPr>
        <w:t>）在正式出版的专业性刊物发表文章者。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一篇文章</w:t>
      </w:r>
      <w:r>
        <w:rPr>
          <w:rFonts w:ascii="微软雅黑" w:eastAsia="微软雅黑" w:hAnsi="微软雅黑"/>
          <w:color w:val="FF0000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分，总分不超过</w:t>
      </w:r>
      <w:r>
        <w:rPr>
          <w:rFonts w:ascii="微软雅黑" w:eastAsia="微软雅黑" w:hAnsi="微软雅黑"/>
          <w:color w:val="FF0000"/>
          <w:kern w:val="0"/>
          <w:sz w:val="24"/>
          <w:szCs w:val="24"/>
        </w:rPr>
        <w:t>4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分。</w:t>
      </w:r>
      <w:r>
        <w:rPr>
          <w:rFonts w:ascii="微软雅黑" w:eastAsia="微软雅黑" w:hAnsi="微软雅黑" w:hint="eastAsia"/>
          <w:kern w:val="0"/>
          <w:sz w:val="24"/>
          <w:szCs w:val="24"/>
        </w:rPr>
        <w:t>该活动解释权归《新中医青年》编辑部采编组所有。</w:t>
      </w:r>
    </w:p>
    <w:tbl>
      <w:tblPr>
        <w:tblW w:w="8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7"/>
        <w:gridCol w:w="1898"/>
        <w:gridCol w:w="2152"/>
        <w:gridCol w:w="2067"/>
      </w:tblGrid>
      <w:tr w:rsidR="006E67AB" w:rsidTr="00245ABA">
        <w:trPr>
          <w:trHeight w:val="700"/>
        </w:trPr>
        <w:tc>
          <w:tcPr>
            <w:tcW w:w="8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48"/>
                <w:szCs w:val="48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48"/>
                <w:szCs w:val="48"/>
              </w:rPr>
              <w:t>《新中医青年》文学版</w:t>
            </w:r>
            <w:r w:rsidRPr="00245ABA">
              <w:rPr>
                <w:rFonts w:ascii="宋体" w:hAnsi="宋体"/>
                <w:b/>
                <w:color w:val="000000"/>
                <w:kern w:val="0"/>
                <w:sz w:val="48"/>
                <w:szCs w:val="48"/>
              </w:rPr>
              <w:t>78</w:t>
            </w:r>
            <w:r w:rsidRPr="00245ABA">
              <w:rPr>
                <w:rFonts w:ascii="宋体" w:hAnsi="宋体" w:hint="eastAsia"/>
                <w:b/>
                <w:color w:val="000000"/>
                <w:kern w:val="0"/>
                <w:sz w:val="48"/>
                <w:szCs w:val="48"/>
              </w:rPr>
              <w:t>期杂志加分</w:t>
            </w:r>
          </w:p>
        </w:tc>
      </w:tr>
      <w:tr w:rsidR="006E67AB" w:rsidTr="00245ABA">
        <w:trPr>
          <w:trHeight w:val="702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分数</w:t>
            </w:r>
          </w:p>
        </w:tc>
      </w:tr>
      <w:tr w:rsidR="006E67AB" w:rsidTr="00245ABA">
        <w:trPr>
          <w:trHeight w:val="5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王洁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16060625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6E67AB" w:rsidTr="00245ABA">
        <w:trPr>
          <w:trHeight w:val="58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市场营销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张雷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18020137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6E67AB" w:rsidTr="00245ABA">
        <w:trPr>
          <w:trHeight w:val="5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级生物制药一班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康家兴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17080213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44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 w:rsidRPr="00245ABA"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等线" w:eastAsia="等线" w:hAnsi="等线" w:cs="等线" w:hint="eastAsia"/>
                <w:color w:val="000000"/>
                <w:kern w:val="0"/>
                <w:sz w:val="24"/>
                <w:szCs w:val="24"/>
              </w:rPr>
              <w:t>康复二班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 w:rsidRPr="00245ABA">
              <w:rPr>
                <w:rFonts w:ascii="等线" w:eastAsia="等线" w:hAnsi="等线" w:cs="等线" w:hint="eastAsia"/>
                <w:color w:val="000000"/>
                <w:kern w:val="0"/>
                <w:sz w:val="24"/>
                <w:szCs w:val="24"/>
              </w:rPr>
              <w:t>田余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 w:rsidRPr="00245ABA"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18030725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44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级信管一班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李雨萌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18070110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58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刘双蕊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17040118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6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张凯轩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16040243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42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赵微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 w:rsidRPr="00245ABA"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17040345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42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邓娅婷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16030404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52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赵降娜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16030440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48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级中西医四班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孟君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17040422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79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级中西医五班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周佳薇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17050137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12"/>
        </w:trPr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级康复三班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付佳乐</w:t>
            </w:r>
          </w:p>
        </w:tc>
        <w:tc>
          <w:tcPr>
            <w:tcW w:w="2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18030806</w:t>
            </w:r>
          </w:p>
        </w:tc>
        <w:tc>
          <w:tcPr>
            <w:tcW w:w="2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12"/>
        </w:trPr>
        <w:tc>
          <w:tcPr>
            <w:tcW w:w="2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:rsidR="006E67AB" w:rsidTr="00245ABA">
        <w:trPr>
          <w:trHeight w:val="52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郭惠平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16040214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12"/>
        </w:trPr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韩准</w:t>
            </w:r>
          </w:p>
        </w:tc>
        <w:tc>
          <w:tcPr>
            <w:tcW w:w="2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18020508</w:t>
            </w:r>
          </w:p>
        </w:tc>
        <w:tc>
          <w:tcPr>
            <w:tcW w:w="2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12"/>
        </w:trPr>
        <w:tc>
          <w:tcPr>
            <w:tcW w:w="2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王朋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17040127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12"/>
        </w:trPr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杨虹</w:t>
            </w:r>
          </w:p>
        </w:tc>
        <w:tc>
          <w:tcPr>
            <w:tcW w:w="2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17060540</w:t>
            </w:r>
          </w:p>
        </w:tc>
        <w:tc>
          <w:tcPr>
            <w:tcW w:w="2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12"/>
        </w:trPr>
        <w:tc>
          <w:tcPr>
            <w:tcW w:w="2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卢丹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18050118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聂琴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18050125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1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谌瑞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 w:rsidRPr="00245ABA"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17080204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1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王瑞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 w:rsidRPr="00245ABA"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16040236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1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 w:rsidRPr="00245ABA"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等线" w:eastAsia="等线" w:hAnsi="等线" w:cs="等线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闫宗保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 w:rsidRPr="00245ABA"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16040139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1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 w:rsidRPr="00245ABA"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等线" w:eastAsia="等线" w:hAnsi="等线" w:cs="等线" w:hint="eastAsia"/>
                <w:color w:val="000000"/>
                <w:kern w:val="0"/>
                <w:sz w:val="24"/>
                <w:szCs w:val="24"/>
              </w:rPr>
              <w:t>康复三班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闫杰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 w:rsidRPr="00245ABA"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17030734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1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 w:rsidRPr="00245ABA"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等线" w:eastAsia="等线" w:hAnsi="等线" w:cs="等线" w:hint="eastAsia"/>
                <w:color w:val="000000"/>
                <w:kern w:val="0"/>
                <w:sz w:val="24"/>
                <w:szCs w:val="24"/>
              </w:rPr>
              <w:t>级中西医四班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李叔阳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 w:rsidRPr="00245ABA"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16040217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1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护理二班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张欢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 w:rsidRPr="00245ABA"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16060242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白马瑞雪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16040201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张宁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15020342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吴限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16040239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sz w:val="24"/>
                <w:szCs w:val="24"/>
              </w:rPr>
              <w:t>3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程晨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16040203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1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勾如刚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  <w:szCs w:val="24"/>
              </w:rPr>
            </w:pPr>
            <w:r w:rsidRPr="00245ABA">
              <w:rPr>
                <w:rFonts w:ascii="等线" w:eastAsia="等线" w:hAnsi="等线" w:cs="等线"/>
                <w:color w:val="000000"/>
                <w:kern w:val="0"/>
                <w:sz w:val="24"/>
                <w:szCs w:val="24"/>
              </w:rPr>
              <w:t>16010108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护理一班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白玖绘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16060101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生物技术一班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丁雯雯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17010106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级药学一班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李亚婷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17050514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中医实验班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王少康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17180118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中医实验班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冯泽悦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17180103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级护理三班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尹春萍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17060337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针推三班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张瑶瑶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17030342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级中西医一班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史佳龙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18040120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级康复治疗二班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张晶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18030738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级中医一体化二班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张轩浩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18020824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中西医三班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张艺琳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18040345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Style w:val="font41"/>
              </w:rPr>
              <w:t>18</w:t>
            </w:r>
            <w:r>
              <w:rPr>
                <w:rStyle w:val="font41"/>
                <w:rFonts w:hint="eastAsia"/>
              </w:rPr>
              <w:t>中医临床三班</w:t>
            </w:r>
            <w:r>
              <w:rPr>
                <w:rStyle w:val="font41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陈琛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18020303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级中药一班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冯娟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18050104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3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级中医临床学院二班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徐红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17020234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4"/>
                <w:szCs w:val="24"/>
              </w:rPr>
            </w:pPr>
            <w:r w:rsidRPr="00245ABA">
              <w:rPr>
                <w:rFonts w:ascii="微软雅黑" w:eastAsia="微软雅黑" w:hAnsi="微软雅黑" w:cs="微软雅黑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级应用心理学一班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郭雯敏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18100107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级中医一体化一班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赵晓宇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18020729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级药物分析一班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刘露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17050619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中药二班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许畅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18050234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3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4"/>
                <w:szCs w:val="24"/>
              </w:rPr>
            </w:pPr>
            <w:r w:rsidRPr="00245ABA">
              <w:rPr>
                <w:rFonts w:ascii="微软雅黑" w:eastAsia="微软雅黑" w:hAnsi="微软雅黑" w:cs="微软雅黑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  <w:szCs w:val="24"/>
              </w:rPr>
              <w:t>信管一班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4"/>
                <w:szCs w:val="24"/>
              </w:rPr>
            </w:pPr>
            <w:r w:rsidRPr="00245ABA"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  <w:szCs w:val="24"/>
              </w:rPr>
              <w:t>孙蓉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4"/>
                <w:szCs w:val="24"/>
              </w:rPr>
            </w:pPr>
            <w:r w:rsidRPr="00245ABA">
              <w:rPr>
                <w:rFonts w:ascii="微软雅黑" w:eastAsia="微软雅黑" w:hAnsi="微软雅黑" w:cs="微软雅黑"/>
                <w:color w:val="000000"/>
                <w:kern w:val="0"/>
                <w:sz w:val="24"/>
                <w:szCs w:val="24"/>
              </w:rPr>
              <w:t>17070131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4"/>
                <w:szCs w:val="24"/>
              </w:rPr>
            </w:pPr>
            <w:r w:rsidRPr="00245ABA">
              <w:rPr>
                <w:rFonts w:ascii="微软雅黑" w:eastAsia="微软雅黑" w:hAnsi="微软雅黑" w:cs="微软雅黑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中西医六班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邓千惠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18040606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康复一班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曹馨月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16010102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中医实验班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焦洋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16180110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</w:tbl>
    <w:p w:rsidR="006E67AB" w:rsidRDefault="006E67AB"/>
    <w:p w:rsidR="006E67AB" w:rsidRDefault="006E67AB"/>
    <w:tbl>
      <w:tblPr>
        <w:tblW w:w="8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01"/>
        <w:gridCol w:w="2017"/>
        <w:gridCol w:w="1999"/>
        <w:gridCol w:w="2483"/>
      </w:tblGrid>
      <w:tr w:rsidR="006E67AB" w:rsidTr="00245ABA">
        <w:trPr>
          <w:trHeight w:val="1080"/>
        </w:trPr>
        <w:tc>
          <w:tcPr>
            <w:tcW w:w="8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b/>
                <w:color w:val="000000"/>
                <w:sz w:val="40"/>
                <w:szCs w:val="40"/>
              </w:rPr>
            </w:pPr>
            <w:r w:rsidRPr="00245ABA">
              <w:rPr>
                <w:rFonts w:ascii="微软雅黑" w:eastAsia="微软雅黑" w:hAnsi="微软雅黑" w:cs="微软雅黑" w:hint="eastAsia"/>
                <w:b/>
                <w:color w:val="000000"/>
                <w:kern w:val="0"/>
                <w:sz w:val="40"/>
                <w:szCs w:val="40"/>
              </w:rPr>
              <w:t>《新中医青年》文学版</w:t>
            </w:r>
            <w:r w:rsidRPr="00245ABA">
              <w:rPr>
                <w:rFonts w:ascii="微软雅黑" w:eastAsia="微软雅黑" w:hAnsi="微软雅黑" w:cs="微软雅黑"/>
                <w:b/>
                <w:color w:val="000000"/>
                <w:kern w:val="0"/>
                <w:sz w:val="40"/>
                <w:szCs w:val="40"/>
              </w:rPr>
              <w:t>80</w:t>
            </w:r>
            <w:r w:rsidRPr="00245ABA">
              <w:rPr>
                <w:rFonts w:ascii="微软雅黑" w:eastAsia="微软雅黑" w:hAnsi="微软雅黑" w:cs="微软雅黑" w:hint="eastAsia"/>
                <w:b/>
                <w:color w:val="000000"/>
                <w:kern w:val="0"/>
                <w:sz w:val="40"/>
                <w:szCs w:val="40"/>
              </w:rPr>
              <w:t>期杂志加分</w:t>
            </w:r>
          </w:p>
        </w:tc>
      </w:tr>
      <w:tr w:rsidR="006E67AB" w:rsidTr="00245ABA">
        <w:trPr>
          <w:trHeight w:val="342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分数</w:t>
            </w:r>
          </w:p>
        </w:tc>
      </w:tr>
      <w:tr w:rsidR="006E67AB" w:rsidTr="00245ABA">
        <w:trPr>
          <w:trHeight w:val="342"/>
        </w:trPr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王洁</w:t>
            </w:r>
          </w:p>
        </w:tc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16060625</w:t>
            </w:r>
          </w:p>
        </w:tc>
        <w:tc>
          <w:tcPr>
            <w:tcW w:w="2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42"/>
        </w:trPr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:rsidR="006E67AB" w:rsidTr="00245ABA">
        <w:trPr>
          <w:trHeight w:val="312"/>
        </w:trPr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:rsidR="006E67AB" w:rsidTr="00245ABA">
        <w:trPr>
          <w:trHeight w:val="342"/>
        </w:trPr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级生物制药一班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康家兴</w:t>
            </w:r>
          </w:p>
        </w:tc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17080213</w:t>
            </w:r>
          </w:p>
        </w:tc>
        <w:tc>
          <w:tcPr>
            <w:tcW w:w="2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12"/>
        </w:trPr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:rsidR="006E67AB" w:rsidTr="00245ABA">
        <w:trPr>
          <w:trHeight w:val="342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级信管一班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李雨萌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18070110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42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刘双蕊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17040118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42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张凯轩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16040243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42"/>
        </w:trPr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级中西医四班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孟君</w:t>
            </w:r>
          </w:p>
        </w:tc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17040422</w:t>
            </w:r>
          </w:p>
        </w:tc>
        <w:tc>
          <w:tcPr>
            <w:tcW w:w="2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12"/>
        </w:trPr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:rsidR="006E67AB" w:rsidTr="00245ABA">
        <w:trPr>
          <w:trHeight w:val="342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级中西医五班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周佳薇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17050137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微软雅黑" w:eastAsia="微软雅黑" w:hAnsi="微软雅黑" w:cs="微软雅黑"/>
                <w:color w:val="000000"/>
                <w:sz w:val="24"/>
                <w:szCs w:val="24"/>
              </w:rPr>
            </w:pPr>
          </w:p>
        </w:tc>
      </w:tr>
      <w:tr w:rsidR="006E67AB" w:rsidTr="00245ABA">
        <w:trPr>
          <w:trHeight w:val="342"/>
        </w:trPr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级康复三班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付佳乐</w:t>
            </w:r>
          </w:p>
        </w:tc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18030806</w:t>
            </w:r>
          </w:p>
        </w:tc>
        <w:tc>
          <w:tcPr>
            <w:tcW w:w="2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12"/>
        </w:trPr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:rsidR="006E67AB" w:rsidTr="00245ABA">
        <w:trPr>
          <w:trHeight w:val="342"/>
        </w:trPr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郭惠平</w:t>
            </w:r>
          </w:p>
        </w:tc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16040214</w:t>
            </w:r>
          </w:p>
        </w:tc>
        <w:tc>
          <w:tcPr>
            <w:tcW w:w="2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12"/>
        </w:trPr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:rsidR="006E67AB" w:rsidTr="00245ABA">
        <w:trPr>
          <w:trHeight w:val="342"/>
        </w:trPr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韩准</w:t>
            </w:r>
          </w:p>
        </w:tc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18020508</w:t>
            </w:r>
          </w:p>
        </w:tc>
        <w:tc>
          <w:tcPr>
            <w:tcW w:w="2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12"/>
        </w:trPr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:rsidR="006E67AB" w:rsidTr="00245ABA">
        <w:trPr>
          <w:trHeight w:val="343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王朋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17040127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5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17060540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42"/>
        </w:trPr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级中药一班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卢丹</w:t>
            </w:r>
          </w:p>
        </w:tc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18050118</w:t>
            </w:r>
          </w:p>
        </w:tc>
        <w:tc>
          <w:tcPr>
            <w:tcW w:w="2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42"/>
        </w:trPr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:rsidR="006E67AB" w:rsidTr="00245ABA">
        <w:trPr>
          <w:trHeight w:val="342"/>
        </w:trPr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级中药一班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聂琴</w:t>
            </w:r>
          </w:p>
        </w:tc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18050125</w:t>
            </w:r>
          </w:p>
        </w:tc>
        <w:tc>
          <w:tcPr>
            <w:tcW w:w="2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12"/>
        </w:trPr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:rsidR="006E67AB" w:rsidTr="00245ABA">
        <w:trPr>
          <w:trHeight w:val="342"/>
        </w:trPr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王亚茹</w:t>
            </w:r>
          </w:p>
        </w:tc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17060528</w:t>
            </w:r>
          </w:p>
        </w:tc>
        <w:tc>
          <w:tcPr>
            <w:tcW w:w="2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42"/>
        </w:trPr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:rsidR="006E67AB" w:rsidTr="00245ABA">
        <w:trPr>
          <w:trHeight w:val="312"/>
        </w:trPr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:rsidR="006E67AB" w:rsidTr="00245ABA">
        <w:trPr>
          <w:trHeight w:val="312"/>
        </w:trPr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5+3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一班</w:t>
            </w:r>
          </w:p>
        </w:tc>
        <w:tc>
          <w:tcPr>
            <w:tcW w:w="2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付文婧</w:t>
            </w:r>
          </w:p>
        </w:tc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18020707</w:t>
            </w:r>
          </w:p>
        </w:tc>
        <w:tc>
          <w:tcPr>
            <w:tcW w:w="2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12"/>
        </w:trPr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2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制药一班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杨晓花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16080133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护理三班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明丹娅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16060327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级护理一班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肖岚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16060135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级中西医二班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席佳丽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17040237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护理一班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白玖绘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16060101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生物技术一班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丁雯雯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17010106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级药学一班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李亚婷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17050514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中医实验班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王少康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17180118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中医实验班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冯泽悦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17180103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级护理三班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尹春萍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17060337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针推三班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张瑶瑶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17030342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级中西医一班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史佳龙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18040120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级康复治疗二班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18030738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级中医一体化二班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张轩浩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18020824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中西医三班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张艺琳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18040345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Style w:val="font01"/>
              </w:rPr>
              <w:t>18</w:t>
            </w:r>
            <w:r>
              <w:rPr>
                <w:rStyle w:val="font01"/>
                <w:rFonts w:hint="eastAsia"/>
              </w:rPr>
              <w:t>中医临床三班</w:t>
            </w:r>
            <w:r>
              <w:rPr>
                <w:rStyle w:val="font01"/>
              </w:rPr>
              <w:t xml:space="preserve"> 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陈琛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18020303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级中药一班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冯娟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18050104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3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级中医临床学院二班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徐红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17020234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4"/>
                <w:szCs w:val="24"/>
              </w:rPr>
            </w:pPr>
            <w:r w:rsidRPr="00245ABA">
              <w:rPr>
                <w:rFonts w:ascii="微软雅黑" w:eastAsia="微软雅黑" w:hAnsi="微软雅黑" w:cs="微软雅黑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级应用心理学一班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郭雯敏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18100107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级中医一体化一班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赵晓宇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18020729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级药物分析一班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刘露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17050619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中药二班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许畅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18050234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</w:tbl>
    <w:p w:rsidR="006E67AB" w:rsidRDefault="006E67AB">
      <w:pPr>
        <w:widowControl/>
        <w:rPr>
          <w:rFonts w:ascii="微软雅黑" w:eastAsia="微软雅黑" w:hAnsi="微软雅黑"/>
          <w:kern w:val="0"/>
          <w:sz w:val="24"/>
          <w:szCs w:val="24"/>
        </w:rPr>
      </w:pPr>
      <w:r>
        <w:rPr>
          <w:rFonts w:ascii="微软雅黑" w:eastAsia="微软雅黑" w:hAnsi="微软雅黑" w:hint="eastAsia"/>
          <w:kern w:val="0"/>
          <w:sz w:val="24"/>
          <w:szCs w:val="24"/>
        </w:rPr>
        <w:t>（三）征文投稿加分</w:t>
      </w:r>
    </w:p>
    <w:p w:rsidR="006E67AB" w:rsidRDefault="006E67AB">
      <w:pPr>
        <w:widowControl/>
        <w:rPr>
          <w:rFonts w:ascii="微软雅黑" w:eastAsia="微软雅黑" w:hAnsi="微软雅黑"/>
          <w:kern w:val="0"/>
          <w:sz w:val="24"/>
          <w:szCs w:val="24"/>
        </w:rPr>
      </w:pPr>
      <w:r>
        <w:rPr>
          <w:rFonts w:ascii="微软雅黑" w:eastAsia="微软雅黑" w:hAnsi="微软雅黑" w:hint="eastAsia"/>
          <w:kern w:val="0"/>
          <w:sz w:val="24"/>
          <w:szCs w:val="24"/>
        </w:rPr>
        <w:t>加分项：四、文化素质；</w:t>
      </w:r>
      <w:r>
        <w:rPr>
          <w:rFonts w:ascii="微软雅黑" w:eastAsia="微软雅黑" w:hAnsi="微软雅黑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kern w:val="0"/>
          <w:sz w:val="24"/>
          <w:szCs w:val="24"/>
        </w:rPr>
        <w:t>、艺术修养，国学修养；（</w:t>
      </w:r>
      <w:r>
        <w:rPr>
          <w:rFonts w:ascii="微软雅黑" w:eastAsia="微软雅黑" w:hAnsi="微软雅黑"/>
          <w:kern w:val="0"/>
          <w:sz w:val="24"/>
          <w:szCs w:val="24"/>
        </w:rPr>
        <w:t>7</w:t>
      </w:r>
      <w:r>
        <w:rPr>
          <w:rFonts w:ascii="微软雅黑" w:eastAsia="微软雅黑" w:hAnsi="微软雅黑" w:hint="eastAsia"/>
          <w:kern w:val="0"/>
          <w:sz w:val="24"/>
          <w:szCs w:val="24"/>
        </w:rPr>
        <w:t>）参加校组织的各类征文比赛。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投稿一篇</w:t>
      </w:r>
      <w:r>
        <w:rPr>
          <w:rFonts w:ascii="微软雅黑" w:eastAsia="微软雅黑" w:hAnsi="微软雅黑"/>
          <w:color w:val="FF0000"/>
          <w:kern w:val="0"/>
          <w:sz w:val="24"/>
          <w:szCs w:val="24"/>
        </w:rPr>
        <w:t>0.5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分，上限</w:t>
      </w:r>
      <w:r>
        <w:rPr>
          <w:rFonts w:ascii="微软雅黑" w:eastAsia="微软雅黑" w:hAnsi="微软雅黑"/>
          <w:color w:val="FF0000"/>
          <w:kern w:val="0"/>
          <w:sz w:val="24"/>
          <w:szCs w:val="24"/>
        </w:rPr>
        <w:t>2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分</w:t>
      </w:r>
      <w:r>
        <w:rPr>
          <w:rFonts w:ascii="微软雅黑" w:eastAsia="微软雅黑" w:hAnsi="微软雅黑"/>
          <w:color w:val="FF0000"/>
          <w:kern w:val="0"/>
          <w:sz w:val="24"/>
          <w:szCs w:val="24"/>
        </w:rPr>
        <w:t>,</w:t>
      </w:r>
      <w:r>
        <w:rPr>
          <w:rFonts w:ascii="微软雅黑" w:eastAsia="微软雅黑" w:hAnsi="微软雅黑" w:hint="eastAsia"/>
          <w:kern w:val="0"/>
          <w:sz w:val="24"/>
          <w:szCs w:val="24"/>
        </w:rPr>
        <w:t>该活动解释权归《新中医青年》编辑部采编组所有。</w:t>
      </w: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"/>
        <w:gridCol w:w="2718"/>
        <w:gridCol w:w="1484"/>
        <w:gridCol w:w="1998"/>
        <w:gridCol w:w="1752"/>
        <w:gridCol w:w="1086"/>
      </w:tblGrid>
      <w:tr w:rsidR="006E67AB" w:rsidTr="00245ABA">
        <w:trPr>
          <w:trHeight w:val="480"/>
        </w:trPr>
        <w:tc>
          <w:tcPr>
            <w:tcW w:w="90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36"/>
                <w:szCs w:val="36"/>
              </w:rPr>
            </w:pPr>
            <w:r w:rsidRPr="00245ABA">
              <w:rPr>
                <w:rFonts w:ascii="微软雅黑" w:eastAsia="微软雅黑" w:hAnsi="微软雅黑" w:cs="微软雅黑" w:hint="eastAsia"/>
                <w:color w:val="000000"/>
                <w:kern w:val="0"/>
                <w:sz w:val="36"/>
                <w:szCs w:val="36"/>
              </w:rPr>
              <w:t>“初心不改”征文投稿加分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投稿篇数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分数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白辰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16020402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白向春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16030401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边欣芳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18050301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边雅坤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蔡猛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蔡雨洁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17020202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曹娜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15170103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曹纹娟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曹馨月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16010102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畅倍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17010103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陈彩丽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18040603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陈富娟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生物信息班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16010201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陈红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陈路平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18040703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陈曼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陈容容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16030203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陈香华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17030203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陈玉佳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15030104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谌瑞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17080204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程紫娇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16020406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崔小宇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left"/>
              <w:textAlignment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   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left"/>
              <w:textAlignment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 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韩鸳鹍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16180105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邓飞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邓婷婷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16010105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邓娅婷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16030404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邓云渝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邓云渝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窦小晶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杜雯潇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段亲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16030310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樊慕华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16030207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樊一凡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范爱丽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16030208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范雅洁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范宇浩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15030109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冯静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冯娟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18050104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级生物制药一班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冯思琦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冯雯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16050306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冯智伟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sz w:val="22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付佳乐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18030806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付师师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16040104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5+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三一班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付文婧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18020707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富志婕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高传粟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高慧敏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16030108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高靖芸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王佳新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18030632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高蔓菲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高瑞晨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16060209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高文丽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高新梅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耿慧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耿芝新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16050310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弓湉田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17020502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龚勤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17050308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龚子媛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15020109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巩密密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15170806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勾如刚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16010108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郭本婕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郭红艳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郭惠平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郭嘉慧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郭隽辰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16040251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郭琼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17030304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郭莎莎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郭姗姗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16020414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郭彦茹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郭紫云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15030310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韩准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18020508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汉静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郝嘉欣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郝亚鑫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16060215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郝燕楠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级食品一班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何祺滔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16080305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何益婷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何莹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16060410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何玉梅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贺娜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贺强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17030711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生制一班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胡景霞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胡瑞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15220812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胡雪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虎倩倩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16030211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黄进格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黄钰莹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16030214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霍雅文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16030312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姬秋月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针灸推拿二班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嵇相澎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16030215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冀卓然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贾璐瑜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17020412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贾芸芳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贾昭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江睿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17180105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姜文婕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介兆瑞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生物信息班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金之渊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17010213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2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晋祺媛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靳志越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16010112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级生物制药一班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康家兴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柯巧汝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雷璨霞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16060218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黎萍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16070309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李安育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17030713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李秉臻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17180307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中医临床二班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李昌盛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16020220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15170616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李焕焕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15060107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李兰兰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16020113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李蕾蕾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16060318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李鹏宇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16020422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李叔阳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16040217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16020115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李晓轩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18030713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18020419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中药临床班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李雪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15040419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李雅璐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16030119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李亚婷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李仰溥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17180312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李一帆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17040117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李伊玲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李怡萌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16040317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李怡然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16050509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李逸林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15060217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李永生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级信管一班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李宇萌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18070110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李梓荣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15020122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栗文婕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17020217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栗颖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15060110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梁琛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17020513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梁李鸣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17030422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制药工程一班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林陈丽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刘博闻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15060314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刘翠翠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16010120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18030318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刘慧英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17020219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药物分析一班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刘瑾瑶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18050615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级药物分析一班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17050619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刘萍萍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级中医（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5+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三）二班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刘澍蕙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18020813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16050215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刘双蕊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刘天骄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16040221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刘艳红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刘阳丽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15060114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刘洋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刘雨欣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刘芷欣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16040323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级中医养生班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刘姿杉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18031018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刘紫薇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15170317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卢丹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罗叙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吕跞跞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18050121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吕书琴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15060115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麻彩玲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16040321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马海胜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17020122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马海燕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17030123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马毓廷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16050515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孟君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明丹娅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16060327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穆文博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16060328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南芳芳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15020129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南俐秀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倪媛媛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倪媛媛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倪卓娜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16030230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聂琴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宁琪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17030222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宁月月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16020429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中医傅山班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牛晓丽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17180114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牛晓琪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牛彦鑫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潘婷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16030519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级康复治疗二班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庞盼盼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16030520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齐丽华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18010123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乔晋达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17180317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秦碧林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16060424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秦泽萍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16040326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邱堪英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18010124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任超越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16020125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任路瑶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任亚娟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石靖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16020129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石倩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16050318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石炜娟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16060429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石智尧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17030724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史玲娟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宋芳莹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17020430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宋佳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宋倩蓉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宋祎贤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苏嘉婕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17020320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苏壹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17040326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孙静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16050319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孙佩飞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孙蓉蓉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170404121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孙雨濛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唐苏丹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17010130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唐星星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唐艺娜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田凡玉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17050219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田余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18030725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汪鹏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15030326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王帆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王飞梅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王欢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级涉外二班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王慧芬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17040331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17030630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王佳林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王建宇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18050524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王建云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王娇容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王洁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15060121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王君璞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王琳娇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级临床中药一班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王梦娇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18050425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王沐雨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王朋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王润喜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王胜男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16010133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王书婷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级涉外护理二班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王希涵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王曦颖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17180215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王肖煜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15060123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王晓婧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17020532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王晓楠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王亚芳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王亚茹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王艳群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王耀辉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16060437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王逸飞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18040430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16010136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级信管一班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王宇浩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17070134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王昭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王喆蓉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韦硕硕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15180122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韦悦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卫晶晶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卫心茹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魏登辉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15180320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制药工程班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魏欣欣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魏新丽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15170635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魏周敏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温娜娜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问姗姗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17030230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吴丽琴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吴限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16040239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武宏玉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武欢欢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17020333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武柯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18040636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武淑慧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18030134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肖岚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16060135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肖状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18040133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谢建萍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17020135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市场营销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宿瑶华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17070328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徐双坤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徐田杰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17030732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徐艳婷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许春柳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延张励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17030635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闫杰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17030734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闫萌果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15060128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闫艺千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制药工程一班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闫泽宇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15220141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闫宗保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16040139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严俊贤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17010138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杨春丹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17030440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生物信息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杨帆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16010243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针推傅山班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杨敬言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17180218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杨珂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15030141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级信息管理一班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17070142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杨婷娟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16030536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杨晓花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16080133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杨晓宇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生物信息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杨笑笑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17010234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杨宇婧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17040338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杨雨露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18030735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杨育英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17040339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姚瑞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16060240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姚愉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18040641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姚月姣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17020238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姚桢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16020140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殷嘉璐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俞佳炜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俞蒙洁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袁宏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17020337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中西医临床三班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袁铝芳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袁婉清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原梦飞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原雅敏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15170341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岳鑫亮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17040243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岳珠珠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16050327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翟海洋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翟亚悦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张阿丽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17030338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张粲粲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17180326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张宏亮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张欢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16060242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张建凤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制药工程一班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张金玲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张凯轩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市场营销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张丽娟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张萌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16020443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制药工程班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制药工程一班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张瑞荣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16080141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6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张婷婷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17030737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6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17030539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60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张文佳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18030349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680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张惜琴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15050537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针推傅山班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张晓蒙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17180223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中医傅山班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张孝麒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17180125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张笑涵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17180126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张笑雪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16020337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张雅璐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15060134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张艳微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张瑶瑶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张业纲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张懿格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17180329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张莹莹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张永萍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15020146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张雨烨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18060242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张雨雨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17040344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张雨竹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食品工程一班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张钰笛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17080344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张正姗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赵彩丽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级信管一班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赵晨洁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18070137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赵降娜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16030440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17060544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赵婉妮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16080446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赵微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17040345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临床中药一班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赵文慧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18050436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16040147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中医一体化一班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赵晓宇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18020729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17030344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赵淯玲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赵紫薇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17030242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郑鹏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16030348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郑晓芬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级中西医五班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周佳薇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制药工程一班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周凌玲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17080148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周子怡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18030449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朱兰慧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制药工程一班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朱钰珊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17080150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朱照钰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18060448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祝跃广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16040150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庄萱湘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16060146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90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36"/>
                <w:szCs w:val="36"/>
              </w:rPr>
            </w:pPr>
            <w:r w:rsidRPr="00245ABA">
              <w:rPr>
                <w:rFonts w:ascii="微软雅黑" w:eastAsia="微软雅黑" w:hAnsi="微软雅黑" w:cs="微软雅黑" w:hint="eastAsia"/>
                <w:color w:val="000000"/>
                <w:kern w:val="0"/>
                <w:sz w:val="36"/>
                <w:szCs w:val="36"/>
              </w:rPr>
              <w:t>“一瞬永恒”征文投稿加分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投稿篇数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2"/>
              </w:rPr>
              <w:t>分数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14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张冉冉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14020110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程泽芳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17050104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18040303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余晓洋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17030442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药物分析一班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刘瑾瑶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18050615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张培忠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郑秦妮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徐秋露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15020224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级生物制药一班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孙雨濛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级中药临床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王梦娇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18050425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岳珠珠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16050327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16060502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董革希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16020407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雷蕾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16060116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级中医傅山班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周子钰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17180129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徐红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17020234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陈容容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16030203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武丽平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17030139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制药工程一班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张金玲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杨珂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15030141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张坤鹏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王佳林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肖岚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16060135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白玖绘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16060101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苗含颖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17020124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李伊玲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祝跃广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16040150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17060302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杜雯潇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庄萱湘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16060146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李焕焕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宋佳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秦泽萍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16040326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张正姗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李永生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制药工程一班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张雨竹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延张励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17030635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程永华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16020102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武柯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18040636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张懿格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17180329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张萌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16020443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中医傅山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冯泽悦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17180103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张金玲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李晨琳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16020419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生物制药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谌瑞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17080204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针推傅山班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王曦颖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17180215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富志婕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郭嘉慧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田滢如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邱堪英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18010124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姜文婕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李焕东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郭庆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17080104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费麒境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15030208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刘艳红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杨秀峰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15170337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王淑娴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15170616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陈淑鸽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17030202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张雨雨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17040344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杨静妮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阴光路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16020441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张金玲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姚艳伟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17020237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张晓丽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白向春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16030401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刘紫薇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15170317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马慧琴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唐艺娜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孙佩飞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药物分析一班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马辰星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18050618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裴瑞颖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17020518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马毓廷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16050515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张泽艳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刘慧英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17020219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周凌玲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17080148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赵芳珍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17080147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魏新丽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15170635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宋晨冉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中药实验班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耿芝新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16050310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17010120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张根兰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17030238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韦悦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黄思瑶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15220813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原雅敏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15170341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刘双蕊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张惜琴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薛婷婷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15170333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秦碧林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16060424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制药工程一班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周凌玲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17080148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杜昱彤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16030309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翟亚悦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药物分析一班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17050619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问姗姗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17030230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卫晶晶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王洁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级康复治疗一班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王香香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16030427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16060104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王娇容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陈富娟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范宇洁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15030109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级中西医临床学二班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王帆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级生物制药班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姬秋月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trHeight w:val="319"/>
        </w:trPr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付伶俐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16030107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级生物信息班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周玢倩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17010242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庞盼盼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16030520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高靖芸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朱兰慧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王亚芳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王欢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级针灸推拿一班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16010239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任超越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16020125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陈子宣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王娇容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级针灸推拿三班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16030317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柯巧汝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高靖芸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王飞梅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食品科学与工程一班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冯烁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17080311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郭红艳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马海燕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17030123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廖紫菁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何益婷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黎萍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16070309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温凤婷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市营二班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16070424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高慧敏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16030108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生物信息一班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金之渊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17010213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刘艺路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翟亚悦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张阿丽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17030338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俞佳炜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巩复旦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18030110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甄璐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16050333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张瑶瑶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倪媛媛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鲍丽丽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柯巧汝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81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郭莎莎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石炜娟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16060429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吴丽琴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级制药工程一班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林陈丽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胡雪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刘天骄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16040221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覃涵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苏嘉婕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17020320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李军香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16060412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袁宏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17020337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张丽娟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黄钰莹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16030214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16040244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胡蓉蓉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谢鹏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17040239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任路瑶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17020549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赵微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17040345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帅培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17030516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贺娜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李逸林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15060217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顾凯元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16050105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靳晓沁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17020507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任亚娟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中医一体化二班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张轩浩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18020824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针推傅山班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王曦颖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17180215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生物信息班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关园园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17010209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张晓敏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17010143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王琳娇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石倩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16050318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谢鹏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17040239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张粲粲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张业纲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齐丽华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18010123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徐艳婷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邓婷婷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16010105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16060143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郭彦茹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信管一班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邵铄雯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17070129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王喆蓉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刘翠翠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16010120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刘宇婷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201702617215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级医药管理班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冯杨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17070206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穆文博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16060328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17030539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温娜娜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田凡玉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17050219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孙蓉蓉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李秉臻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17180307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刘洋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15020124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张凯轩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张莉婷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马佳丽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刘博闻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15060314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范辛淼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冯思琦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市场营销一班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刘泳江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18070318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胡景霞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王津怡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耿博琴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17030610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42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巩蜜蜜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15170806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72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赵彩钰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16060144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张婷婷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17030737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赵降娜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16030440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针一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郝燕楠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高蔓菲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叶福来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17030637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张丽鑫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16050329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牛佳丽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17030323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魏周敏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史玲娟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何玉梅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武煜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15221030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级中西医傅山班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唐婷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15180315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张丽鑫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16050329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汪鹏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牛彦鑫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中西医实验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任少键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17180318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在，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王胜男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16010130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张瑞荣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16080141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任治中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李兰兰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16020113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吴限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16040239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2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俞蒙洁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白丽蓉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嵇相澎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16030215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姚瑞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16060240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19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石倩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16050318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市场营销一班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宿瑶华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17070328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杨晓花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16080133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付韶月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17060206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兰萍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16020110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王建宇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18050524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王琳娇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王彦晴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李安育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17030713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宋倩蓉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生物信息学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周玢倩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17010242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张雅璐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15060134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成婧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16030102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赵建月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16060145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冀卓然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张亚慧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18050246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高瑞晨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16060209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梁馨月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16030320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王秀丽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邓云渝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18030318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生物信息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徐一丰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16010242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15060121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生物工程一班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肖狄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16080431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17020549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药物分析一班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刘瑾瑶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18050615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白玖绘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16060101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生物技术一班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丁雯雯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17010106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李亚婷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17050514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王少康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17180118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58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冯泽悦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17180103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级护理三班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尹春萍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17060337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信管一班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孙蓉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17070131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张瑶瑶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17030342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史佳龙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18040120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级康复治疗二班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18030738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级中医一体化二班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张轩浩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18020824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张艺琳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18040345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Style w:val="font81"/>
              </w:rPr>
              <w:t>18</w:t>
            </w:r>
            <w:r>
              <w:rPr>
                <w:rStyle w:val="font81"/>
                <w:rFonts w:hint="eastAsia"/>
              </w:rPr>
              <w:t>中医临床三班</w:t>
            </w:r>
            <w:r>
              <w:rPr>
                <w:rStyle w:val="font81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陈琛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18020303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冯娟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18050104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级中医临床学院二班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徐红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17020234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级应用心理学一班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郭雯敏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18100107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级中医一体化一班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赵晓宇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18020729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级药物分析一班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刘露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17050619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许畅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18050234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480"/>
        </w:trPr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36"/>
                <w:szCs w:val="36"/>
              </w:rPr>
            </w:pPr>
            <w:r w:rsidRPr="00245ABA">
              <w:rPr>
                <w:rFonts w:ascii="微软雅黑" w:eastAsia="微软雅黑" w:hAnsi="微软雅黑" w:cs="微软雅黑" w:hint="eastAsia"/>
                <w:color w:val="000000"/>
                <w:kern w:val="0"/>
                <w:sz w:val="36"/>
                <w:szCs w:val="36"/>
              </w:rPr>
              <w:t>“传德馨兮护社稷，习百草兮济苍生”征文投稿加分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魏欣欣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17080132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宋倩荣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17040120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杨晓花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16080133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中药二班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曹晓凤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16050203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药物分析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刘露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17050619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姚瑞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16060240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级药学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肖乂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16050529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中药二班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浦雪梅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16050221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谌瑞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17080204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康复一班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郭晨阳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17030505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修文璟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16030531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28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杨薇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18060238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崔丽娜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201802607031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级中医定向班</w:t>
            </w: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赵彩丽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15020346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原梦飞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15060236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刘肖萌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16040223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魏彩凤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17020539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江睿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17180105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王喆蓉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15020335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张凯慧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18060441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赵彩丽</w:t>
            </w: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15020346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卫晶晶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17040129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徐艳婷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17060535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韦悦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17040128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中西医五班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张粲粲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17080141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李秉臻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17180307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王娇容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17040125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王亚芳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16040336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王昭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16040137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任海梅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16020431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刘慧慧</w:t>
            </w: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18040110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罗叙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16040225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李爽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16020115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刘娜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18060222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孙佩飞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17040328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何玉梅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15020313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针四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郜海涛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17030405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级临床中药一班</w:t>
            </w: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17070145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岳珠珠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16050327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富志婕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17050506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陈富娟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16040101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护理三班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张昀超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16060345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胡雪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16040216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庄萱湘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16060146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中医一体化一班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付文婧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18020707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王瑞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16040236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王帆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16040234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原凌云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18040238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李转转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17020216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李晶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16030317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雷育婷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18020611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王晓婧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17020532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李珊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17050512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生技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刘月飞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16010123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刘双蕊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17040118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级中医定向班</w:t>
            </w: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王卉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15020332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姜文婕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16040309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胡田怡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17060110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张宁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15020342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sz w:val="22"/>
              </w:rPr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sz w:val="24"/>
                <w:szCs w:val="24"/>
              </w:rPr>
              <w:t>2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级针灸推拿一班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高慧敏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16030108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张正姗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16040346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级生物技术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王胜男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16010133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费麒境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15030208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唐艺娜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15060220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石倩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16050318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赵栋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17050535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黄钰莹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16030214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翟亚悦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17040137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刘同伟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17010218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 xml:space="preserve"> 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16040244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 xml:space="preserve">17 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张懿格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17180329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白丽蓉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17030101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李晋凯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16040314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俞佳炜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16030137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钟永兰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17020550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白玖绘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16060101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生物技术一班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丁雯雯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17010106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李亚婷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17050514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王少康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17180118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冯泽悦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17180103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级护理三班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尹春萍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17060337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信管一班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孙蓉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17070131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张瑶瑶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17030342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史佳龙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18040120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级康复治疗二班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18030738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级中医一体化二班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张轩浩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18020824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张艺琳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18040345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>
              <w:rPr>
                <w:rStyle w:val="font81"/>
              </w:rPr>
              <w:t>18</w:t>
            </w:r>
            <w:r>
              <w:rPr>
                <w:rStyle w:val="font81"/>
                <w:rFonts w:hint="eastAsia"/>
              </w:rPr>
              <w:t>中医临床三班</w:t>
            </w:r>
            <w:r>
              <w:rPr>
                <w:rStyle w:val="font81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陈琛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18020303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冯娟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18050104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级中医临床学院二班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徐红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17020234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级应用心理学一班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郭雯敏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18100107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级中医一体化一班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赵晓宇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18020729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级药物分析一班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刘露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17050619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许畅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18050234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gridBefore w:val="1"/>
          <w:trHeight w:val="480"/>
        </w:trPr>
        <w:tc>
          <w:tcPr>
            <w:tcW w:w="90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36"/>
                <w:szCs w:val="36"/>
              </w:rPr>
            </w:pPr>
            <w:r w:rsidRPr="00245ABA">
              <w:rPr>
                <w:rFonts w:ascii="微软雅黑" w:eastAsia="微软雅黑" w:hAnsi="微软雅黑" w:cs="微软雅黑" w:hint="eastAsia"/>
                <w:color w:val="000000"/>
                <w:kern w:val="0"/>
                <w:sz w:val="36"/>
                <w:szCs w:val="36"/>
              </w:rPr>
              <w:t>“百年五四魂，吾辈青年志”征文投稿加分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投稿篇数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b/>
                <w:color w:val="000000"/>
                <w:kern w:val="0"/>
                <w:sz w:val="24"/>
                <w:szCs w:val="24"/>
              </w:rPr>
              <w:t>分数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白洁如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18030801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曹娜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15170103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曹晓凤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16050203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曾柴东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18040501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常海燕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18030802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常静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陈红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17060503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陈嘉琳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17180102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陈婧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级生物制药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谌瑞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17080204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崔晨阳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gridBefore w:val="1"/>
          <w:trHeight w:val="28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邓飞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16040206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邓灵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18060102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邓娅婷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16030404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中医一体化一班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杜家印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18020705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房艳妮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17020107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冯静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生物制药班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冯思琦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付佳乐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18030806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5+3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付文婧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18020707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级药学一班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富志婕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高晨博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17020406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高凡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16050209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级针灸推拿一班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高慧敏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16030108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高瑞晨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16060209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高伟华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17040402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高新梅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高亚茹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高哲璞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郜欢欢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17060412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耿芝新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16050310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弓玺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18020507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巩复旦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18030110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巩蜜蜜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15170806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顾凯元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16050105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管立婕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17020209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郭红艳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郭惠平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郭嘉慧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郭隽辰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16040251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郭莎莎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韩鑫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17020305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韩准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18020508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sz w:val="22"/>
              </w:rPr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sz w:val="24"/>
                <w:szCs w:val="24"/>
              </w:rPr>
              <w:t>2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郝亚鑫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16060215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何丽蓉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17030101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级食品一班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何祺滔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16080305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级护理专升本一班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何盈盈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18061114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何玉梅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贺娜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侯桐欣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16020214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生物制药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1 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胡景霞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胡雪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黄舒婷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17180104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黄雯瑾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黄星慧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16060312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黄钰莹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16030214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姬秋月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贾多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贾璐瑜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17020412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贾芸芳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贾昭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晋源媛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18060209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靳璐琪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17020112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级生物制药一班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康家兴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17080213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5+3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一体化一班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康玥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18020708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柯巧汝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李安育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17030713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李秉臻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17180307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李存兵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18050213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李焕焕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17040411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李鹏宇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16020422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级生物技术一班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17010120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李秋诗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17060218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李小星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18040415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李晓丽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李晓丽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17040413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李瑄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18060215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李雅楠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18060216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李亚婷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李仰溥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17180312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李一帆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17040117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李永生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级信管一班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李宇萌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18070110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18060218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李振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李转转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17020216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栗文婕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17020217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梁李鸣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17030422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级生物技术一班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刘翠翠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16010120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刘焦昆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刘慧慧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18040110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刘静田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16030321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药物分析一班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17050619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刘秋艳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刘双蕊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刘同伟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17010218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刘艳红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刘洋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刘月飞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16010123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卢丹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罗丽丽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18050516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罗叙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吕跞跞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18050121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吕鑫良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吕旭东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16060226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级康复治疗一班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马琳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17060228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马晓雨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18030507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马毓廷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16050515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孟君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明丹娅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16060327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倪媛媛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聂琴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牛超峰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16080227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潘升飞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庞盼盼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16030520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级生物技术一班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齐丽华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18010123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齐书禹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17020428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中医一体化一班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齐雨欣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18020714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齐媛媛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17040225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祁生婷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18060117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秦康妮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18030216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生技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邱堪英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18010124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任超越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16020125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任路霞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任路瑶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任少键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17180318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级生物技术一班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任艳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16010128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沈雨晴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17060424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石倩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16050318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石智尧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17030724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史佳龙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18040120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史璐妮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18040729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宋佳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17030130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宋倩蓉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信管一班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孙蓉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17070131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孙蓉蓉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孙诗艺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16040231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孙烨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17030433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覃涵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唐演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17020224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唐艺娜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15060220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田凡玉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17050219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田宇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18030834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汪盛华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16050126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市场营销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2 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16070424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王帆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王飞梅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生技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王光幸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16010130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级涉外二班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王济晨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18030431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王佳佳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18020528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王建宇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18050524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王娇容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王洁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16060625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王晶晶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18050525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王君璞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王磊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17050122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王沐雨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王朋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王胜男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16010133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王书婷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王述军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16060233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17030227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王肖煜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15060123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王晓婧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17020532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王秀丽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17040334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级信管一班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16070135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王亚芳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王亚茹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王彦晴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17030333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王彦蓉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18040128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王艳群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王愈茹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17060429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王昭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韦悦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卫晶晶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卫心茹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17050529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制药工程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魏欣欣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魏新丽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15170635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问姗姗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17030230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吴限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16040239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武宏玉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武立雅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18030635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席佳丽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17040237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肖岚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16060135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肖阳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17020134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级药学一班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肖乂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16050529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谢丽华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17060333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幸佳佳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17060241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徐红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17020234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徐帅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徐双坤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徐素亚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17060435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徐田杰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17030732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徐艳婷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生物信息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徐一丰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16010242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薛雪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17060538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闫晨苗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16030432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闫梦瑶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17060539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专升本中药一班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闫瑞平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z18051106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闫泽宇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15220141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闫宗保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16040139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杨春丹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17030440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级生物信息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杨帆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16010243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杨虹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杨凯琪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17030234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15020338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涉外护理一班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杨庆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17060437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16050221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杨晓花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16080133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级信管一班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18070129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杨宇江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18020537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级应用心理班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杨雨清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18100142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姚瑞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16060240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姚英霞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16020440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姚颖慧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17040435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阴光路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16020441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俞佳炜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俞蒙洁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原凌云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18040238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岳珠珠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16050327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翟亚悦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17040137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张粲粲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17080141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张锋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18040439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张根兰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17030238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级护理专升本二班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张焕宇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z18061217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张建凤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16040143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张凯轩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张可京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18020234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张萌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16020443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17020342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17020445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张楠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16040244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张宁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制药一班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张瑞荣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16080141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张睿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18040729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生物技术一班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17010142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中医一体化一班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张思宇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18020726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康复一班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17030539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张伟涛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18020236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张文佳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18030349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针推傅山班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张晓蒙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17180223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张笑涵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17180126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级中医一体化一班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张欣玥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18020727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张业纲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17050135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张懿格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17180329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张正姗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16040346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心理班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张柱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16100144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赵彩丽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15020346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赵锋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16060243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赵付霞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18050147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级康复治疗一班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赵降娜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16030440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中西医一班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赵婕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17060544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中医定向班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赵静媛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15020347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级中医四班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赵小森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17020449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中医一体化一班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赵晓宇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18020729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中药实验班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甄璐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16050333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护理三班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周卉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16060347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级中西医五班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周佳薇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17050137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2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级应用心理班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周梦焱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18100147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级中西医二班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朱豆豆</w:t>
            </w: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16040250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6E67AB" w:rsidTr="00245ABA">
        <w:trPr>
          <w:gridBefore w:val="1"/>
          <w:trHeight w:val="300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针推三班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朱文莉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18030351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  <w:szCs w:val="24"/>
              </w:rPr>
            </w:pPr>
            <w:r w:rsidRPr="00245ABA">
              <w:rPr>
                <w:rFonts w:ascii="宋体" w:hAnsi="宋体"/>
                <w:color w:val="000000"/>
                <w:kern w:val="0"/>
                <w:sz w:val="24"/>
                <w:szCs w:val="24"/>
              </w:rPr>
              <w:t>0.5</w:t>
            </w:r>
          </w:p>
        </w:tc>
      </w:tr>
    </w:tbl>
    <w:p w:rsidR="006E67AB" w:rsidRDefault="006E67AB">
      <w:pPr>
        <w:widowControl/>
        <w:rPr>
          <w:rFonts w:ascii="微软雅黑" w:eastAsia="微软雅黑" w:hAnsi="微软雅黑"/>
          <w:kern w:val="0"/>
          <w:sz w:val="24"/>
          <w:szCs w:val="24"/>
        </w:rPr>
      </w:pPr>
      <w:r>
        <w:rPr>
          <w:rFonts w:ascii="微软雅黑" w:eastAsia="微软雅黑" w:hAnsi="微软雅黑" w:hint="eastAsia"/>
          <w:kern w:val="0"/>
          <w:sz w:val="24"/>
          <w:szCs w:val="24"/>
        </w:rPr>
        <w:t>（四）“春城无处不飞花”诗词大会获奖名单加分</w:t>
      </w:r>
    </w:p>
    <w:p w:rsidR="006E67AB" w:rsidRDefault="006E67AB">
      <w:pPr>
        <w:rPr>
          <w:rFonts w:ascii="微软雅黑" w:eastAsia="微软雅黑" w:hAnsi="微软雅黑"/>
          <w:kern w:val="0"/>
          <w:sz w:val="24"/>
          <w:szCs w:val="24"/>
        </w:rPr>
      </w:pPr>
      <w:r>
        <w:rPr>
          <w:rFonts w:ascii="微软雅黑" w:eastAsia="微软雅黑" w:hAnsi="微软雅黑" w:hint="eastAsia"/>
          <w:kern w:val="0"/>
          <w:sz w:val="24"/>
          <w:szCs w:val="24"/>
        </w:rPr>
        <w:t>加分项：四</w:t>
      </w:r>
      <w:r>
        <w:rPr>
          <w:rFonts w:hint="eastAsia"/>
          <w:sz w:val="28"/>
          <w:szCs w:val="28"/>
        </w:rPr>
        <w:t>、</w:t>
      </w:r>
      <w:r>
        <w:rPr>
          <w:rFonts w:ascii="微软雅黑" w:eastAsia="微软雅黑" w:hAnsi="微软雅黑" w:hint="eastAsia"/>
          <w:kern w:val="0"/>
          <w:sz w:val="24"/>
          <w:szCs w:val="24"/>
        </w:rPr>
        <w:t>文化素质；</w:t>
      </w:r>
      <w:r>
        <w:rPr>
          <w:rFonts w:ascii="微软雅黑" w:eastAsia="微软雅黑" w:hAnsi="微软雅黑"/>
          <w:kern w:val="0"/>
          <w:sz w:val="24"/>
          <w:szCs w:val="24"/>
        </w:rPr>
        <w:t xml:space="preserve">1. </w:t>
      </w:r>
      <w:r>
        <w:rPr>
          <w:rFonts w:ascii="微软雅黑" w:eastAsia="微软雅黑" w:hAnsi="微软雅黑" w:hint="eastAsia"/>
          <w:kern w:val="0"/>
          <w:sz w:val="24"/>
          <w:szCs w:val="24"/>
        </w:rPr>
        <w:t>艺术修养，国学修养；（</w:t>
      </w:r>
      <w:r>
        <w:rPr>
          <w:rFonts w:ascii="微软雅黑" w:eastAsia="微软雅黑" w:hAnsi="微软雅黑"/>
          <w:kern w:val="0"/>
          <w:sz w:val="24"/>
          <w:szCs w:val="24"/>
        </w:rPr>
        <w:t>4</w:t>
      </w:r>
      <w:r>
        <w:rPr>
          <w:rFonts w:ascii="微软雅黑" w:eastAsia="微软雅黑" w:hAnsi="微软雅黑" w:hint="eastAsia"/>
          <w:kern w:val="0"/>
          <w:sz w:val="24"/>
          <w:szCs w:val="24"/>
        </w:rPr>
        <w:t>）校级文化竞赛获奖者，个人一二三等奖及其他名次。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一等奖</w:t>
      </w:r>
      <w:r>
        <w:rPr>
          <w:rFonts w:ascii="微软雅黑" w:eastAsia="微软雅黑" w:hAnsi="微软雅黑"/>
          <w:color w:val="FF0000"/>
          <w:kern w:val="0"/>
          <w:sz w:val="24"/>
          <w:szCs w:val="24"/>
        </w:rPr>
        <w:t>2.5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分，二等奖</w:t>
      </w:r>
      <w:r>
        <w:rPr>
          <w:rFonts w:ascii="微软雅黑" w:eastAsia="微软雅黑" w:hAnsi="微软雅黑"/>
          <w:color w:val="FF0000"/>
          <w:kern w:val="0"/>
          <w:sz w:val="24"/>
          <w:szCs w:val="24"/>
        </w:rPr>
        <w:t>2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分，三等奖</w:t>
      </w:r>
      <w:r>
        <w:rPr>
          <w:rFonts w:ascii="微软雅黑" w:eastAsia="微软雅黑" w:hAnsi="微软雅黑"/>
          <w:color w:val="FF0000"/>
          <w:kern w:val="0"/>
          <w:sz w:val="24"/>
          <w:szCs w:val="24"/>
        </w:rPr>
        <w:t>1.5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分，优秀奖</w:t>
      </w:r>
      <w:r>
        <w:rPr>
          <w:rFonts w:ascii="微软雅黑" w:eastAsia="微软雅黑" w:hAnsi="微软雅黑"/>
          <w:color w:val="FF0000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分。获奖分数与参加竞赛的基础分</w:t>
      </w:r>
      <w:r>
        <w:rPr>
          <w:rFonts w:ascii="微软雅黑" w:eastAsia="微软雅黑" w:hAnsi="微软雅黑"/>
          <w:color w:val="FF0000"/>
          <w:kern w:val="0"/>
          <w:sz w:val="24"/>
          <w:szCs w:val="24"/>
        </w:rPr>
        <w:t>1</w:t>
      </w:r>
      <w:r>
        <w:rPr>
          <w:rFonts w:ascii="微软雅黑" w:eastAsia="微软雅黑" w:hAnsi="微软雅黑" w:hint="eastAsia"/>
          <w:color w:val="FF0000"/>
          <w:kern w:val="0"/>
          <w:sz w:val="24"/>
          <w:szCs w:val="24"/>
        </w:rPr>
        <w:t>分不重合。</w:t>
      </w:r>
      <w:r>
        <w:rPr>
          <w:rFonts w:ascii="微软雅黑" w:eastAsia="微软雅黑" w:hAnsi="微软雅黑" w:hint="eastAsia"/>
          <w:kern w:val="0"/>
          <w:sz w:val="24"/>
          <w:szCs w:val="24"/>
        </w:rPr>
        <w:t>该活动解释权归《新中医青年》编辑部采编组所有。</w:t>
      </w:r>
    </w:p>
    <w:tbl>
      <w:tblPr>
        <w:tblW w:w="8460" w:type="dxa"/>
        <w:tblInd w:w="93" w:type="dxa"/>
        <w:tblLayout w:type="fixed"/>
        <w:tblLook w:val="00A0"/>
      </w:tblPr>
      <w:tblGrid>
        <w:gridCol w:w="1086"/>
        <w:gridCol w:w="1086"/>
        <w:gridCol w:w="3372"/>
        <w:gridCol w:w="1701"/>
        <w:gridCol w:w="1215"/>
      </w:tblGrid>
      <w:tr w:rsidR="006E67AB">
        <w:trPr>
          <w:trHeight w:val="480"/>
        </w:trPr>
        <w:tc>
          <w:tcPr>
            <w:tcW w:w="8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微软雅黑" w:eastAsia="微软雅黑" w:hAnsi="微软雅黑"/>
                <w:color w:val="000000"/>
                <w:kern w:val="0"/>
                <w:sz w:val="36"/>
                <w:szCs w:val="36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36"/>
                <w:szCs w:val="36"/>
              </w:rPr>
              <w:t>“春城无处不飞花”诗词大会获奖名单</w:t>
            </w:r>
          </w:p>
        </w:tc>
      </w:tr>
      <w:tr w:rsidR="006E67AB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奖项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班级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2"/>
              </w:rPr>
              <w:t>学号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分数</w:t>
            </w:r>
          </w:p>
        </w:tc>
      </w:tr>
      <w:tr w:rsidR="006E67AB">
        <w:trPr>
          <w:trHeight w:val="28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</w:rPr>
              <w:t>一等奖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朱新杰</w:t>
            </w:r>
            <w:r>
              <w:rPr>
                <w:rFonts w:ascii="宋体" w:hAnsi="宋体"/>
                <w:color w:val="000000"/>
                <w:kern w:val="0"/>
                <w:sz w:val="22"/>
              </w:rPr>
              <w:t xml:space="preserve">    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17</w:t>
            </w:r>
            <w:r>
              <w:rPr>
                <w:rFonts w:ascii="宋体" w:hAnsi="宋体" w:hint="eastAsia"/>
                <w:kern w:val="0"/>
                <w:sz w:val="22"/>
              </w:rPr>
              <w:t>生物技术</w:t>
            </w:r>
            <w:r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17010147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2.5</w:t>
            </w:r>
          </w:p>
        </w:tc>
      </w:tr>
      <w:tr w:rsidR="006E67AB">
        <w:trPr>
          <w:trHeight w:val="28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二等奖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</w:rPr>
              <w:t>李永生</w:t>
            </w:r>
            <w:r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17</w:t>
            </w:r>
            <w:r>
              <w:rPr>
                <w:rFonts w:ascii="宋体" w:hAnsi="宋体" w:hint="eastAsia"/>
                <w:kern w:val="0"/>
                <w:sz w:val="22"/>
              </w:rPr>
              <w:t>中药一班</w:t>
            </w:r>
            <w:r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17050115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2</w:t>
            </w:r>
          </w:p>
        </w:tc>
      </w:tr>
      <w:tr w:rsidR="006E67AB">
        <w:trPr>
          <w:trHeight w:val="28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三等奖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</w:rPr>
              <w:t>周子怡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18</w:t>
            </w:r>
            <w:r>
              <w:rPr>
                <w:rFonts w:ascii="宋体" w:hAnsi="宋体" w:hint="eastAsia"/>
                <w:kern w:val="0"/>
                <w:sz w:val="22"/>
              </w:rPr>
              <w:t>针推四班</w:t>
            </w:r>
            <w:r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 xml:space="preserve">18030449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1.5</w:t>
            </w:r>
          </w:p>
        </w:tc>
      </w:tr>
      <w:tr w:rsidR="006E67AB">
        <w:trPr>
          <w:trHeight w:val="280"/>
        </w:trPr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</w:rPr>
              <w:t>优秀奖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</w:rPr>
              <w:t>周子钰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17</w:t>
            </w:r>
            <w:r>
              <w:rPr>
                <w:rFonts w:ascii="宋体" w:hAnsi="宋体" w:hint="eastAsia"/>
                <w:kern w:val="0"/>
                <w:sz w:val="22"/>
              </w:rPr>
              <w:t>级中医实验班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17180129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>
        <w:trPr>
          <w:trHeight w:val="28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67AB" w:rsidRDefault="006E67AB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</w:rPr>
              <w:t>周妍辰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18</w:t>
            </w:r>
            <w:r>
              <w:rPr>
                <w:rFonts w:ascii="宋体" w:hAnsi="宋体" w:hint="eastAsia"/>
                <w:kern w:val="0"/>
                <w:sz w:val="22"/>
              </w:rPr>
              <w:t>中医（</w:t>
            </w:r>
            <w:r>
              <w:rPr>
                <w:rFonts w:ascii="宋体" w:hAnsi="宋体"/>
                <w:kern w:val="0"/>
                <w:sz w:val="22"/>
              </w:rPr>
              <w:t>5+3</w:t>
            </w:r>
            <w:r>
              <w:rPr>
                <w:rFonts w:ascii="宋体" w:hAnsi="宋体" w:hint="eastAsia"/>
                <w:kern w:val="0"/>
                <w:sz w:val="22"/>
              </w:rPr>
              <w:t>）一体化一班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18020730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>
        <w:trPr>
          <w:trHeight w:val="28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67AB" w:rsidRDefault="006E67AB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</w:rPr>
              <w:t>魏璐霞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17</w:t>
            </w:r>
            <w:r>
              <w:rPr>
                <w:rFonts w:ascii="宋体" w:hAnsi="宋体" w:hint="eastAsia"/>
                <w:kern w:val="0"/>
                <w:sz w:val="22"/>
              </w:rPr>
              <w:t>涉外护理二班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17060532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>
        <w:trPr>
          <w:trHeight w:val="28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67AB" w:rsidRDefault="006E67AB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</w:rPr>
              <w:t>康玥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18</w:t>
            </w:r>
            <w:r>
              <w:rPr>
                <w:rFonts w:ascii="宋体" w:hAnsi="宋体" w:hint="eastAsia"/>
                <w:kern w:val="0"/>
                <w:sz w:val="22"/>
              </w:rPr>
              <w:t>中医</w:t>
            </w:r>
            <w:r>
              <w:rPr>
                <w:rFonts w:ascii="宋体" w:hAnsi="宋体"/>
                <w:kern w:val="0"/>
                <w:sz w:val="22"/>
              </w:rPr>
              <w:t>(5+3)</w:t>
            </w:r>
            <w:r>
              <w:rPr>
                <w:rFonts w:ascii="宋体" w:hAnsi="宋体" w:hint="eastAsia"/>
                <w:kern w:val="0"/>
                <w:sz w:val="22"/>
              </w:rPr>
              <w:t>一班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18020708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>
        <w:trPr>
          <w:trHeight w:val="28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67AB" w:rsidRDefault="006E67AB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</w:rPr>
              <w:t>张瑜</w:t>
            </w:r>
            <w:r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16</w:t>
            </w:r>
            <w:r>
              <w:rPr>
                <w:rFonts w:ascii="宋体" w:hAnsi="宋体" w:hint="eastAsia"/>
                <w:kern w:val="0"/>
                <w:sz w:val="22"/>
              </w:rPr>
              <w:t>中医三班</w:t>
            </w:r>
            <w:r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16020339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>
        <w:trPr>
          <w:trHeight w:val="28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67AB" w:rsidRDefault="006E67AB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</w:rPr>
              <w:t>王皇予</w:t>
            </w:r>
            <w:r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18</w:t>
            </w:r>
            <w:r>
              <w:rPr>
                <w:rFonts w:ascii="宋体" w:hAnsi="宋体" w:hint="eastAsia"/>
                <w:kern w:val="0"/>
                <w:sz w:val="22"/>
              </w:rPr>
              <w:t>康复四班</w:t>
            </w:r>
            <w:r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18030925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>
        <w:trPr>
          <w:trHeight w:val="28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67AB" w:rsidRDefault="006E67AB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</w:rPr>
              <w:t>王宏宇</w:t>
            </w:r>
            <w:r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18</w:t>
            </w:r>
            <w:r>
              <w:rPr>
                <w:rFonts w:ascii="宋体" w:hAnsi="宋体" w:hint="eastAsia"/>
                <w:kern w:val="0"/>
                <w:sz w:val="22"/>
              </w:rPr>
              <w:t>级中西医三班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18040329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>
        <w:trPr>
          <w:trHeight w:val="28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67AB" w:rsidRDefault="006E67AB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</w:rPr>
              <w:t>尚轲龙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18</w:t>
            </w:r>
            <w:r>
              <w:rPr>
                <w:rFonts w:ascii="宋体" w:hAnsi="宋体" w:hint="eastAsia"/>
                <w:kern w:val="0"/>
                <w:sz w:val="22"/>
              </w:rPr>
              <w:t>级中西医四班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18040424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>
        <w:trPr>
          <w:trHeight w:val="28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67AB" w:rsidRDefault="006E67AB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</w:rPr>
              <w:t>李建婷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17</w:t>
            </w:r>
            <w:r>
              <w:rPr>
                <w:rFonts w:ascii="宋体" w:hAnsi="宋体" w:hint="eastAsia"/>
                <w:kern w:val="0"/>
                <w:sz w:val="22"/>
              </w:rPr>
              <w:t>中医一班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17020114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>
        <w:trPr>
          <w:trHeight w:val="28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67AB" w:rsidRDefault="006E67AB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</w:rPr>
              <w:t>崔敏</w:t>
            </w:r>
            <w:r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16</w:t>
            </w:r>
            <w:r>
              <w:rPr>
                <w:rFonts w:ascii="宋体" w:hAnsi="宋体" w:hint="eastAsia"/>
                <w:kern w:val="0"/>
                <w:sz w:val="22"/>
              </w:rPr>
              <w:t>级中西医二班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16040204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>
        <w:trPr>
          <w:trHeight w:val="28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67AB" w:rsidRDefault="006E67AB">
            <w:pPr>
              <w:widowControl/>
              <w:jc w:val="left"/>
              <w:rPr>
                <w:rFonts w:ascii="宋体"/>
                <w:color w:val="000000"/>
                <w:kern w:val="0"/>
                <w:sz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</w:rPr>
              <w:t>马亚茹</w:t>
            </w: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>18</w:t>
            </w:r>
            <w:r>
              <w:rPr>
                <w:rFonts w:ascii="宋体" w:hAnsi="宋体" w:hint="eastAsia"/>
                <w:kern w:val="0"/>
                <w:sz w:val="22"/>
              </w:rPr>
              <w:t>级康复三班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>
              <w:rPr>
                <w:rFonts w:ascii="宋体" w:hAnsi="宋体"/>
                <w:kern w:val="0"/>
                <w:sz w:val="22"/>
              </w:rPr>
              <w:t xml:space="preserve">18030826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67AB" w:rsidRDefault="006E67AB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</w:tbl>
    <w:p w:rsidR="006E67AB" w:rsidRDefault="006E67AB">
      <w:pPr>
        <w:widowControl/>
        <w:rPr>
          <w:rFonts w:ascii="微软雅黑" w:eastAsia="微软雅黑" w:hAnsi="微软雅黑"/>
          <w:kern w:val="0"/>
          <w:sz w:val="22"/>
        </w:rPr>
      </w:pPr>
      <w:r>
        <w:rPr>
          <w:rFonts w:ascii="微软雅黑" w:eastAsia="微软雅黑" w:hAnsi="微软雅黑" w:hint="eastAsia"/>
          <w:kern w:val="0"/>
          <w:sz w:val="22"/>
        </w:rPr>
        <w:t>（五）“春城无处不飞花</w:t>
      </w:r>
      <w:r>
        <w:rPr>
          <w:rFonts w:ascii="微软雅黑" w:eastAsia="微软雅黑" w:hAnsi="微软雅黑"/>
          <w:kern w:val="0"/>
          <w:sz w:val="22"/>
        </w:rPr>
        <w:t>"</w:t>
      </w:r>
      <w:r>
        <w:rPr>
          <w:rFonts w:ascii="微软雅黑" w:eastAsia="微软雅黑" w:hAnsi="微软雅黑" w:hint="eastAsia"/>
          <w:kern w:val="0"/>
          <w:sz w:val="22"/>
        </w:rPr>
        <w:t>诗词大会参赛名单加分</w:t>
      </w:r>
    </w:p>
    <w:p w:rsidR="006E67AB" w:rsidRDefault="006E67AB">
      <w:pPr>
        <w:widowControl/>
      </w:pPr>
      <w:r>
        <w:rPr>
          <w:rFonts w:ascii="微软雅黑" w:eastAsia="微软雅黑" w:hAnsi="微软雅黑" w:hint="eastAsia"/>
          <w:kern w:val="0"/>
          <w:sz w:val="22"/>
        </w:rPr>
        <w:t>加分项：四、文化素质；</w:t>
      </w:r>
      <w:r>
        <w:rPr>
          <w:rFonts w:ascii="微软雅黑" w:eastAsia="微软雅黑" w:hAnsi="微软雅黑"/>
          <w:kern w:val="0"/>
          <w:sz w:val="22"/>
        </w:rPr>
        <w:t>1</w:t>
      </w:r>
      <w:r>
        <w:rPr>
          <w:rFonts w:ascii="微软雅黑" w:eastAsia="微软雅黑" w:hAnsi="微软雅黑" w:hint="eastAsia"/>
          <w:kern w:val="0"/>
          <w:sz w:val="22"/>
        </w:rPr>
        <w:t>、艺术修养，国学修养；（</w:t>
      </w:r>
      <w:r>
        <w:rPr>
          <w:rFonts w:ascii="微软雅黑" w:eastAsia="微软雅黑" w:hAnsi="微软雅黑"/>
          <w:kern w:val="0"/>
          <w:sz w:val="22"/>
        </w:rPr>
        <w:t>1</w:t>
      </w:r>
      <w:r>
        <w:rPr>
          <w:rFonts w:ascii="微软雅黑" w:eastAsia="微软雅黑" w:hAnsi="微软雅黑" w:hint="eastAsia"/>
          <w:kern w:val="0"/>
          <w:sz w:val="22"/>
        </w:rPr>
        <w:t>）积极参加校文化竞赛。</w:t>
      </w:r>
      <w:r>
        <w:rPr>
          <w:rFonts w:ascii="微软雅黑" w:eastAsia="微软雅黑" w:hAnsi="微软雅黑" w:hint="eastAsia"/>
          <w:color w:val="FF0000"/>
          <w:kern w:val="0"/>
          <w:sz w:val="22"/>
        </w:rPr>
        <w:t>参与分</w:t>
      </w:r>
      <w:r>
        <w:rPr>
          <w:rFonts w:ascii="微软雅黑" w:eastAsia="微软雅黑" w:hAnsi="微软雅黑"/>
          <w:color w:val="FF0000"/>
          <w:kern w:val="0"/>
          <w:sz w:val="22"/>
        </w:rPr>
        <w:t>1</w:t>
      </w:r>
      <w:r>
        <w:rPr>
          <w:rFonts w:ascii="微软雅黑" w:eastAsia="微软雅黑" w:hAnsi="微软雅黑" w:hint="eastAsia"/>
          <w:color w:val="FF0000"/>
          <w:kern w:val="0"/>
          <w:sz w:val="22"/>
        </w:rPr>
        <w:t>分，最高分值不超过</w:t>
      </w:r>
      <w:r>
        <w:rPr>
          <w:rFonts w:ascii="微软雅黑" w:eastAsia="微软雅黑" w:hAnsi="微软雅黑"/>
          <w:color w:val="FF0000"/>
          <w:kern w:val="0"/>
          <w:sz w:val="22"/>
        </w:rPr>
        <w:t>1.5</w:t>
      </w:r>
      <w:r>
        <w:rPr>
          <w:rFonts w:ascii="微软雅黑" w:eastAsia="微软雅黑" w:hAnsi="微软雅黑" w:hint="eastAsia"/>
          <w:color w:val="FF0000"/>
          <w:kern w:val="0"/>
          <w:sz w:val="22"/>
        </w:rPr>
        <w:t>。</w:t>
      </w:r>
      <w:r>
        <w:rPr>
          <w:rFonts w:ascii="微软雅黑" w:eastAsia="微软雅黑" w:hAnsi="微软雅黑" w:hint="eastAsia"/>
          <w:kern w:val="0"/>
          <w:sz w:val="22"/>
        </w:rPr>
        <w:t>“春城无处不飞花</w:t>
      </w:r>
      <w:r>
        <w:rPr>
          <w:rFonts w:ascii="微软雅黑" w:eastAsia="微软雅黑" w:hAnsi="微软雅黑"/>
          <w:kern w:val="0"/>
          <w:sz w:val="22"/>
        </w:rPr>
        <w:t>"</w:t>
      </w:r>
      <w:r>
        <w:rPr>
          <w:rFonts w:ascii="微软雅黑" w:eastAsia="微软雅黑" w:hAnsi="微软雅黑" w:hint="eastAsia"/>
          <w:kern w:val="0"/>
          <w:sz w:val="22"/>
        </w:rPr>
        <w:t>是《新中医青年》编辑部主办的活动，本活动最终解释权归《新中医青年》编辑部采编组所有。</w:t>
      </w:r>
    </w:p>
    <w:tbl>
      <w:tblPr>
        <w:tblW w:w="85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15"/>
        <w:gridCol w:w="1760"/>
        <w:gridCol w:w="2029"/>
        <w:gridCol w:w="2116"/>
      </w:tblGrid>
      <w:tr w:rsidR="006E67AB" w:rsidTr="00245ABA">
        <w:trPr>
          <w:trHeight w:val="480"/>
        </w:trPr>
        <w:tc>
          <w:tcPr>
            <w:tcW w:w="8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微软雅黑" w:eastAsia="微软雅黑" w:hAnsi="微软雅黑"/>
                <w:color w:val="000000"/>
                <w:kern w:val="0"/>
                <w:sz w:val="36"/>
                <w:szCs w:val="36"/>
              </w:rPr>
            </w:pPr>
            <w:r w:rsidRPr="00245ABA">
              <w:rPr>
                <w:rFonts w:ascii="微软雅黑" w:eastAsia="微软雅黑" w:hAnsi="微软雅黑" w:hint="eastAsia"/>
                <w:color w:val="000000"/>
                <w:kern w:val="0"/>
                <w:sz w:val="36"/>
                <w:szCs w:val="36"/>
              </w:rPr>
              <w:t>“春城无处不飞花”诗词大会参赛名单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b/>
                <w:bCs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 w:hint="eastAsia"/>
                <w:b/>
                <w:bCs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b/>
                <w:bCs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b/>
                <w:bCs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 w:hint="eastAsia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分数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级中药实验班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安欣欣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17050301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级中医一班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白江萍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</w:t>
            </w:r>
            <w:bookmarkStart w:id="0" w:name="_GoBack"/>
            <w:bookmarkEnd w:id="0"/>
            <w:r w:rsidRPr="00245ABA">
              <w:rPr>
                <w:rFonts w:ascii="宋体" w:hAnsi="宋体" w:hint="eastAsia"/>
                <w:kern w:val="0"/>
                <w:sz w:val="22"/>
              </w:rPr>
              <w:t>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白马瑞雪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16040201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级中医三班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白学童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18020301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级护理专升本一班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白雪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z18061111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蔡李峥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18040301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级护理专升本一班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曹婷婷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z18061123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级中药二班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曹晓凤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16050203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曹永丹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18020103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药物分析班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曹泽红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18050603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岑玉燕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17040101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常静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17040303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级护理专升本一班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常璐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z18061115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级中药二班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陈蓓蓓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16050204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</w:t>
            </w:r>
            <w:r w:rsidRPr="00245ABA">
              <w:rPr>
                <w:rFonts w:ascii="宋体" w:hAnsi="宋体"/>
                <w:kern w:val="0"/>
                <w:sz w:val="22"/>
              </w:rPr>
              <w:t>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陈彩丽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18040603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级护理专升本一班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陈达采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z18061124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陈婧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17040102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康复二班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陈晓文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17030603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涉外护理一班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陈雪楠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17060404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康复二班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陈昱佩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18030702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中药二班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陈圆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16050207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级针推一班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谌娇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17030105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级涉外护理一班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程融荣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17060405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程晓婷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18020201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生物技术班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崔泾洁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18010101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中药实验班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董鉴慧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17050305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窦小晶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16040208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中医一体化一班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杜家印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18020705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段程楠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17060104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范晓瑞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18030107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范雅洁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16040103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中医三班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冯春甜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16020308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级护理专升本一班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冯继欣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z18061137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临床中药班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高傲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17050407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级护理专升本一班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高慧慧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z18061107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涉外护理二班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高亚茹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17060505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中医定向班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高雨洁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18020505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中医定向班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弓玺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18020507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临床中药班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龚亚川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18050407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级护理专升本一班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郭翠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z18061134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级生物制药一班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郭红艳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17080210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级针推三班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郭慧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17030303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郭梦纤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18060104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级护理专升本一班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郭丝嘉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z18061141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针推傅山班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郭雨林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17180205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中西医四班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郭雨西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17040404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郭智月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18040309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级涉外护理一班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  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何静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17060413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级护理专升本一班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何盈盈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z18061114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贺美洁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17020210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侯瑞红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17030308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涉外护理一班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胡倩澜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17060415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黄星慧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16060312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中医定向班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黄迎新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18020511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蒋金晓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18040210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级涉外护理二班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介兆瑞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16060609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级涉外护理二班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晋慧颖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18060409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晋源媛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18060209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靳旭东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17060213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</w:t>
            </w:r>
            <w:r w:rsidRPr="00245ABA">
              <w:rPr>
                <w:rFonts w:ascii="宋体" w:hAnsi="宋体"/>
                <w:kern w:val="0"/>
                <w:sz w:val="22"/>
              </w:rPr>
              <w:t>(5+3)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康玥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18020708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柯巧汝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17040316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级护理二班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孔维娟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17060214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级中西医六班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蓝玉婷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18040617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级药学班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李焕焕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17050511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李家然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18020117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李建婷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17020114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级涉外护理一班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李姣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17060417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级护理四班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 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李军香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16060412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李千千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18040212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李若涵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17020115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李书曙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17020116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李叔阳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16040217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</w:t>
            </w:r>
            <w:r w:rsidRPr="00245ABA">
              <w:rPr>
                <w:rFonts w:ascii="宋体" w:hAnsi="宋体"/>
                <w:kern w:val="0"/>
                <w:sz w:val="22"/>
              </w:rPr>
              <w:t>5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李水珍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17050414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级中西医四班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李晓丽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17040413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李欣妍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18030117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药学班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李煊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17050513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中医实验班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李雅宁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17180110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李一帆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17040117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中药一班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李永生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17050115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中药一班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李宇维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18050113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护理一班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栗文燕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17060118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生物技术班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刘波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18010114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刘辰炜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18020318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护理二班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刘栋烨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17060223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刘娜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18060222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中西医四班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刘秋艳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17040418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刘瑞源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18040221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护理专升本一班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刘舒福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z18061118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刘天骄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16040221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刘秀丽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18060223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刘艳红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16040224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医管班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龙李娟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18070220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级中药一班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卢熠菲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18050119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卢贞英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17020121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中西医四班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吕鑫良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17040420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级康复治疗一班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马琳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17060228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马涛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18040115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苗含颖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17020124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康复一班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母慧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17030512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倪卓娜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16030230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级针推二班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倪卓娜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16030230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彭冰霏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17020125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彭艳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16030231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级针推二班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彭艳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16030231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护理专升本一班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强田丽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z18061132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级护理专升本一班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乔佳思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z18061119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秦泽萍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16040326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尚超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17030325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级中西医四班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尚轲龙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18040424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级涉外护理一班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沈雨晴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17060424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级中西医三班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史璐妮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18040324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级护理专升本一班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史亚芬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z18061129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宋倩蓉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17040120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级中医一班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宋芯茹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17020129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中药实验班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孙庆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17050323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孙蓉蓉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17040121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孙诗艺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16040231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中药一班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覃涵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18050132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中药二班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田凡玉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17050219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田滢如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17030133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涉外护理二班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仝鹏娟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18060427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护理二班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万利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17060235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汪桔兰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17020225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</w:t>
            </w:r>
            <w:r w:rsidRPr="00245ABA">
              <w:rPr>
                <w:rFonts w:ascii="宋体" w:hAnsi="宋体"/>
                <w:kern w:val="0"/>
                <w:sz w:val="22"/>
              </w:rPr>
              <w:t>5+3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一体化二班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王昌威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18020818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30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王朋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245ABA">
              <w:rPr>
                <w:rFonts w:ascii="宋体" w:hAnsi="宋体"/>
                <w:kern w:val="0"/>
                <w:sz w:val="24"/>
                <w:szCs w:val="24"/>
              </w:rPr>
              <w:t>17040127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王飞梅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17040124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王宏宇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18040329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康复四班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王皇予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18030925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中医定向班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王佳佳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18020528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药学班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王建宇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18050524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王娇容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17040125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王金华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16040235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康复一班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王璐瑶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17030519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王宁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16020233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王茹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17060237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级药学班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王润喜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17050528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王鲜桃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17030228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王秀丽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17040334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王彦晴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17030333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王艳群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16040237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涉外护理二班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王瑶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17060529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王一凡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17020229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王奕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16010239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韦悦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17040128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护理一班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卫晨泽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17060134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卫晶晶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17040129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级药学班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卫心茹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17050529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涉外护理二班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魏璐霞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17060532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级涉外护理一班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文志云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17060430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问雅琦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16020237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午仙芳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17020232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护理二班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武美良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17060240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中医四班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武一帆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18020432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肖阳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17020134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级中医定向班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谢晓倩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18020534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级中西医四班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徐双坤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17040432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涉外护理一班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徐素亚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17060435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生物技术班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徐一航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16010141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中西医四班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许帅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17040433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级康复一班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薛晓旭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17030525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康复一班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薛鑫娜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17030526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涉外护理二班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薛雪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17060538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级中药实验班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闫志平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17050331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康复一班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杨晨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17030529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针推实验班班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杨晨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18030520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级涉外护理二班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杨端蓉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18060438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杨凯琪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17030234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康复四班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杨敏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18030934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级护理专升本一班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杨鑫艳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z18061106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级应用心理班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杨雨清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18100142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杨雨桐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17060140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中西医四班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姚颖慧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17040435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针推三班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殷嘉璐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17030337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生物技术班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于嘉若琪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18010138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级针推四班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原华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17030443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原凌云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18040238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级专升本护理一班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岳路燕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z18061150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级护理专升本一班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张丹丹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 xml:space="preserve">z18061148    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张可京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18020234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级制药一班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张李静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16080139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级涉外护理一班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张凌俊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17060444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级临床中药班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张楠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17070145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制药一班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张瑞荣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16080141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中西医实验班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张睿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18040729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级康复四班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张世锟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18030939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针推实验班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张晓蒙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17180223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中医定向班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张雅倩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16020445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级针推三班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张艳微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17030341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级中药一班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张业纲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17050135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张艺琳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18040345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9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中西医实验班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张懿格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17180329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级护理专升本一班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张瑜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z18061143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张瑜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16020339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级生物技术班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张媛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18010142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中药二班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张正伟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16050237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级中医一班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张智琳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17020143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中药一班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赵付霞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18050147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级涉外护理二班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赵磊洁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18060445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赵婉妮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16080446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临床中药班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赵薇薇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18050435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</w:t>
            </w:r>
            <w:r w:rsidRPr="00245ABA">
              <w:rPr>
                <w:rFonts w:ascii="宋体" w:hAnsi="宋体"/>
                <w:kern w:val="0"/>
                <w:sz w:val="22"/>
              </w:rPr>
              <w:t>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赵文君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18040644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赵文丽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18060147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中医实验班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赵彦庚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17180128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级护理专升本一班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赵志茹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z18061145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涉外护理二班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郑玉婷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17060548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护理三班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周卉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16060347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涉外护理一班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周静静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17060449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级制药一班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周思凡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16080146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中医（</w:t>
            </w:r>
            <w:r w:rsidRPr="00245ABA">
              <w:rPr>
                <w:rFonts w:ascii="宋体" w:hAnsi="宋体"/>
                <w:kern w:val="0"/>
                <w:sz w:val="22"/>
              </w:rPr>
              <w:t>5+3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）一体化一班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周妍辰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18020730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级中医三班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周振华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16020347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针推四班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周子怡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 xml:space="preserve">18030449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级中医实验班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周子钰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17180129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级中西医二班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 w:hint="eastAsia"/>
                <w:kern w:val="0"/>
                <w:sz w:val="22"/>
              </w:rPr>
              <w:t>朱豆豆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16040250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</w:t>
            </w:r>
            <w:r w:rsidRPr="00245ABA">
              <w:rPr>
                <w:rFonts w:ascii="宋体" w:hAnsi="宋体" w:hint="eastAsia"/>
                <w:kern w:val="0"/>
                <w:sz w:val="22"/>
              </w:rPr>
              <w:t>生物技术班</w:t>
            </w:r>
            <w:r w:rsidRPr="00245ABA">
              <w:rPr>
                <w:rFonts w:ascii="宋体" w:hAnsi="宋体"/>
                <w:kern w:val="0"/>
                <w:sz w:val="22"/>
              </w:rPr>
              <w:t xml:space="preserve"> 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 xml:space="preserve"> 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朱新杰</w:t>
            </w: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 xml:space="preserve">   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17010147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药学班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王建宇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kern w:val="0"/>
                <w:sz w:val="22"/>
              </w:rPr>
            </w:pPr>
            <w:r w:rsidRPr="00245ABA">
              <w:rPr>
                <w:rFonts w:ascii="宋体" w:hAnsi="宋体"/>
                <w:kern w:val="0"/>
                <w:sz w:val="22"/>
              </w:rPr>
              <w:t>18050524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  <w:tr w:rsidR="006E67AB" w:rsidTr="00245ABA">
        <w:trPr>
          <w:trHeight w:val="280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18</w:t>
            </w: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级专升本护理一班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 w:hint="eastAsia"/>
                <w:color w:val="000000"/>
                <w:kern w:val="0"/>
                <w:sz w:val="22"/>
              </w:rPr>
              <w:t>郭凯俊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z18061144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E67AB" w:rsidRPr="00245ABA" w:rsidRDefault="006E67AB" w:rsidP="00245ABA">
            <w:pPr>
              <w:widowControl/>
              <w:jc w:val="center"/>
              <w:rPr>
                <w:rFonts w:ascii="宋体"/>
                <w:color w:val="000000"/>
                <w:kern w:val="0"/>
                <w:sz w:val="22"/>
              </w:rPr>
            </w:pPr>
            <w:r w:rsidRPr="00245ABA">
              <w:rPr>
                <w:rFonts w:ascii="宋体" w:hAnsi="宋体"/>
                <w:color w:val="000000"/>
                <w:kern w:val="0"/>
                <w:sz w:val="22"/>
              </w:rPr>
              <w:t>1</w:t>
            </w:r>
          </w:p>
        </w:tc>
      </w:tr>
    </w:tbl>
    <w:p w:rsidR="006E67AB" w:rsidRDefault="006E67AB"/>
    <w:p w:rsidR="006E67AB" w:rsidRDefault="006E67AB"/>
    <w:sectPr w:rsidR="006E67AB" w:rsidSect="00E332FA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7AB" w:rsidRDefault="006E67AB" w:rsidP="00E332FA">
      <w:r>
        <w:separator/>
      </w:r>
    </w:p>
  </w:endnote>
  <w:endnote w:type="continuationSeparator" w:id="0">
    <w:p w:rsidR="006E67AB" w:rsidRDefault="006E67AB" w:rsidP="00E33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??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altName w:val="????"/>
    <w:panose1 w:val="00000000000000000000"/>
    <w:charset w:val="86"/>
    <w:family w:val="auto"/>
    <w:notTrueType/>
    <w:pitch w:val="default"/>
    <w:sig w:usb0="00000287" w:usb1="080E0000" w:usb2="00000010" w:usb3="00000000" w:csb0="0004001F" w:csb1="00000000"/>
  </w:font>
  <w:font w:name="等线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7AB" w:rsidRDefault="006E67AB">
    <w:pPr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7AB" w:rsidRDefault="006E67AB" w:rsidP="00E332FA">
      <w:r>
        <w:separator/>
      </w:r>
    </w:p>
  </w:footnote>
  <w:footnote w:type="continuationSeparator" w:id="0">
    <w:p w:rsidR="006E67AB" w:rsidRDefault="006E67AB" w:rsidP="00E332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7AB" w:rsidRDefault="006E67AB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multilevel"/>
    <w:tmpl w:val="47FC4202"/>
    <w:lvl w:ilvl="0">
      <w:start w:val="1"/>
      <w:numFmt w:val="japaneseCounting"/>
      <w:lvlText w:val="（%1）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T9Z8OgIvULRjnHGdFDK5fKzZ4xI=" w:salt="6GENOsFQnGnqWVvVQlk/HA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2FA"/>
    <w:rsid w:val="00245ABA"/>
    <w:rsid w:val="006E67AB"/>
    <w:rsid w:val="00B578E3"/>
    <w:rsid w:val="00E332FA"/>
    <w:rsid w:val="00F65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2FA"/>
    <w:pPr>
      <w:widowControl w:val="0"/>
      <w:jc w:val="both"/>
    </w:pPr>
    <w:rPr>
      <w:rFonts w:ascii="Calibri" w:hAnsi="Calibri" w:cs="宋体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332FA"/>
    <w:pPr>
      <w:ind w:firstLineChars="200" w:firstLine="420"/>
    </w:pPr>
  </w:style>
  <w:style w:type="character" w:customStyle="1" w:styleId="font11">
    <w:name w:val="font11"/>
    <w:basedOn w:val="DefaultParagraphFont"/>
    <w:uiPriority w:val="99"/>
    <w:rsid w:val="00E332FA"/>
    <w:rPr>
      <w:rFonts w:ascii="宋体" w:eastAsia="宋体" w:hAnsi="宋体" w:cs="宋体"/>
      <w:color w:val="000000"/>
      <w:sz w:val="22"/>
      <w:szCs w:val="22"/>
      <w:u w:val="none"/>
    </w:rPr>
  </w:style>
  <w:style w:type="character" w:customStyle="1" w:styleId="font41">
    <w:name w:val="font41"/>
    <w:basedOn w:val="DefaultParagraphFont"/>
    <w:uiPriority w:val="99"/>
    <w:rsid w:val="00E332FA"/>
    <w:rPr>
      <w:rFonts w:ascii="宋体" w:eastAsia="宋体" w:hAnsi="宋体" w:cs="宋体"/>
      <w:color w:val="000000"/>
      <w:sz w:val="22"/>
      <w:szCs w:val="22"/>
      <w:u w:val="none"/>
    </w:rPr>
  </w:style>
  <w:style w:type="character" w:customStyle="1" w:styleId="font01">
    <w:name w:val="font01"/>
    <w:basedOn w:val="DefaultParagraphFont"/>
    <w:uiPriority w:val="99"/>
    <w:rsid w:val="00E332FA"/>
    <w:rPr>
      <w:rFonts w:ascii="宋体" w:eastAsia="宋体" w:hAnsi="宋体" w:cs="宋体"/>
      <w:color w:val="000000"/>
      <w:sz w:val="22"/>
      <w:szCs w:val="22"/>
      <w:u w:val="none"/>
    </w:rPr>
  </w:style>
  <w:style w:type="character" w:customStyle="1" w:styleId="font81">
    <w:name w:val="font81"/>
    <w:basedOn w:val="DefaultParagraphFont"/>
    <w:uiPriority w:val="99"/>
    <w:rsid w:val="00E332FA"/>
    <w:rPr>
      <w:rFonts w:ascii="宋体" w:eastAsia="宋体" w:hAnsi="宋体" w:cs="宋体"/>
      <w:color w:val="000000"/>
      <w:sz w:val="22"/>
      <w:szCs w:val="22"/>
      <w:u w:val="none"/>
    </w:rPr>
  </w:style>
  <w:style w:type="table" w:styleId="TableGrid">
    <w:name w:val="Table Grid"/>
    <w:basedOn w:val="TableNormal"/>
    <w:uiPriority w:val="99"/>
    <w:rsid w:val="00E332F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">
    <w:name w:val="Medium Grid 3"/>
    <w:basedOn w:val="TableNormal"/>
    <w:uiPriority w:val="99"/>
    <w:rsid w:val="00E332FA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99"/>
    <w:rsid w:val="00E332FA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99"/>
    <w:rsid w:val="00E332FA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99"/>
    <w:rsid w:val="00E332FA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99"/>
    <w:rsid w:val="00E332FA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99"/>
    <w:rsid w:val="00E332FA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99"/>
    <w:rsid w:val="00E332FA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35</Pages>
  <Words>5508</Words>
  <Characters>31399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2932408646@qq.com</dc:creator>
  <cp:keywords/>
  <dc:description/>
  <cp:lastModifiedBy>侯玲</cp:lastModifiedBy>
  <cp:revision>6</cp:revision>
  <dcterms:created xsi:type="dcterms:W3CDTF">2019-08-30T10:33:00Z</dcterms:created>
  <dcterms:modified xsi:type="dcterms:W3CDTF">2019-09-12T08:08:00Z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