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33" w:rsidRDefault="00A02D33">
      <w:pPr>
        <w:tabs>
          <w:tab w:val="left" w:pos="1050"/>
          <w:tab w:val="left" w:pos="1260"/>
        </w:tabs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A02D33" w:rsidRDefault="00A02D33">
      <w:pPr>
        <w:autoSpaceDE w:val="0"/>
        <w:autoSpaceDN w:val="0"/>
        <w:adjustRightInd w:val="0"/>
        <w:spacing w:line="360" w:lineRule="auto"/>
        <w:jc w:val="center"/>
        <w:rPr>
          <w:rFonts w:ascii="宋体" w:cs="Calibri"/>
          <w:bCs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  <w:lang w:val="zh-CN"/>
        </w:rPr>
        <w:t>山中医团〔</w:t>
      </w:r>
      <w:r>
        <w:rPr>
          <w:rFonts w:ascii="仿宋_GB2312" w:eastAsia="仿宋_GB2312" w:cs="仿宋_GB2312"/>
          <w:kern w:val="0"/>
          <w:sz w:val="30"/>
          <w:szCs w:val="30"/>
          <w:lang w:val="zh-CN"/>
        </w:rPr>
        <w:t>201</w:t>
      </w:r>
      <w:r>
        <w:rPr>
          <w:rFonts w:ascii="仿宋_GB2312" w:eastAsia="仿宋_GB2312" w:cs="仿宋_GB2312"/>
          <w:kern w:val="0"/>
          <w:sz w:val="30"/>
          <w:szCs w:val="30"/>
        </w:rPr>
        <w:t>8</w:t>
      </w:r>
      <w:r>
        <w:rPr>
          <w:rFonts w:ascii="仿宋_GB2312" w:eastAsia="仿宋_GB2312" w:cs="仿宋_GB2312" w:hint="eastAsia"/>
          <w:kern w:val="0"/>
          <w:sz w:val="30"/>
          <w:szCs w:val="30"/>
          <w:lang w:val="zh-CN"/>
        </w:rPr>
        <w:t>〕</w:t>
      </w:r>
      <w:r>
        <w:rPr>
          <w:rFonts w:ascii="仿宋_GB2312" w:eastAsia="仿宋_GB2312" w:cs="仿宋_GB2312"/>
          <w:kern w:val="0"/>
          <w:sz w:val="30"/>
          <w:szCs w:val="30"/>
        </w:rPr>
        <w:t>19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  <w:lang w:val="zh-CN"/>
        </w:rPr>
        <w:t>号</w:t>
      </w:r>
    </w:p>
    <w:p w:rsidR="00A02D33" w:rsidRDefault="00A02D33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Arial" w:cs="Arial"/>
          <w:bCs/>
          <w:color w:val="000000"/>
          <w:kern w:val="0"/>
          <w:sz w:val="36"/>
          <w:szCs w:val="36"/>
        </w:rPr>
      </w:pPr>
    </w:p>
    <w:p w:rsidR="00A02D33" w:rsidRDefault="00A02D33">
      <w:pPr>
        <w:jc w:val="center"/>
        <w:rPr>
          <w:rFonts w:ascii="方正大标宋简体" w:eastAsia="方正大标宋简体"/>
          <w:b/>
          <w:sz w:val="36"/>
          <w:szCs w:val="36"/>
        </w:rPr>
      </w:pPr>
      <w:r>
        <w:rPr>
          <w:rFonts w:ascii="方正大标宋简体" w:eastAsia="方正大标宋简体" w:hint="eastAsia"/>
          <w:b/>
          <w:sz w:val="36"/>
          <w:szCs w:val="36"/>
        </w:rPr>
        <w:t>关于表彰</w:t>
      </w:r>
      <w:r>
        <w:rPr>
          <w:rFonts w:ascii="方正大标宋简体" w:eastAsia="方正大标宋简体"/>
          <w:b/>
          <w:sz w:val="36"/>
          <w:szCs w:val="36"/>
        </w:rPr>
        <w:t>2019</w:t>
      </w:r>
      <w:r>
        <w:rPr>
          <w:rFonts w:ascii="方正大标宋简体" w:eastAsia="方正大标宋简体" w:hint="eastAsia"/>
          <w:b/>
          <w:sz w:val="36"/>
          <w:szCs w:val="36"/>
        </w:rPr>
        <w:t>年度学生社团精品活动的决定</w:t>
      </w:r>
    </w:p>
    <w:p w:rsidR="00A02D33" w:rsidRDefault="00A02D33" w:rsidP="007364C3">
      <w:pPr>
        <w:spacing w:beforeLines="100" w:line="6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各二级学院、各学生组织：</w:t>
      </w:r>
      <w:r>
        <w:rPr>
          <w:rFonts w:ascii="仿宋_GB2312" w:eastAsia="仿宋_GB2312"/>
          <w:sz w:val="30"/>
          <w:szCs w:val="30"/>
        </w:rPr>
        <w:t xml:space="preserve"> </w:t>
      </w:r>
    </w:p>
    <w:p w:rsidR="00A02D33" w:rsidRDefault="00A02D33" w:rsidP="001D2F6F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过去的一年中，各学生组织在校党委的领导，校团委的悉心指导下，进一步推进校园文化建设，丰富我校大学校园文化生活，加强学生社团不断开拓创新的能力，培养学生素质与能力双进步。我校积极开展丰富多彩的校园文化活动，形成“一社团一精品”的社团文化活动格局，为学校的文化和艺术氛围提升做出了积极的贡献。</w:t>
      </w:r>
    </w:p>
    <w:p w:rsidR="00A02D33" w:rsidRDefault="00A02D33" w:rsidP="001D2F6F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为表彰先进，树立典型，激发干劲，形成积极向上的良好精神风貌。本年度校园文化精品活动开展规模大，参与范围广，类型多种多样，内容丰富多彩，得到了全校师生的肯定，经校团委研究，决定对任少建等</w:t>
      </w:r>
      <w:r>
        <w:rPr>
          <w:rFonts w:ascii="仿宋_GB2312" w:eastAsia="仿宋_GB2312" w:hAnsi="仿宋_GB2312" w:cs="仿宋_GB2312"/>
          <w:sz w:val="32"/>
          <w:szCs w:val="32"/>
        </w:rPr>
        <w:t>121</w:t>
      </w:r>
      <w:r>
        <w:rPr>
          <w:rFonts w:ascii="仿宋_GB2312" w:eastAsia="仿宋_GB2312" w:hAnsi="仿宋_GB2312" w:cs="仿宋_GB2312" w:hint="eastAsia"/>
          <w:sz w:val="32"/>
          <w:szCs w:val="32"/>
        </w:rPr>
        <w:t>名同学以及</w:t>
      </w:r>
      <w:r>
        <w:rPr>
          <w:rFonts w:ascii="仿宋_GB2312" w:eastAsia="仿宋_GB2312" w:hAnsi="仿宋_GB2312" w:cs="仿宋_GB2312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级护理四班等</w:t>
      </w:r>
      <w:r>
        <w:rPr>
          <w:rFonts w:ascii="仿宋_GB2312" w:eastAsia="仿宋_GB2312" w:hAnsi="仿宋_GB2312" w:cs="仿宋_GB2312"/>
          <w:sz w:val="32"/>
          <w:szCs w:val="32"/>
        </w:rPr>
        <w:t>64</w:t>
      </w:r>
      <w:r>
        <w:rPr>
          <w:rFonts w:ascii="仿宋_GB2312" w:eastAsia="仿宋_GB2312" w:hAnsi="仿宋_GB2312" w:cs="仿宋_GB2312" w:hint="eastAsia"/>
          <w:sz w:val="32"/>
          <w:szCs w:val="32"/>
        </w:rPr>
        <w:t>个团队予以表彰。</w:t>
      </w:r>
    </w:p>
    <w:p w:rsidR="00A02D33" w:rsidRDefault="00A02D33" w:rsidP="001D2F6F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希望受表彰的集体及个人能珍惜荣誉、再接再厉，加强学习，坚持实干，坚定理想信念，争取更大成绩。希望各学生社团和广大青年学生向受到表彰的集体和个人学习，不断创新思路，积极参与活动，实现我校社团活动的新飞跃。</w:t>
      </w:r>
    </w:p>
    <w:p w:rsidR="00A02D33" w:rsidRDefault="00A02D33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共青团山西中医药大学委员会</w:t>
      </w:r>
    </w:p>
    <w:p w:rsidR="00A02D33" w:rsidRDefault="00A02D33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"/>
          <w:attr w:name="Year" w:val="2019"/>
        </w:smartTagPr>
        <w:r>
          <w:rPr>
            <w:rFonts w:ascii="仿宋_GB2312" w:eastAsia="仿宋_GB2312" w:hAnsi="仿宋_GB2312" w:cs="仿宋_GB2312"/>
            <w:sz w:val="32"/>
            <w:szCs w:val="32"/>
          </w:rPr>
          <w:t>2019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仿宋_GB2312" w:cs="仿宋_GB2312"/>
            <w:sz w:val="32"/>
            <w:szCs w:val="32"/>
          </w:rPr>
          <w:t>1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仿宋_GB2312" w:cs="仿宋_GB2312"/>
            <w:sz w:val="32"/>
            <w:szCs w:val="32"/>
          </w:rPr>
          <w:t>8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日</w:t>
        </w:r>
      </w:smartTag>
    </w:p>
    <w:p w:rsidR="00A02D33" w:rsidRDefault="00A02D33" w:rsidP="007364C3">
      <w:pPr>
        <w:spacing w:beforeLines="100" w:line="6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32"/>
          <w:szCs w:val="32"/>
        </w:rPr>
      </w:pPr>
    </w:p>
    <w:p w:rsidR="00A02D33" w:rsidRDefault="00A02D33">
      <w:pPr>
        <w:rPr>
          <w:rFonts w:ascii="黑体" w:eastAsia="黑体" w:hAnsi="黑体" w:cs="黑体"/>
          <w:sz w:val="48"/>
          <w:szCs w:val="48"/>
        </w:rPr>
      </w:pPr>
    </w:p>
    <w:p w:rsidR="00A02D33" w:rsidRDefault="00A02D33">
      <w:pPr>
        <w:rPr>
          <w:rFonts w:ascii="黑体" w:eastAsia="黑体" w:hAnsi="黑体" w:cs="黑体"/>
          <w:sz w:val="48"/>
          <w:szCs w:val="48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tbl>
      <w:tblPr>
        <w:tblpPr w:leftFromText="180" w:rightFromText="180" w:vertAnchor="text" w:horzAnchor="page" w:tblpXSpec="center" w:tblpY="72"/>
        <w:tblW w:w="8748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48"/>
      </w:tblGrid>
      <w:tr w:rsidR="00A02D33" w:rsidTr="007364C3">
        <w:trPr>
          <w:trHeight w:hRule="exact" w:val="454"/>
          <w:jc w:val="center"/>
        </w:trPr>
        <w:tc>
          <w:tcPr>
            <w:tcW w:w="8748" w:type="dxa"/>
            <w:vAlign w:val="center"/>
          </w:tcPr>
          <w:p w:rsidR="00A02D33" w:rsidRDefault="00A02D33">
            <w:pPr>
              <w:pStyle w:val="p0"/>
              <w:snapToGrid w:val="0"/>
              <w:spacing w:before="0" w:beforeAutospacing="0" w:after="0" w:afterAutospacing="0" w:line="400" w:lineRule="exact"/>
              <w:ind w:right="-754"/>
              <w:rPr>
                <w:rFonts w:ascii="仿宋" w:eastAsia="仿宋" w:hAnsi="仿宋" w:cs="Times New Roman"/>
                <w:color w:val="171717"/>
                <w:kern w:val="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color w:val="171717"/>
                <w:kern w:val="2"/>
                <w:sz w:val="32"/>
                <w:szCs w:val="32"/>
              </w:rPr>
              <w:t>共青团山西中医药大学委员会</w:t>
            </w:r>
            <w:r>
              <w:rPr>
                <w:rFonts w:ascii="仿宋" w:eastAsia="仿宋" w:hAnsi="仿宋" w:cs="Times New Roman"/>
                <w:color w:val="171717"/>
                <w:kern w:val="2"/>
                <w:sz w:val="32"/>
                <w:szCs w:val="32"/>
              </w:rPr>
              <w:t xml:space="preserve">       2019</w:t>
            </w:r>
            <w:r>
              <w:rPr>
                <w:rFonts w:ascii="仿宋" w:eastAsia="仿宋" w:hAnsi="仿宋" w:cs="Times New Roman" w:hint="eastAsia"/>
                <w:color w:val="171717"/>
                <w:kern w:val="2"/>
                <w:sz w:val="32"/>
                <w:szCs w:val="32"/>
              </w:rPr>
              <w:t>年</w:t>
            </w:r>
            <w:r>
              <w:rPr>
                <w:rFonts w:ascii="仿宋" w:eastAsia="仿宋" w:hAnsi="仿宋" w:cs="Times New Roman"/>
                <w:color w:val="171717"/>
                <w:kern w:val="2"/>
                <w:sz w:val="32"/>
                <w:szCs w:val="32"/>
              </w:rPr>
              <w:t>1</w:t>
            </w:r>
            <w:r>
              <w:rPr>
                <w:rFonts w:ascii="仿宋" w:eastAsia="仿宋" w:hAnsi="仿宋" w:cs="Times New Roman" w:hint="eastAsia"/>
                <w:color w:val="171717"/>
                <w:kern w:val="2"/>
                <w:sz w:val="32"/>
                <w:szCs w:val="32"/>
              </w:rPr>
              <w:t>月</w:t>
            </w:r>
            <w:r>
              <w:rPr>
                <w:rFonts w:ascii="仿宋" w:eastAsia="仿宋" w:hAnsi="仿宋" w:cs="Times New Roman"/>
                <w:color w:val="171717"/>
                <w:kern w:val="2"/>
                <w:sz w:val="32"/>
                <w:szCs w:val="32"/>
              </w:rPr>
              <w:t>8</w:t>
            </w:r>
            <w:r>
              <w:rPr>
                <w:rFonts w:ascii="仿宋" w:eastAsia="仿宋" w:hAnsi="仿宋" w:cs="Times New Roman" w:hint="eastAsia"/>
                <w:color w:val="171717"/>
                <w:kern w:val="2"/>
                <w:sz w:val="32"/>
                <w:szCs w:val="32"/>
              </w:rPr>
              <w:t>日印发</w:t>
            </w:r>
          </w:p>
        </w:tc>
      </w:tr>
    </w:tbl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</w:p>
    <w:p w:rsidR="00A02D33" w:rsidRDefault="00A02D33">
      <w:pPr>
        <w:rPr>
          <w:rFonts w:ascii="黑体" w:eastAsia="黑体" w:hAnsi="黑体" w:cs="黑体"/>
          <w:b/>
          <w:bCs/>
          <w:sz w:val="42"/>
          <w:szCs w:val="42"/>
        </w:rPr>
      </w:pPr>
      <w:r>
        <w:rPr>
          <w:rFonts w:ascii="黑体" w:eastAsia="黑体" w:hAnsi="黑体" w:cs="黑体"/>
          <w:b/>
          <w:bCs/>
          <w:sz w:val="42"/>
          <w:szCs w:val="42"/>
        </w:rPr>
        <w:t>2018-2019</w:t>
      </w:r>
      <w:r>
        <w:rPr>
          <w:rFonts w:ascii="黑体" w:eastAsia="黑体" w:hAnsi="黑体" w:cs="黑体" w:hint="eastAsia"/>
          <w:b/>
          <w:bCs/>
          <w:sz w:val="42"/>
          <w:szCs w:val="42"/>
        </w:rPr>
        <w:t>年度山西中医药大学社团精品活动</w:t>
      </w:r>
    </w:p>
    <w:p w:rsidR="00A02D33" w:rsidRDefault="00A02D33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42"/>
          <w:szCs w:val="42"/>
        </w:rPr>
        <w:t>获奖名单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正骨整脊协会：第三届正骨整脊协会技能比武大赛</w:t>
      </w:r>
    </w:p>
    <w:p w:rsidR="00A02D33" w:rsidRDefault="00A02D33">
      <w:pPr>
        <w:widowControl/>
        <w:shd w:val="clear" w:color="auto" w:fill="FFFFFF"/>
        <w:tabs>
          <w:tab w:val="left" w:pos="2880"/>
        </w:tabs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一等奖：任少键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二等奖：李光辉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倪卓娜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三等奖：裴思雨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级中医四班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王昭玉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李仰溥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中医护理协会：首届“邳彤”杯药膳大赛</w:t>
      </w:r>
    </w:p>
    <w:p w:rsidR="00A02D33" w:rsidRDefault="00A02D33">
      <w:pPr>
        <w:widowControl/>
        <w:shd w:val="clear" w:color="auto" w:fill="FFFFFF"/>
        <w:tabs>
          <w:tab w:val="left" w:pos="2880"/>
        </w:tabs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一等奖：白楚卉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李文新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马莉娜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吴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琼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袁武行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二等奖：黄星慧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穆文博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昕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张昀超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谢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添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刘振兴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石闫续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姜田露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马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幸佳佳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于倩楠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日韩语协会：第三届声优大赛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一等奖：吴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级中医临床三班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二等奖：严一铭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级中医临床二班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三等奖：刘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坤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红十字志愿者协会：第七届应急救护技能大赛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二等奖：张晓蒙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级针推傅山班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磊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级中药一班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红楼爱好者协会：红楼微视觉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一等奖：刘佳航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马敏骁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蒲蕴文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级中医四班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二等奖：苏越欣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张露露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三等奖：崔美晨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王亚男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仲景中医协会：第八届“仲景杯”伤寒经方求真知识竞赛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二等奖：叶苏漫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三等奖：毛泽芳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本草协会：“寻找神农”精品活动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一等奖：蒋远珍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二等奖：李焕东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陈文静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三等奖：石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靖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李瑞程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毛泽芳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推拿按摩协会：第二十一届推拿比武大赛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一等奖：张晓娟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二等奖：王洪亮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陈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三等奖：刘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瑞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瑗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延张励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级康复二班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英语协会：校园英文歌唱比赛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一等奖：郑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二等奖：张若男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级针推四班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三等奖：陈之曦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晋乘梅社：模拟面试大赛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一等奖：何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二等奖：赵晶晶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级临床中药班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三等奖：李沿鑫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大学生科技协会：“一站到底”科技知识竞赛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一等奖：张慧玲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三等奖：金之渊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武术协会：第十届传统武术大赛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团体项目（八段锦）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一等奖：护理学院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bookmarkStart w:id="1" w:name="_Hlk516724412"/>
      <w:bookmarkEnd w:id="1"/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陈晓颖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李文利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楚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刘顺芳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刘雨欣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王希涵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杨雨桐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周慧娟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佐均文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昕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黄星慧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张世风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雷璨霞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胡江宇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申跃清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王烁涵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 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二等奖：中医临床学院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郭红艳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程紫娇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bookmarkStart w:id="2" w:name="_Hlk533018064"/>
      <w:bookmarkEnd w:id="2"/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高梦俐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董革希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支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茹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严枝枝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李鹏宇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郄鹏玲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任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李江涛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白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郭姗姗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阴光路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宁月月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贺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樊小兰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三等奖：中西医结合临床学院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刘艳芳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单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靖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洁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媚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秦泽萍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翟海洋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级中西医三班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刘艳虹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齐媛媛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王佳璇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李敏聪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级中西医四班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思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级中西医五班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高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级中西医五班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郝艺芳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级中西医五班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邓小梅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级中西医五班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康鸣华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级中西医五班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A02D33" w:rsidRDefault="00A02D33">
      <w:pPr>
        <w:widowControl/>
        <w:shd w:val="clear" w:color="auto" w:fill="FFFFFF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个人赛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一等奖：胡江宇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二等奖：冯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级针推四班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瑶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级中西医四班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滑样年华轮滑爱好者协会：第四届“雪见杯”精品活动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个人赛</w:t>
      </w:r>
    </w:p>
    <w:p w:rsidR="00A02D33" w:rsidRDefault="00A02D33" w:rsidP="001D2F6F">
      <w:pPr>
        <w:ind w:left="31680" w:hangingChars="105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一等奖：刘淏源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级医管一班</w:t>
      </w:r>
    </w:p>
    <w:p w:rsidR="00A02D33" w:rsidRDefault="00A02D33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二等奖：石磐福</w:t>
      </w:r>
      <w:r>
        <w:tab/>
        <w:t xml:space="preserve">      </w:t>
      </w:r>
      <w:r>
        <w:rPr>
          <w:rFonts w:ascii="宋体" w:hAnsi="宋体"/>
          <w:sz w:val="28"/>
          <w:szCs w:val="28"/>
        </w:rPr>
        <w:t xml:space="preserve"> 18</w:t>
      </w:r>
      <w:r>
        <w:rPr>
          <w:rFonts w:hint="eastAsia"/>
          <w:sz w:val="28"/>
          <w:szCs w:val="28"/>
        </w:rPr>
        <w:t>级中西医五班</w:t>
      </w:r>
    </w:p>
    <w:p w:rsidR="00A02D33" w:rsidRDefault="00A02D33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三等奖：刘凯玥</w:t>
      </w:r>
      <w:r>
        <w:tab/>
        <w:t xml:space="preserve">      </w:t>
      </w:r>
      <w:r>
        <w:rPr>
          <w:rFonts w:ascii="宋体" w:hAnsi="宋体"/>
          <w:sz w:val="28"/>
          <w:szCs w:val="28"/>
        </w:rPr>
        <w:t xml:space="preserve"> 18</w:t>
      </w:r>
      <w:r>
        <w:rPr>
          <w:rFonts w:hint="eastAsia"/>
          <w:sz w:val="28"/>
          <w:szCs w:val="28"/>
        </w:rPr>
        <w:t>级中西医一班</w:t>
      </w:r>
    </w:p>
    <w:p w:rsidR="00A02D33" w:rsidRDefault="00A02D33">
      <w:pPr>
        <w:rPr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团体赛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一等奖：刘淏源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级医管一班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石磐福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hint="eastAsia"/>
          <w:sz w:val="28"/>
          <w:szCs w:val="28"/>
        </w:rPr>
        <w:t>级中西医五班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刘凯玥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hint="eastAsia"/>
          <w:sz w:val="28"/>
          <w:szCs w:val="28"/>
        </w:rPr>
        <w:t>级中西医一班</w:t>
      </w:r>
    </w:p>
    <w:p w:rsidR="00A02D33" w:rsidRDefault="00A02D33">
      <w:r>
        <w:rPr>
          <w:rFonts w:ascii="宋体" w:hAnsi="宋体" w:hint="eastAsia"/>
          <w:sz w:val="28"/>
          <w:szCs w:val="28"/>
        </w:rPr>
        <w:t>二等奖：吴宜珍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级护理一班</w:t>
      </w:r>
      <w:r>
        <w:rPr>
          <w:rFonts w:ascii="宋体"/>
          <w:sz w:val="28"/>
          <w:szCs w:val="28"/>
        </w:rPr>
        <w:tab/>
      </w:r>
    </w:p>
    <w:p w:rsidR="00A02D33" w:rsidRDefault="00A02D33" w:rsidP="001D2F6F">
      <w:pPr>
        <w:ind w:firstLineChars="400" w:firstLine="31680"/>
      </w:pPr>
      <w:r>
        <w:rPr>
          <w:rFonts w:ascii="宋体" w:hAnsi="宋体" w:hint="eastAsia"/>
          <w:sz w:val="28"/>
          <w:szCs w:val="28"/>
        </w:rPr>
        <w:t>杨钰钰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 w:rsidP="001D2F6F">
      <w:pPr>
        <w:ind w:firstLineChars="400" w:firstLine="31680"/>
      </w:pPr>
      <w:r>
        <w:rPr>
          <w:rFonts w:ascii="宋体" w:hAnsi="宋体" w:hint="eastAsia"/>
          <w:sz w:val="28"/>
          <w:szCs w:val="28"/>
        </w:rPr>
        <w:t>席佳丽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级中西医二班</w:t>
      </w:r>
    </w:p>
    <w:p w:rsidR="00A02D33" w:rsidRDefault="00A02D33">
      <w:r>
        <w:rPr>
          <w:rFonts w:ascii="宋体" w:hAnsi="宋体" w:hint="eastAsia"/>
          <w:sz w:val="28"/>
          <w:szCs w:val="28"/>
        </w:rPr>
        <w:t>三等奖：王浩昱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级针推四班</w:t>
      </w:r>
    </w:p>
    <w:p w:rsidR="00A02D33" w:rsidRDefault="00A02D33" w:rsidP="001D2F6F">
      <w:pPr>
        <w:ind w:firstLineChars="400" w:firstLine="31680"/>
      </w:pPr>
      <w:r>
        <w:rPr>
          <w:rFonts w:ascii="宋体" w:hAnsi="宋体" w:hint="eastAsia"/>
          <w:sz w:val="28"/>
          <w:szCs w:val="28"/>
        </w:rPr>
        <w:t>魏诗雅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 w:rsidP="001D2F6F">
      <w:pPr>
        <w:ind w:firstLineChars="400" w:firstLine="31680"/>
      </w:pP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敏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级中西医六班</w:t>
      </w:r>
    </w:p>
    <w:p w:rsidR="00A02D33" w:rsidRDefault="00A02D33">
      <w:pPr>
        <w:widowControl/>
        <w:jc w:val="left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灸之道协会：</w:t>
      </w: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第九届灸法技能操作大赛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一等奖：付师师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越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级针推一班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樊云霏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三等奖：杨启航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级中西医实验班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霍雅文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高新梅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>
      <w:pPr>
        <w:jc w:val="left"/>
        <w:rPr>
          <w:rFonts w:eastAsia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弈茗轩·棋艺爱好者协会：</w:t>
      </w:r>
    </w:p>
    <w:p w:rsidR="00A02D33" w:rsidRDefault="00A02D33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第二届国际象棋个人赛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一等奖：马克思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中西医班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二等奖：张笑雪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中医三班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三等奖：何炳德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中医二班</w:t>
      </w:r>
    </w:p>
    <w:p w:rsidR="00A02D33" w:rsidRDefault="00A02D33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第二届留学生中国象棋个人赛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一等奖：鲍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比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/>
          <w:sz w:val="28"/>
          <w:szCs w:val="28"/>
        </w:rPr>
        <w:t>级中西医班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二等奖：马克思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/>
          <w:sz w:val="28"/>
          <w:szCs w:val="28"/>
        </w:rPr>
        <w:t>级中西医班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三等奖：玉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龙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hint="eastAsia"/>
          <w:sz w:val="28"/>
          <w:szCs w:val="28"/>
        </w:rPr>
        <w:t>级中西医班</w:t>
      </w:r>
    </w:p>
    <w:p w:rsidR="00A02D33" w:rsidRDefault="00A02D33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第八届象棋学院联赛</w:t>
      </w:r>
    </w:p>
    <w:p w:rsidR="00A02D33" w:rsidRDefault="00A02D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一等奖：韩星</w:t>
      </w:r>
      <w:r>
        <w:rPr>
          <w:rFonts w:ascii="宋体" w:hAnsi="宋体" w:hint="eastAsia"/>
          <w:sz w:val="28"/>
          <w:szCs w:val="28"/>
        </w:rPr>
        <w:t>芳</w:t>
      </w:r>
      <w:r>
        <w:rPr>
          <w:rFonts w:ascii="宋体" w:hAnsi="宋体"/>
          <w:sz w:val="28"/>
          <w:szCs w:val="28"/>
        </w:rPr>
        <w:t xml:space="preserve">       15</w:t>
      </w:r>
      <w:r>
        <w:rPr>
          <w:rFonts w:hint="eastAsia"/>
          <w:sz w:val="28"/>
          <w:szCs w:val="28"/>
        </w:rPr>
        <w:t>级中医一班</w:t>
      </w:r>
    </w:p>
    <w:p w:rsidR="00A02D33" w:rsidRDefault="00A02D33" w:rsidP="001D2F6F">
      <w:pPr>
        <w:ind w:firstLineChars="4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罗孝铁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刘华锦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18</w:t>
      </w:r>
      <w:r>
        <w:rPr>
          <w:rFonts w:hint="eastAsia"/>
          <w:sz w:val="28"/>
          <w:szCs w:val="28"/>
        </w:rPr>
        <w:t>级中医一班</w:t>
      </w:r>
    </w:p>
    <w:p w:rsidR="00A02D33" w:rsidRDefault="00A02D33" w:rsidP="001D2F6F">
      <w:pPr>
        <w:ind w:firstLineChars="4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张学敏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18</w:t>
      </w:r>
      <w:r>
        <w:rPr>
          <w:rFonts w:hint="eastAsia"/>
          <w:sz w:val="28"/>
          <w:szCs w:val="28"/>
        </w:rPr>
        <w:t>级中医一体化二班</w:t>
      </w:r>
    </w:p>
    <w:p w:rsidR="00A02D33" w:rsidRDefault="00A02D33" w:rsidP="001D2F6F">
      <w:pPr>
        <w:ind w:firstLineChars="4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冯春甜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级中医三班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二等奖：付非凡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17</w:t>
      </w:r>
      <w:r>
        <w:rPr>
          <w:rFonts w:hint="eastAsia"/>
          <w:sz w:val="28"/>
          <w:szCs w:val="28"/>
        </w:rPr>
        <w:t>级中西医五班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李焕东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hint="eastAsia"/>
          <w:sz w:val="28"/>
          <w:szCs w:val="28"/>
        </w:rPr>
        <w:t>级中西医三班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郑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振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17</w:t>
      </w:r>
      <w:r>
        <w:rPr>
          <w:rFonts w:hint="eastAsia"/>
          <w:sz w:val="28"/>
          <w:szCs w:val="28"/>
        </w:rPr>
        <w:t>级中西医三班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彭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维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/>
          <w:sz w:val="28"/>
          <w:szCs w:val="28"/>
        </w:rPr>
        <w:t>级中西医三班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欧阳颖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/>
          <w:sz w:val="28"/>
          <w:szCs w:val="28"/>
        </w:rPr>
        <w:t>级中西医三班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三等奖：潘升飞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18</w:t>
      </w:r>
      <w:r>
        <w:rPr>
          <w:rFonts w:hint="eastAsia"/>
          <w:sz w:val="28"/>
          <w:szCs w:val="28"/>
        </w:rPr>
        <w:t>级中药一班</w:t>
      </w:r>
    </w:p>
    <w:p w:rsidR="00A02D33" w:rsidRDefault="00A02D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吴乙庚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17</w:t>
      </w:r>
      <w:r>
        <w:rPr>
          <w:rFonts w:hint="eastAsia"/>
          <w:sz w:val="28"/>
          <w:szCs w:val="28"/>
        </w:rPr>
        <w:t>级中药二班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王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伟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17</w:t>
      </w:r>
      <w:r>
        <w:rPr>
          <w:rFonts w:hint="eastAsia"/>
          <w:sz w:val="28"/>
          <w:szCs w:val="28"/>
        </w:rPr>
        <w:t>级中药一班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胡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艳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16</w:t>
      </w:r>
      <w:r>
        <w:rPr>
          <w:rFonts w:hint="eastAsia"/>
          <w:sz w:val="28"/>
          <w:szCs w:val="28"/>
        </w:rPr>
        <w:t>级中药一班</w:t>
      </w:r>
    </w:p>
    <w:p w:rsidR="00A02D33" w:rsidRDefault="00A02D33" w:rsidP="001D2F6F">
      <w:pPr>
        <w:ind w:firstLineChars="4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乐</w:t>
      </w:r>
      <w:r>
        <w:rPr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17</w:t>
      </w:r>
      <w:r>
        <w:rPr>
          <w:rFonts w:hint="eastAsia"/>
          <w:sz w:val="28"/>
          <w:szCs w:val="28"/>
        </w:rPr>
        <w:t>级临床中药班</w:t>
      </w:r>
      <w:r>
        <w:rPr>
          <w:sz w:val="28"/>
          <w:szCs w:val="28"/>
        </w:rPr>
        <w:t xml:space="preserve"> 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医易协会：第五届“医易杯”传统文化知识竞赛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一等奖：张星祖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级针推傅山班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二等奖：张汀婉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级中医定向班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欣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>
      <w:pPr>
        <w:jc w:val="left"/>
        <w:rPr>
          <w:rFonts w:ascii="宋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足球爱好者协会：华佗杯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男子组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一等奖：丁彦泽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ab/>
        <w:t xml:space="preserve"> </w:t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级针推班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崔海军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级针推班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陈一良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龙云山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田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业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郑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鹏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郑泽炜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王鸣岐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张书豪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苗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康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级针推一班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闫炳北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级针推四班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郭海彪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景雄雄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郭晨阳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雷宏辉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唐次永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赵云龙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加王虎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级康复三班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周倍平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级针推傅山班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赵鑫伟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级针推傅山班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傅作凯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级针推四班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刘学岩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二等奖：杨子墨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超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胥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程伟康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弓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杨鹏华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张东伟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 w:rsidP="001D2F6F">
      <w:pPr>
        <w:tabs>
          <w:tab w:val="left" w:pos="2880"/>
        </w:tabs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张正艺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焦慧清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窦智杨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焦科兴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秦敬博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周成杰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龚志翔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级信息管理班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李西三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级信息管理班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薛凯峰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级信息管理班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武泽宇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级信息管理班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伍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磊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宋文俊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级市场营销班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朱浩楠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罗家辉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三等奖：廖前文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级食品三班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姜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贺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级食品三班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王彦奥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级制药三班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马金旭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级生制二班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杰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波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帅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李国威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李小锋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韩永亮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蔡亦杨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李思卿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张天昊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张泽瑞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白玉祥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孙宇星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魏澳辉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宇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卜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克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2880"/>
        </w:tabs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女子组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一等奖：朱美云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720"/>
          <w:tab w:val="left" w:pos="960"/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刘欣悦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720"/>
          <w:tab w:val="left" w:pos="960"/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符三转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720"/>
          <w:tab w:val="left" w:pos="960"/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冯薛佳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 w:rsidP="001D2F6F">
      <w:pPr>
        <w:tabs>
          <w:tab w:val="left" w:pos="2880"/>
        </w:tabs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廖心渝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丑金丹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李倩倩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朱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瑶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级生工一班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孙雨濛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白芷齐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陈世超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孙海丙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程泽彤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蔡依纯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曼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级生制一班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蕾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岳津莹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二等奖：侯惠娴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级生物信息班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公维辛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级生物信息班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樊雨薇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级生物信息班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孙薇娜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级生物信息班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李淑娴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高宇彤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何文洁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郭芊宏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胡国荣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穆潇潇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严峻贤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孙慧敏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薛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晴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马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宁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王影蝶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张伊娜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郎希平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王家朝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娄倩倩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王星星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吴中娇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邢岩花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三等奖：梁新宇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许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玉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级市场营销一班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茹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黎妃菊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级市场营销二班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王雨婷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陈怡吉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周利娟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曹文翔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董毛毛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董建琼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薇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刘金花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蔡金蓉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秦密眺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牛慧敏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娅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李婷婷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潘梦蝶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级信息管理班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金晓彤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级医药管理班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健美操协会：第十七届健美操锦标赛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小团体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一等奖：李文新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吴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琼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白楚卉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谢金轩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荣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婷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邱腾飞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昕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符佳涛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赵凤茹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级中医一班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于胜楠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级生物信息班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源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雅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张娜郡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级食品一班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刘俏涓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楠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级护理三班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景瑞洁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级中医定向班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董骄锐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范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艳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级护理二班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三等奖：董燕冰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白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雪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竞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冯瑞英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郭婷婷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琨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级中西医五班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李文烨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顾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梦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马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悦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刘玲霞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吴丽琴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级中西医三班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大团体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一等奖：田宝丽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刘凯雯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权琳晶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贺芳芳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张婷婷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荣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刘凯龙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高宇宁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璐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刘玉婧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高红红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尚凡靖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薛庚晨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姚千隆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</w:t>
      </w:r>
      <w:r>
        <w:rPr>
          <w:rFonts w:ascii="PMingLiU" w:eastAsia="PMingLiU" w:hAnsi="PMingLiU" w:cs="PMingLiU" w:hint="eastAsia"/>
          <w:sz w:val="28"/>
          <w:szCs w:val="28"/>
        </w:rPr>
        <w:t>理</w:t>
      </w:r>
      <w:r>
        <w:rPr>
          <w:rFonts w:ascii="宋体" w:hAnsi="宋体" w:hint="eastAsia"/>
          <w:sz w:val="28"/>
          <w:szCs w:val="28"/>
        </w:rPr>
        <w:t>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胡成龙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级职业技术学院骨伤班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李旭健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级职业技术学院中药班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二等奖：裴杜文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级生物制药一班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杨依妮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级中药二班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杜章宁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级生物制药班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李柯瑾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何李立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级中医三班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范香玉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级中医三班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刘瑾瑶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级药物分析班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高纯华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畅文羽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级中西医六班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王雯苗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张粲粲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中西医五班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常晋丹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淞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药物分析一班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宁智慧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级信管一班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边晓冉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级涉外二班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高蔓菲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级中药一班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蔡美香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级药物分析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焦雨聪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级中西医四班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樊瑞枝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一体化二班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郭钰婷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级康复一班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三等奖：宁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萍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级职业技术学院护理二班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吴晓洁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级职业技术学院护理二班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梁康燕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李彩彩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崔浩宇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宋海香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潘喜萍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张佳静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郭苗苗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级职业技术学院中药班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焦彩凤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级职业技术学院骨伤班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王雨媛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殷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娟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袁欣华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尚凯丽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高圆丽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司荣菲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杨慧云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张晶晶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赵婷珍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石晓琳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级职业技术学院护理二班</w:t>
      </w:r>
    </w:p>
    <w:p w:rsidR="00A02D33" w:rsidRDefault="00A02D33">
      <w:pPr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陈氏太极拳协会：第十二届太极比武大赛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个人赛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一等奖：靳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涛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级中医三班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二等奖：吴佳萍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级中药三班</w:t>
      </w:r>
    </w:p>
    <w:p w:rsidR="00A02D33" w:rsidRDefault="00A02D33">
      <w:pPr>
        <w:tabs>
          <w:tab w:val="left" w:pos="28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三等奖：张成功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级中医三班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团体赛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一等奖：王华星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王希涵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陈晓颖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 xml:space="preserve">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周慧娟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李文利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孙丽霞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张宇星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邹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蕴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级涉外护理一班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吴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琼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李文新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何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莹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马喜艳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易成群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级护理二班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二等奖：陈乾兑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霍雅文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琴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郑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鹏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吴思璇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柳青瑶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周思佳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菁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孟树铭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级针推三班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三等奖：贺美洁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王一凡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唐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演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周小芬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桑宝鹏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王正春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胡恒瑞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肖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莹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贺书琛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王维玲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中医定向班</w:t>
      </w:r>
    </w:p>
    <w:p w:rsidR="00A02D33" w:rsidRDefault="00A02D33" w:rsidP="001D2F6F">
      <w:pPr>
        <w:ind w:leftChars="400" w:left="31680" w:firstLineChars="57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儒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15</w:t>
      </w:r>
      <w:r>
        <w:rPr>
          <w:rFonts w:ascii="宋体" w:hAnsi="宋体" w:hint="eastAsia"/>
          <w:sz w:val="28"/>
          <w:szCs w:val="28"/>
        </w:rPr>
        <w:t>级中医一班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赵秀红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级中医二班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自由元素自行车协会：校园慢骑大赛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个人赛</w:t>
      </w:r>
    </w:p>
    <w:p w:rsidR="00A02D33" w:rsidRDefault="00A02D33">
      <w:pPr>
        <w:tabs>
          <w:tab w:val="left" w:pos="120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一等奖：刘星宇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二等奖：贺紫东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级生物技术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三等奖：凡奥迪</w:t>
      </w:r>
      <w:r>
        <w:rPr>
          <w:rFonts w:ascii="宋体"/>
          <w:sz w:val="28"/>
          <w:szCs w:val="28"/>
        </w:rPr>
        <w:t>  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级生物技术</w:t>
      </w:r>
    </w:p>
    <w:p w:rsidR="00A02D33" w:rsidRDefault="00A02D33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团体赛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一等奖：袁武行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敏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16</w:t>
      </w:r>
      <w:r>
        <w:rPr>
          <w:rFonts w:ascii="宋体" w:hAnsi="宋体" w:hint="eastAsia"/>
          <w:sz w:val="28"/>
          <w:szCs w:val="28"/>
        </w:rPr>
        <w:t>级护理四班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谷倩倩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贾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铭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刘星宇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级护理一班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二等奖：朱浩楠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级医药管理</w:t>
      </w:r>
    </w:p>
    <w:p w:rsidR="00A02D33" w:rsidRDefault="00A02D33">
      <w:pPr>
        <w:tabs>
          <w:tab w:val="left" w:pos="240"/>
          <w:tab w:val="left" w:pos="960"/>
        </w:tabs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ab/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杨招娣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级中医三班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欢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级心理班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森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级中西医一班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童海瑞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18</w:t>
      </w:r>
      <w:r>
        <w:rPr>
          <w:rFonts w:ascii="宋体" w:hAnsi="宋体" w:hint="eastAsia"/>
          <w:sz w:val="28"/>
          <w:szCs w:val="28"/>
        </w:rPr>
        <w:t>级生物制药一班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三等奖：袁婉清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级中药一班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    </w:t>
      </w:r>
      <w:r>
        <w:rPr>
          <w:rFonts w:ascii="宋体" w:hAnsi="宋体" w:hint="eastAsia"/>
          <w:sz w:val="28"/>
          <w:szCs w:val="28"/>
        </w:rPr>
        <w:t>杨思渊</w:t>
      </w:r>
      <w:r>
        <w:rPr>
          <w:rFonts w:ascii="宋体"/>
          <w:sz w:val="28"/>
          <w:szCs w:val="28"/>
        </w:rPr>
        <w:t> 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级中药一班</w:t>
      </w:r>
      <w:r>
        <w:rPr>
          <w:rFonts w:ascii="宋体"/>
          <w:sz w:val="28"/>
          <w:szCs w:val="28"/>
        </w:rPr>
        <w:t> 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    </w:t>
      </w:r>
      <w:r>
        <w:rPr>
          <w:rFonts w:ascii="宋体" w:hAnsi="宋体" w:hint="eastAsia"/>
          <w:sz w:val="28"/>
          <w:szCs w:val="28"/>
        </w:rPr>
        <w:t>张业纲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级中药一班</w:t>
      </w:r>
      <w:r>
        <w:rPr>
          <w:rFonts w:ascii="宋体"/>
          <w:sz w:val="28"/>
          <w:szCs w:val="28"/>
        </w:rPr>
        <w:t> 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  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岳晴瑶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级中药一班</w:t>
      </w:r>
      <w:r>
        <w:rPr>
          <w:rFonts w:ascii="宋体"/>
          <w:sz w:val="28"/>
          <w:szCs w:val="28"/>
        </w:rPr>
        <w:t> 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  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杨红艳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ab/>
        <w:t>17</w:t>
      </w:r>
      <w:r>
        <w:rPr>
          <w:rFonts w:ascii="宋体" w:hAnsi="宋体" w:hint="eastAsia"/>
          <w:sz w:val="28"/>
          <w:szCs w:val="28"/>
        </w:rPr>
        <w:t>级中药二班</w:t>
      </w:r>
      <w:r>
        <w:rPr>
          <w:rFonts w:ascii="宋体"/>
          <w:sz w:val="28"/>
          <w:szCs w:val="28"/>
        </w:rPr>
        <w:t> 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网球爱好者协会：</w:t>
      </w:r>
      <w:r>
        <w:rPr>
          <w:rFonts w:ascii="黑体" w:eastAsia="黑体" w:hAnsi="黑体" w:cs="黑体"/>
          <w:b/>
          <w:bCs/>
          <w:sz w:val="32"/>
          <w:szCs w:val="32"/>
        </w:rPr>
        <w:t>"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一网情深</w:t>
      </w:r>
      <w:r>
        <w:rPr>
          <w:rFonts w:ascii="黑体" w:eastAsia="黑体" w:hAnsi="黑体" w:cs="黑体"/>
          <w:b/>
          <w:bCs/>
          <w:sz w:val="32"/>
          <w:szCs w:val="32"/>
        </w:rPr>
        <w:t>"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活动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庆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级药学班</w:t>
      </w:r>
    </w:p>
    <w:p w:rsidR="00A02D33" w:rsidRDefault="00A02D33" w:rsidP="001D2F6F">
      <w:pPr>
        <w:ind w:firstLineChars="4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徐香梅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级药学班</w:t>
      </w:r>
    </w:p>
    <w:p w:rsidR="00A02D33" w:rsidRDefault="00A02D33" w:rsidP="001D2F6F">
      <w:pPr>
        <w:ind w:firstLineChars="4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玥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级药学班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刘雪梅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级药学班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二等奖：邓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婕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级中药实验班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安欣欣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级中药实验班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董鉴慧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级中药实验班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闫志平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级中药实验班</w:t>
      </w:r>
    </w:p>
    <w:p w:rsidR="00A02D33" w:rsidRDefault="00A02D33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三等奖：李环宇</w:t>
      </w:r>
      <w:r>
        <w:rPr>
          <w:rFonts w:ascii="宋体" w:hAnsi="宋体"/>
          <w:sz w:val="28"/>
          <w:szCs w:val="28"/>
        </w:rPr>
        <w:t xml:space="preserve">       18</w:t>
      </w:r>
      <w:r>
        <w:rPr>
          <w:rFonts w:ascii="宋体" w:hAnsi="宋体" w:hint="eastAsia"/>
          <w:sz w:val="28"/>
          <w:szCs w:val="28"/>
        </w:rPr>
        <w:t>级康复二班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坤</w:t>
      </w:r>
      <w:r>
        <w:rPr>
          <w:rFonts w:ascii="宋体"/>
          <w:sz w:val="28"/>
          <w:szCs w:val="28"/>
        </w:rPr>
        <w:t> </w:t>
      </w:r>
      <w:r>
        <w:rPr>
          <w:rFonts w:ascii="宋体" w:hAnsi="宋体"/>
          <w:sz w:val="28"/>
          <w:szCs w:val="28"/>
        </w:rPr>
        <w:t xml:space="preserve">     16</w:t>
      </w:r>
      <w:r>
        <w:rPr>
          <w:rFonts w:ascii="宋体" w:hAnsi="宋体" w:hint="eastAsia"/>
          <w:sz w:val="28"/>
          <w:szCs w:val="28"/>
        </w:rPr>
        <w:t>级制药一班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李思卿</w:t>
      </w:r>
      <w:r>
        <w:rPr>
          <w:rFonts w:ascii="宋体" w:hAnsi="宋体"/>
          <w:sz w:val="28"/>
          <w:szCs w:val="28"/>
        </w:rPr>
        <w:t xml:space="preserve">       17</w:t>
      </w:r>
      <w:r>
        <w:rPr>
          <w:rFonts w:ascii="宋体" w:hAnsi="宋体" w:hint="eastAsia"/>
          <w:sz w:val="28"/>
          <w:szCs w:val="28"/>
        </w:rPr>
        <w:t>级食品与工程班</w:t>
      </w:r>
    </w:p>
    <w:p w:rsidR="00A02D33" w:rsidRDefault="00A02D33" w:rsidP="001D2F6F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蔡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猛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级中西医三班</w:t>
      </w:r>
    </w:p>
    <w:p w:rsidR="00A02D33" w:rsidRDefault="00A02D3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撷浪读书社：“为你写诗，诗漫中医”精品活动</w:t>
      </w:r>
    </w:p>
    <w:p w:rsidR="00A02D33" w:rsidRDefault="00A02D33">
      <w:pPr>
        <w:widowControl/>
        <w:tabs>
          <w:tab w:val="left" w:pos="1091"/>
          <w:tab w:val="left" w:pos="2222"/>
          <w:tab w:val="left" w:pos="4176"/>
        </w:tabs>
      </w:pPr>
      <w:r>
        <w:rPr>
          <w:rFonts w:ascii="宋体" w:hAnsi="宋体" w:hint="eastAsia"/>
          <w:kern w:val="0"/>
          <w:sz w:val="28"/>
          <w:szCs w:val="28"/>
        </w:rPr>
        <w:t>一等奖：杜家印</w:t>
      </w:r>
      <w:r>
        <w:tab/>
        <w:t xml:space="preserve">       </w:t>
      </w:r>
      <w:r>
        <w:rPr>
          <w:rFonts w:ascii="宋体" w:hAnsi="宋体"/>
          <w:kern w:val="0"/>
          <w:sz w:val="28"/>
          <w:szCs w:val="28"/>
        </w:rPr>
        <w:t>18</w:t>
      </w:r>
      <w:r>
        <w:rPr>
          <w:rFonts w:ascii="宋体" w:hAnsi="宋体" w:hint="eastAsia"/>
          <w:kern w:val="0"/>
          <w:sz w:val="28"/>
          <w:szCs w:val="28"/>
        </w:rPr>
        <w:t>级中医一体化（</w:t>
      </w:r>
      <w:r>
        <w:rPr>
          <w:rFonts w:ascii="宋体" w:hAnsi="宋体"/>
          <w:kern w:val="0"/>
          <w:sz w:val="28"/>
          <w:szCs w:val="28"/>
        </w:rPr>
        <w:t>5+3</w:t>
      </w:r>
      <w:r>
        <w:rPr>
          <w:rFonts w:ascii="宋体" w:hAnsi="宋体" w:hint="eastAsia"/>
          <w:kern w:val="0"/>
          <w:sz w:val="28"/>
          <w:szCs w:val="28"/>
        </w:rPr>
        <w:t>）一班</w:t>
      </w:r>
      <w:r>
        <w:tab/>
      </w:r>
    </w:p>
    <w:p w:rsidR="00A02D33" w:rsidRDefault="00A02D33">
      <w:pPr>
        <w:widowControl/>
        <w:tabs>
          <w:tab w:val="left" w:pos="1091"/>
          <w:tab w:val="left" w:pos="2222"/>
          <w:tab w:val="left" w:pos="4176"/>
          <w:tab w:val="left" w:pos="7203"/>
        </w:tabs>
      </w:pPr>
      <w:r>
        <w:rPr>
          <w:rFonts w:ascii="宋体" w:hAnsi="宋体" w:hint="eastAsia"/>
          <w:kern w:val="0"/>
          <w:sz w:val="28"/>
          <w:szCs w:val="28"/>
        </w:rPr>
        <w:t>二等奖：王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 w:hint="eastAsia"/>
          <w:kern w:val="0"/>
          <w:sz w:val="28"/>
          <w:szCs w:val="28"/>
        </w:rPr>
        <w:t>璟</w:t>
      </w:r>
      <w:r>
        <w:tab/>
        <w:t xml:space="preserve">       </w:t>
      </w:r>
      <w:r>
        <w:rPr>
          <w:rFonts w:ascii="宋体" w:hAnsi="宋体"/>
          <w:kern w:val="0"/>
          <w:sz w:val="28"/>
          <w:szCs w:val="28"/>
        </w:rPr>
        <w:t>17</w:t>
      </w:r>
      <w:r>
        <w:rPr>
          <w:rFonts w:ascii="宋体" w:hAnsi="宋体" w:hint="eastAsia"/>
          <w:kern w:val="0"/>
          <w:sz w:val="28"/>
          <w:szCs w:val="28"/>
        </w:rPr>
        <w:t>级中药实验班</w:t>
      </w:r>
      <w:r>
        <w:tab/>
      </w:r>
    </w:p>
    <w:p w:rsidR="00A02D33" w:rsidRDefault="00A02D33">
      <w:pPr>
        <w:widowControl/>
        <w:tabs>
          <w:tab w:val="left" w:pos="1091"/>
          <w:tab w:val="left" w:pos="2222"/>
          <w:tab w:val="left" w:pos="4176"/>
          <w:tab w:val="left" w:pos="7203"/>
        </w:tabs>
        <w:rPr>
          <w:rFonts w:ascii="黑体" w:eastAsia="黑体" w:hAnsi="黑体" w:cs="黑体"/>
          <w:sz w:val="32"/>
          <w:szCs w:val="32"/>
        </w:rPr>
      </w:pPr>
      <w:r>
        <w:rPr>
          <w:rFonts w:ascii="宋体" w:hAnsi="宋体" w:hint="eastAsia"/>
          <w:kern w:val="0"/>
          <w:sz w:val="28"/>
          <w:szCs w:val="28"/>
        </w:rPr>
        <w:t>三等奖：王淑娴</w:t>
      </w:r>
      <w:r>
        <w:tab/>
        <w:t xml:space="preserve">       </w:t>
      </w:r>
      <w:r>
        <w:rPr>
          <w:rFonts w:ascii="宋体" w:hAnsi="宋体"/>
          <w:kern w:val="0"/>
          <w:sz w:val="28"/>
          <w:szCs w:val="28"/>
        </w:rPr>
        <w:t>15</w:t>
      </w:r>
      <w:r>
        <w:rPr>
          <w:rFonts w:ascii="宋体" w:hAnsi="宋体" w:hint="eastAsia"/>
          <w:kern w:val="0"/>
          <w:sz w:val="28"/>
          <w:szCs w:val="28"/>
        </w:rPr>
        <w:t>级中医一班</w:t>
      </w:r>
      <w:r>
        <w:tab/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心理协会：走进心理学</w:t>
      </w:r>
    </w:p>
    <w:p w:rsidR="00A02D33" w:rsidRDefault="00A02D33">
      <w:pPr>
        <w:widowControl/>
        <w:shd w:val="clear" w:color="auto" w:fill="FFFFFF"/>
        <w:tabs>
          <w:tab w:val="left" w:pos="2880"/>
          <w:tab w:val="left" w:pos="3120"/>
        </w:tabs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一等奖：张海源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tabs>
          <w:tab w:val="left" w:pos="2880"/>
          <w:tab w:val="left" w:pos="3120"/>
          <w:tab w:val="left" w:pos="4080"/>
        </w:tabs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二等奖：孙小兰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级药学班</w:t>
      </w:r>
    </w:p>
    <w:p w:rsidR="00A02D33" w:rsidRDefault="00A02D33">
      <w:pPr>
        <w:widowControl/>
        <w:shd w:val="clear" w:color="auto" w:fill="FFFFFF"/>
        <w:tabs>
          <w:tab w:val="left" w:pos="2880"/>
          <w:tab w:val="left" w:pos="3120"/>
        </w:tabs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三等奖：高新梅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爱心社：“走进星星的你”精品活动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洁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二等奖：段肃凯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三等奖：秦碧林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级护理四班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心之语手语志愿服务社：手语歌曲大赛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任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锐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陈雪楠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程融荣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文志云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周静静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王雨晴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何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静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盈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曹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何子婧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级市场营销一班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刘佳庆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级市场营销一班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郭倍倍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级市场营销一班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赵雅靖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冯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乐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张雅倩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魏佩璇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鲍思冉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李晨薇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贾晓红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级信息管理（医药管理方向）一班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王卫茜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级信息管理（医药管理方向）一班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洁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沈玉莹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李采临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罗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懿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赵新栋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胡芷魁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燕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曹晓芸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郝燕楠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白丽蓉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汪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tabs>
          <w:tab w:val="left" w:pos="2880"/>
        </w:tabs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高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雅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级针灸推拿一班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太极柔力球协会：“玲珑杯”精品活动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单人赛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男子组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恺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ab/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二等奖：靳石磊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三等奖：武慧韬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女子组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一等奖：李晋凯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二等奖：贺佳慧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三等奖：黄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睿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级中医四班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双人赛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男子组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一等奖：王文华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牟成威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女子组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一等奖：闫萌果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武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煜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乒乓球爱好者协会：第十八届“杏林杯”乒乓球比赛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男子单打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一等奖：靳石磊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二等奖：张世鹏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三等奖：杨延泽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女子单打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一等奖：刘佳慧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二等奖：尚汇渊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三等奖：徐丹娜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级临床中药班</w:t>
      </w:r>
    </w:p>
    <w:p w:rsidR="00A02D33" w:rsidRDefault="00A02D33">
      <w:pPr>
        <w:widowControl/>
        <w:shd w:val="clear" w:color="auto" w:fill="FFFFFF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男子团体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一等奖：李旭辉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级针灸推拿傅山班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孙嘉欣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级针灸推拿二班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龙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级针灸推拿一班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耿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健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级针灸推拿傅山班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级针灸推拿傅山班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二等奖：张世鹏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钱逸峰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史东辉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郝伟东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龚志翔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三等奖：谷彦军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级临床中药班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tabs>
          <w:tab w:val="left" w:pos="2940"/>
        </w:tabs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赵泓瑜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级中药二班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吕龙全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级中药一班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黄凌斌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常佳东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级药学班</w:t>
      </w:r>
    </w:p>
    <w:p w:rsidR="00A02D33" w:rsidRDefault="00A02D33">
      <w:pPr>
        <w:widowControl/>
        <w:shd w:val="clear" w:color="auto" w:fill="FFFFFF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女子团体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一等奖：尚汇渊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覃丽芬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栗文捷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徐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红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级中医二班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钱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旻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二等奖：冯薛佳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级生物工程一班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史晨男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级生物制药一班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吕晓宇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级生物制药一班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殷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蕾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级制药工程一班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朱文昕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级食品科学与工程一班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三等奖：刘佳慧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张艺文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郑宇航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男女混双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一等奖：张世鹏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宿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二等奖：徐丹娜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级临床中药班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谷彦军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级临床中药班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三等奖：杨延泽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级应用心理班</w:t>
      </w:r>
    </w:p>
    <w:p w:rsidR="00A02D33" w:rsidRDefault="00A02D33">
      <w:pPr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殷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蕾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羽毛球协会：飞羽杯比赛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一等奖：王宇浩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张煜之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王佳月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陈巧嫣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钟珍曼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贾天凤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邹高霞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陈裕云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赵子奇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成佩乾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级市营班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师碧悦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级信管班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二等奖：张泽宇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蔡双娇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彭海林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 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陈乾兑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高晋阳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级针推实验班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周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环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帅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培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迪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 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郜海涛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级针推四班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陈章程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级针推四班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三等奖：房延苏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ind w:firstLine="42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李昌盛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马婷婷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彭冰霏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卢贞英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王梓铭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杨招娣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穆云飞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 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级中医四班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江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睿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级中医实验班</w:t>
      </w:r>
    </w:p>
    <w:p w:rsidR="00A02D33" w:rsidRDefault="00A02D33">
      <w:pPr>
        <w:widowControl/>
        <w:shd w:val="clear" w:color="auto" w:fill="FFFFFF"/>
        <w:ind w:firstLine="112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赵旭哲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针灸爱好者协会</w:t>
      </w:r>
      <w:r>
        <w:rPr>
          <w:rFonts w:ascii="黑体" w:eastAsia="黑体" w:hAnsi="黑体" w:cs="黑体"/>
          <w:b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“针知杯”针灸技能操作大赛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一等奖：王香香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二等奖：李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级针推一班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常浩杰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级中西医四班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三等奖：师雅君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肖凯文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陈容容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级针推二班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尚武跆拳道：第七届品势与腿法比赛</w:t>
      </w:r>
    </w:p>
    <w:p w:rsidR="00A02D33" w:rsidRDefault="00A02D33">
      <w:pPr>
        <w:widowControl/>
        <w:shd w:val="clear" w:color="auto" w:fill="FFFFFF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品势高阶赛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一等奖：冯少石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二等奖：尚汇渊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三等奖：李若晨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级中药二班</w:t>
      </w:r>
    </w:p>
    <w:p w:rsidR="00A02D33" w:rsidRDefault="00A02D33">
      <w:pPr>
        <w:widowControl/>
        <w:shd w:val="clear" w:color="auto" w:fill="FFFFFF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腿法比赛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一等奖：李若晨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二等奖：冯少石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三等奖：辛科元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级制药一班</w:t>
      </w:r>
    </w:p>
    <w:p w:rsidR="00A02D33" w:rsidRDefault="00A02D33">
      <w:pPr>
        <w:widowControl/>
        <w:shd w:val="clear" w:color="auto" w:fill="FFFFFF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太极一章团体赛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一等奖：冯少石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 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郝阳晶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级临床中药一班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刘志宏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王佳佳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级中医定向班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黎嘉怡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级临床中药一班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二等奖：辛科元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袁广德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安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韩洲冰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三等奖：郭泓毅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级食品一班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晶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级护理一班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陈慧坤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级中药三班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营销管理协会：第一届我的视界大赛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一等奖：名媛少女队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刘佳茹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胡若兰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苏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蓉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徐婕姣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级中西医四班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二等奖：葬爱家族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郑艺萍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薇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胡艳霏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李可正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级信息管理班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三等奖：王杨母魏队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王璐瑶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母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慧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魏晓宇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排球协会：第二十五届排球赛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男子组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一等奖：针灸推拿学院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苏江洲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松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孙志刚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孙灵杰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级针推实验班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廖烜东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级康复三班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朱培坤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级康复三班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朱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涛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曹栎月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级针推二班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杨翼龙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级康复一班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刘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炜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级康复二班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王煚祎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级针推四班</w:t>
      </w:r>
    </w:p>
    <w:p w:rsidR="00A02D33" w:rsidRDefault="00A02D33" w:rsidP="001D2F6F">
      <w:pPr>
        <w:widowControl/>
        <w:tabs>
          <w:tab w:val="left" w:pos="4454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徐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树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级针推四班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二等奖：医药管理学院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赵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鑫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级信管班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钱逸峰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级市营班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王赞帅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级医管班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赵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杰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级医管班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张继雷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级医管班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郝伟东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级信管班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田可成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级信管班</w:t>
      </w:r>
    </w:p>
    <w:p w:rsidR="00A02D33" w:rsidRDefault="00A02D33">
      <w:pPr>
        <w:widowControl/>
        <w:shd w:val="clear" w:color="auto" w:fill="FFFFFF"/>
        <w:ind w:firstLine="1120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高继顺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级信管班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三等奖：留学生队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夏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博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萨达尔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博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李光耀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付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生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孝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德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李光众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勉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玉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龙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级中西医</w:t>
      </w:r>
    </w:p>
    <w:p w:rsidR="00A02D33" w:rsidRDefault="00A02D33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女子组</w:t>
      </w:r>
    </w:p>
    <w:p w:rsidR="00A02D33" w:rsidRDefault="00A02D33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一等奖：护理学院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王雪霞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级护理二班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蕾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级护理二班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黄意林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级护理二班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王澍垚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级护理二班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谷倩倩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级护理一班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罗书凝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级护理二班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张开晴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级护理三班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王桂梅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级护理三班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张铁樱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级护理三班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唐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帆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级护理一班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黄桂妍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级护理一班</w:t>
      </w:r>
    </w:p>
    <w:p w:rsidR="00A02D33" w:rsidRDefault="00A02D33" w:rsidP="001D2F6F">
      <w:pPr>
        <w:widowControl/>
        <w:tabs>
          <w:tab w:val="left" w:pos="1921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姚彧欣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级护理一班</w:t>
      </w:r>
    </w:p>
    <w:p w:rsidR="00A02D33" w:rsidRDefault="00A02D33">
      <w:pPr>
        <w:widowControl/>
        <w:tabs>
          <w:tab w:val="left" w:pos="1921"/>
        </w:tabs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二等奖：制药与食品工程学院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彭天萍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周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雪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苏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敏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袁爱春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级生物工程一班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赵梓婷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级生物工程一班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蔷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冯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烁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李佳玮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年志梅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级生物工程一班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翟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阳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级制药工程一班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代彤彤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等线" w:eastAsia="等线" w:hAnsi="等线" w:cs="等线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崔佳欣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级食品科学与工程一班</w:t>
      </w:r>
      <w:r>
        <w:rPr>
          <w:rFonts w:ascii="宋体"/>
          <w:color w:val="000000"/>
          <w:sz w:val="28"/>
          <w:szCs w:val="28"/>
        </w:rPr>
        <w:tab/>
      </w:r>
    </w:p>
    <w:p w:rsidR="00A02D33" w:rsidRDefault="00A02D33">
      <w:pPr>
        <w:widowControl/>
        <w:tabs>
          <w:tab w:val="left" w:pos="1921"/>
        </w:tabs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三等奖：针灸推拿学院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张靖寅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余晓洋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级针推四班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杨玉小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级康复一班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徐丙姗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级康复二班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叶凯静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级针推三班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杨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静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级针推三班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常遇昕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级针推三班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陈慕婉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级针推三班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谢杰杏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级康复一班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王妤潇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级针推三班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钟禄欣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级针推一班</w:t>
      </w:r>
    </w:p>
    <w:p w:rsidR="00A02D33" w:rsidRDefault="00A02D33" w:rsidP="001D2F6F">
      <w:pPr>
        <w:widowControl/>
        <w:tabs>
          <w:tab w:val="left" w:pos="1921"/>
          <w:tab w:val="left" w:pos="2880"/>
        </w:tabs>
        <w:ind w:firstLineChars="400" w:firstLine="31680"/>
        <w:jc w:val="left"/>
        <w:textAlignment w:val="center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赵亚平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</w:t>
      </w:r>
      <w:r>
        <w:rPr>
          <w:rFonts w:ascii="宋体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级康复一班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演讲协会：第十一届“真我风采”主持人大赛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一等奖：吕锦涛</w:t>
      </w:r>
      <w:r>
        <w:rPr>
          <w:rFonts w:ascii="宋体" w:hAnsi="宋体"/>
          <w:bCs/>
          <w:color w:val="000000"/>
          <w:sz w:val="28"/>
          <w:szCs w:val="28"/>
        </w:rPr>
        <w:t xml:space="preserve">        18</w:t>
      </w:r>
      <w:r>
        <w:rPr>
          <w:rFonts w:ascii="宋体" w:hAnsi="宋体" w:hint="eastAsia"/>
          <w:bCs/>
          <w:color w:val="000000"/>
          <w:sz w:val="28"/>
          <w:szCs w:val="28"/>
        </w:rPr>
        <w:t>级应用心理一班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二等奖：刘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坤</w:t>
      </w:r>
      <w:r>
        <w:rPr>
          <w:rFonts w:ascii="宋体" w:hAnsi="宋体"/>
          <w:bCs/>
          <w:color w:val="000000"/>
          <w:sz w:val="28"/>
          <w:szCs w:val="28"/>
        </w:rPr>
        <w:t xml:space="preserve">        18</w:t>
      </w:r>
      <w:r>
        <w:rPr>
          <w:rFonts w:ascii="宋体" w:hAnsi="宋体" w:hint="eastAsia"/>
          <w:bCs/>
          <w:color w:val="000000"/>
          <w:sz w:val="28"/>
          <w:szCs w:val="28"/>
        </w:rPr>
        <w:t>级信管一班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三等奖：郭昊天</w:t>
      </w:r>
      <w:r>
        <w:rPr>
          <w:rFonts w:ascii="宋体" w:hAnsi="宋体"/>
          <w:bCs/>
          <w:color w:val="000000"/>
          <w:sz w:val="28"/>
          <w:szCs w:val="28"/>
        </w:rPr>
        <w:t xml:space="preserve">        18</w:t>
      </w:r>
      <w:r>
        <w:rPr>
          <w:rFonts w:ascii="宋体" w:hAnsi="宋体" w:hint="eastAsia"/>
          <w:bCs/>
          <w:color w:val="000000"/>
          <w:sz w:val="28"/>
          <w:szCs w:val="28"/>
        </w:rPr>
        <w:t>级中医学</w:t>
      </w:r>
      <w:r>
        <w:rPr>
          <w:rFonts w:ascii="宋体" w:hAnsi="宋体"/>
          <w:bCs/>
          <w:color w:val="000000"/>
          <w:sz w:val="28"/>
          <w:szCs w:val="28"/>
        </w:rPr>
        <w:t>5+3</w:t>
      </w:r>
      <w:r>
        <w:rPr>
          <w:rFonts w:ascii="宋体" w:hAnsi="宋体" w:hint="eastAsia"/>
          <w:bCs/>
          <w:color w:val="000000"/>
          <w:sz w:val="28"/>
          <w:szCs w:val="28"/>
        </w:rPr>
        <w:t>一体化二班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艺翔书画艺术协会：第十二届涂鸦大赛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/>
          <w:bCs/>
          <w:color w:val="000000"/>
          <w:sz w:val="27"/>
          <w:szCs w:val="27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工艺类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一等奖：陈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级针推一班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二等奖：赵云龙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级康复二班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三等奖：梁旭青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b/>
          <w:bCs/>
          <w:color w:val="000000"/>
          <w:sz w:val="27"/>
          <w:szCs w:val="27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服装类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一等奖：范淑慧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级临床中药班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二等奖：南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烨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级针推一班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三等奖：续嗣钰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级中医傅山班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音乐爱好者协会</w:t>
      </w:r>
      <w:r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第十四届校园之星歌手大赛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一等奖：孙祎濛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二等奖：孙振博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三等奖：王超楠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级针推一班</w:t>
      </w:r>
    </w:p>
    <w:p w:rsidR="00A02D33" w:rsidRDefault="00A02D33">
      <w:pPr>
        <w:widowControl/>
        <w:shd w:val="clear" w:color="auto" w:fill="FFFFFF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shd w:val="clear" w:color="auto" w:fill="FFFFFF"/>
        </w:rPr>
        <w:t>环保志愿者协会：“绿意工坊”之环保设计大赛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手工组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一等奖：韩晓倩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级营销一班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钧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级营销一班</w:t>
      </w:r>
    </w:p>
    <w:p w:rsidR="00A02D33" w:rsidRDefault="00A02D33">
      <w:pPr>
        <w:widowControl/>
        <w:shd w:val="clear" w:color="auto" w:fill="FFFFFF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二等奖：赵凯玥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级涉外护理二班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三等奖：李仰溥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黄聪锐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  <w:shd w:val="clear" w:color="auto" w:fill="FFFFFF"/>
        </w:rPr>
        <w:t>服装组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一等奖：贾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宁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状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吴丽娟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刘星宇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级护理一班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二等奖：贾荣芳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孔德馨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黄香玲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三等奖：刘乃需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刘宪萍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彤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吴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篮球爱好者协会：篮球争霸赛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一等奖：邹永禄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陈建勋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级药物分析班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苏恩师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王晟宇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吕金钊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岩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吴鹏程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周玢倩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浩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婕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李安琪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级涉外护理一班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张林瑞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级中西医实验班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米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级中西医四班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弓湉田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17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级中医定向班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二等奖：宿鑫鑫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级生物工程一班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王江帆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羿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级心理一班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尹进宝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级生物工程一班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航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级食品一班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李国威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级生物工程一班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戴金君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级生物制药一班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李兰兰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程永华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谷旻昭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级制药工程一班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李月啸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马雨森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级信息管理班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高天宇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级康复二班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皓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康复二班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馨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16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三等奖：李佳鹏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级生物制药一班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李晨旖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博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级食品工程班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赵啟章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级生物制药一班</w:t>
      </w:r>
    </w:p>
    <w:p w:rsidR="00A02D33" w:rsidRDefault="00A02D33" w:rsidP="001D2F6F">
      <w:pPr>
        <w:widowControl/>
        <w:shd w:val="clear" w:color="auto" w:fill="FFFFFF"/>
        <w:ind w:firstLineChars="200" w:firstLine="3168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黄汝清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级中医一班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  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陈一花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级中药三班</w:t>
      </w:r>
    </w:p>
    <w:p w:rsidR="00A02D33" w:rsidRDefault="00A02D33">
      <w:pPr>
        <w:widowControl/>
        <w:shd w:val="clear" w:color="auto" w:fill="FFFFFF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  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张家国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级中医三班</w:t>
      </w:r>
    </w:p>
    <w:p w:rsidR="00A02D33" w:rsidRDefault="00A02D33" w:rsidP="001D2F6F">
      <w:pPr>
        <w:widowControl/>
        <w:shd w:val="clear" w:color="auto" w:fill="FFFFFF"/>
        <w:ind w:firstLineChars="400" w:firstLine="31680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郑子豪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18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级针推一班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李可古中医学堂：第三届“灵兰杯”知识竞赛</w:t>
      </w:r>
    </w:p>
    <w:p w:rsidR="00A02D33" w:rsidRDefault="00A02D33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一等奖：李焕东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</w:t>
      </w:r>
      <w:r>
        <w:rPr>
          <w:rFonts w:ascii="宋体"/>
          <w:kern w:val="0"/>
          <w:sz w:val="28"/>
          <w:szCs w:val="28"/>
        </w:rPr>
        <w:tab/>
      </w:r>
      <w:r>
        <w:rPr>
          <w:rFonts w:ascii="宋体"/>
          <w:kern w:val="0"/>
          <w:sz w:val="28"/>
          <w:szCs w:val="28"/>
        </w:rPr>
        <w:tab/>
      </w:r>
      <w:r>
        <w:rPr>
          <w:rFonts w:ascii="宋体" w:hAnsi="宋体"/>
          <w:kern w:val="0"/>
          <w:sz w:val="28"/>
          <w:szCs w:val="28"/>
        </w:rPr>
        <w:t xml:space="preserve"> 16</w:t>
      </w:r>
      <w:r>
        <w:rPr>
          <w:rFonts w:ascii="宋体" w:hAnsi="宋体" w:hint="eastAsia"/>
          <w:kern w:val="0"/>
          <w:sz w:val="28"/>
          <w:szCs w:val="28"/>
        </w:rPr>
        <w:t>级中西医三班</w:t>
      </w:r>
    </w:p>
    <w:p w:rsidR="00A02D33" w:rsidRDefault="00A02D33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二等奖：郝艺晶</w:t>
      </w:r>
      <w:r>
        <w:rPr>
          <w:rFonts w:ascii="宋体"/>
          <w:kern w:val="0"/>
          <w:sz w:val="28"/>
          <w:szCs w:val="28"/>
        </w:rPr>
        <w:t>   </w:t>
      </w:r>
      <w:r>
        <w:rPr>
          <w:rFonts w:ascii="宋体"/>
          <w:kern w:val="0"/>
          <w:sz w:val="28"/>
          <w:szCs w:val="28"/>
        </w:rPr>
        <w:tab/>
      </w:r>
      <w:r>
        <w:rPr>
          <w:rFonts w:ascii="宋体" w:hAnsi="宋体"/>
          <w:kern w:val="0"/>
          <w:sz w:val="28"/>
          <w:szCs w:val="28"/>
        </w:rPr>
        <w:t xml:space="preserve"> 17</w:t>
      </w:r>
      <w:r>
        <w:rPr>
          <w:rFonts w:ascii="宋体" w:hAnsi="宋体" w:hint="eastAsia"/>
          <w:kern w:val="0"/>
          <w:sz w:val="28"/>
          <w:szCs w:val="28"/>
        </w:rPr>
        <w:t>级针推一班</w:t>
      </w:r>
    </w:p>
    <w:p w:rsidR="00A02D33" w:rsidRDefault="00A02D33">
      <w:pPr>
        <w:widowControl/>
        <w:tabs>
          <w:tab w:val="left" w:pos="3120"/>
        </w:tabs>
        <w:jc w:val="left"/>
        <w:rPr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三等奖：靳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茜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     15</w:t>
      </w:r>
      <w:r>
        <w:rPr>
          <w:rFonts w:ascii="宋体" w:hAnsi="宋体" w:hint="eastAsia"/>
          <w:kern w:val="0"/>
          <w:sz w:val="28"/>
          <w:szCs w:val="28"/>
        </w:rPr>
        <w:t>级中医二班</w:t>
      </w: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b/>
          <w:bCs/>
          <w:color w:val="000000"/>
          <w:kern w:val="0"/>
          <w:sz w:val="28"/>
          <w:szCs w:val="28"/>
          <w:shd w:val="clear" w:color="auto" w:fill="FFFFFF"/>
        </w:rPr>
      </w:pPr>
    </w:p>
    <w:p w:rsidR="00A02D33" w:rsidRDefault="00A02D33">
      <w:pPr>
        <w:widowControl/>
        <w:shd w:val="clear" w:color="auto" w:fill="FFFFFF"/>
        <w:rPr>
          <w:rFonts w:ascii="黑体" w:eastAsia="黑体" w:hAnsi="黑体" w:cs="黑体"/>
          <w:sz w:val="48"/>
          <w:szCs w:val="48"/>
        </w:rPr>
        <w:sectPr w:rsidR="00A02D33">
          <w:footerReference w:type="default" r:id="rId6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A02D33" w:rsidRDefault="00A02D33"/>
    <w:sectPr w:rsidR="00A02D33" w:rsidSect="004F1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33" w:rsidRDefault="00A02D33" w:rsidP="004F12FE">
      <w:r>
        <w:separator/>
      </w:r>
    </w:p>
  </w:endnote>
  <w:endnote w:type="continuationSeparator" w:id="0">
    <w:p w:rsidR="00A02D33" w:rsidRDefault="00A02D33" w:rsidP="004F1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微软雅黑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D33" w:rsidRDefault="00A02D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33" w:rsidRDefault="00A02D33" w:rsidP="004F12FE">
      <w:r>
        <w:separator/>
      </w:r>
    </w:p>
  </w:footnote>
  <w:footnote w:type="continuationSeparator" w:id="0">
    <w:p w:rsidR="00A02D33" w:rsidRDefault="00A02D33" w:rsidP="004F1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H2T3MKkXmUkluUqgioy9f2WAszg=" w:salt="ZOGwzAyCSbHB3JwUqCYzF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FE"/>
    <w:rsid w:val="001B0254"/>
    <w:rsid w:val="001D2F6F"/>
    <w:rsid w:val="004F12FE"/>
    <w:rsid w:val="007364C3"/>
    <w:rsid w:val="00A02D33"/>
    <w:rsid w:val="072738BF"/>
    <w:rsid w:val="40102CEA"/>
    <w:rsid w:val="49560EC9"/>
    <w:rsid w:val="4B7F60B4"/>
    <w:rsid w:val="639C55D2"/>
    <w:rsid w:val="66CC006C"/>
    <w:rsid w:val="748056EF"/>
    <w:rsid w:val="7E71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FE"/>
    <w:pPr>
      <w:widowControl w:val="0"/>
      <w:jc w:val="both"/>
    </w:pPr>
    <w:rPr>
      <w:rFonts w:ascii="Calibri" w:hAnsi="Calibri" w:cs="宋体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12FE"/>
    <w:pPr>
      <w:keepNext/>
      <w:keepLines/>
      <w:spacing w:before="340" w:after="330" w:line="576" w:lineRule="auto"/>
      <w:outlineLvl w:val="0"/>
    </w:pPr>
    <w:rPr>
      <w:rFonts w:ascii="Times New Roman" w:eastAsia="华文仿宋" w:hAnsi="Times New Roman" w:cs="Times New Roman"/>
      <w:b/>
      <w:kern w:val="44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12FE"/>
    <w:pPr>
      <w:keepNext/>
      <w:keepLines/>
      <w:spacing w:before="260" w:after="260" w:line="413" w:lineRule="auto"/>
      <w:jc w:val="left"/>
      <w:outlineLvl w:val="1"/>
    </w:pPr>
    <w:rPr>
      <w:rFonts w:ascii="Arial" w:eastAsia="仿宋" w:hAnsi="Arial" w:cs="Times New Roman"/>
      <w:b/>
      <w:kern w:val="0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12FE"/>
    <w:rPr>
      <w:rFonts w:eastAsia="华文仿宋"/>
      <w:b/>
      <w:kern w:val="44"/>
      <w:sz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F12FE"/>
    <w:rPr>
      <w:rFonts w:ascii="Arial" w:eastAsia="仿宋" w:hAnsi="Arial"/>
      <w:b/>
      <w:sz w:val="32"/>
    </w:rPr>
  </w:style>
  <w:style w:type="paragraph" w:styleId="Footer">
    <w:name w:val="footer"/>
    <w:basedOn w:val="Normal"/>
    <w:link w:val="FooterChar"/>
    <w:uiPriority w:val="99"/>
    <w:rsid w:val="004F1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6489"/>
    <w:rPr>
      <w:rFonts w:ascii="Calibri" w:hAnsi="Calibri" w:cs="宋体"/>
      <w:sz w:val="18"/>
      <w:szCs w:val="18"/>
    </w:rPr>
  </w:style>
  <w:style w:type="paragraph" w:customStyle="1" w:styleId="p0">
    <w:name w:val="p0"/>
    <w:basedOn w:val="Normal"/>
    <w:uiPriority w:val="99"/>
    <w:rsid w:val="004F12F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41</Pages>
  <Words>2488</Words>
  <Characters>14183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侯晓蕾</dc:creator>
  <cp:keywords/>
  <dc:description/>
  <cp:lastModifiedBy>侯玲</cp:lastModifiedBy>
  <cp:revision>2</cp:revision>
  <cp:lastPrinted>2019-01-08T02:35:00Z</cp:lastPrinted>
  <dcterms:created xsi:type="dcterms:W3CDTF">2018-12-30T07:35:00Z</dcterms:created>
  <dcterms:modified xsi:type="dcterms:W3CDTF">2019-09-12T08:30:00Z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