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95" w:rsidRDefault="00850F95">
      <w:pPr>
        <w:widowControl/>
        <w:jc w:val="center"/>
        <w:textAlignment w:val="center"/>
        <w:rPr>
          <w:rFonts w:ascii="宋体" w:cs="宋体"/>
          <w:color w:val="000000"/>
          <w:kern w:val="0"/>
          <w:sz w:val="32"/>
          <w:szCs w:val="32"/>
          <w:lang/>
        </w:rPr>
      </w:pPr>
      <w:r>
        <w:rPr>
          <w:rFonts w:ascii="宋体" w:hAnsi="宋体" w:cs="宋体" w:hint="eastAsia"/>
          <w:color w:val="000000"/>
          <w:kern w:val="0"/>
          <w:sz w:val="36"/>
          <w:szCs w:val="36"/>
          <w:lang/>
        </w:rPr>
        <w:t>科技文化节</w:t>
      </w:r>
      <w:r>
        <w:rPr>
          <w:rFonts w:ascii="宋体" w:hAnsi="宋体" w:cs="宋体"/>
          <w:color w:val="000000"/>
          <w:kern w:val="0"/>
          <w:sz w:val="36"/>
          <w:szCs w:val="36"/>
          <w:lang/>
        </w:rPr>
        <w:t>ERP</w:t>
      </w:r>
      <w:r>
        <w:rPr>
          <w:rFonts w:ascii="宋体" w:hAnsi="宋体" w:cs="宋体" w:hint="eastAsia"/>
          <w:color w:val="000000"/>
          <w:kern w:val="0"/>
          <w:sz w:val="36"/>
          <w:szCs w:val="36"/>
          <w:lang/>
        </w:rPr>
        <w:t>沙盘模拟暨营销策划大赛参赛名单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医药管理学院：</w:t>
      </w:r>
    </w:p>
    <w:p w:rsidR="00850F95" w:rsidRDefault="00850F95" w:rsidP="003F5D1E">
      <w:pPr>
        <w:widowControl/>
        <w:ind w:leftChars="104" w:left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常智超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高海瑞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张世鹏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赵子奇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王嫚清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宁智慧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信管班刘佳伟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郑紫鹏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裕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信管班赵境泽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卫世伟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卞瑛杰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信管班包雅鑫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潘梦蝶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彭明威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信管班王国华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施俊彤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幸志华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王圆圆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胡若兰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昱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杨耀景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孙树呈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杨元钦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张占杰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成鹏宇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张博文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张晨阳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伍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磊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</w:p>
    <w:p w:rsidR="00850F95" w:rsidRDefault="00850F95">
      <w:pPr>
        <w:widowControl/>
        <w:jc w:val="center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曾惠娇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龙李娟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许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婕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张媛媛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刘泳江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白启源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徐熙凤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周子琳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郭倍倍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</w:p>
    <w:p w:rsidR="00850F95" w:rsidRDefault="00850F95" w:rsidP="003F5D1E">
      <w:pPr>
        <w:widowControl/>
        <w:ind w:leftChars="104" w:left="31680"/>
        <w:jc w:val="left"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李晨薇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刘松松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周成杰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窦智杨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杨馥琳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阮雪莹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尚晚霞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蔡金蓉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赵艳茹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张立平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翟瑞琪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妍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黄婧媛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陈家航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闫宇雯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管若彤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</w:p>
    <w:p w:rsidR="00850F95" w:rsidRDefault="00850F95" w:rsidP="003F5D1E">
      <w:pPr>
        <w:widowControl/>
        <w:ind w:leftChars="104" w:left="31680"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鲍思冉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舒馨锐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师碧悦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赵雅靖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王世乐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刘慧琴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赵铭琦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蒋力平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栗亚芳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左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悦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</w:p>
    <w:p w:rsidR="00850F95" w:rsidRDefault="00850F95" w:rsidP="003F5D1E">
      <w:pPr>
        <w:widowControl/>
        <w:ind w:leftChars="104" w:left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王彩雄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肖瑞斌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龙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申思浩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王梦婷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王瑞琦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陈裕云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何茂琴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牛婷婷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光若月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瑞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医管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杜振宇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蕾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常盼盼</w:t>
      </w:r>
      <w:r>
        <w:rPr>
          <w:rFonts w:ascii="宋体" w:hAnsi="宋体" w:cs="宋体"/>
          <w:color w:val="000000"/>
          <w:sz w:val="22"/>
          <w:szCs w:val="22"/>
        </w:rPr>
        <w:t xml:space="preserve">  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魏佩璇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信管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雷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市营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</w:p>
    <w:p w:rsidR="00850F95" w:rsidRDefault="00850F95" w:rsidP="003F5D1E">
      <w:pPr>
        <w:widowControl/>
        <w:ind w:leftChars="104" w:left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基础医学院：</w:t>
      </w:r>
    </w:p>
    <w:p w:rsidR="00850F95" w:rsidRDefault="00850F95" w:rsidP="003F5D1E">
      <w:pPr>
        <w:widowControl/>
        <w:ind w:firstLineChars="2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周玢倩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吴冠东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生物技术班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冯永新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</w:p>
    <w:p w:rsidR="00850F95" w:rsidRDefault="00850F95" w:rsidP="003F5D1E">
      <w:pPr>
        <w:widowControl/>
        <w:ind w:firstLineChars="2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吴洁虹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张媛媛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刘文慧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</w:p>
    <w:p w:rsidR="00850F95" w:rsidRDefault="00850F95" w:rsidP="003F5D1E">
      <w:pPr>
        <w:widowControl/>
        <w:ind w:firstLineChars="2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唐洋洋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贾智涵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孙振博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</w:p>
    <w:p w:rsidR="00850F95" w:rsidRDefault="00850F95" w:rsidP="003F5D1E">
      <w:pPr>
        <w:widowControl/>
        <w:ind w:firstLineChars="2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宁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生物信息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李宝媛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生物技术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中药与食品工程学院：</w:t>
      </w:r>
    </w:p>
    <w:p w:rsidR="00850F95" w:rsidRDefault="00850F95" w:rsidP="003F5D1E">
      <w:pPr>
        <w:widowControl/>
        <w:ind w:leftChars="208" w:left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李佳鹏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博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赵啟章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付志敏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中药实验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申振楠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</w:p>
    <w:p w:rsidR="00850F95" w:rsidRDefault="00850F95" w:rsidP="003F5D1E">
      <w:pPr>
        <w:widowControl/>
        <w:ind w:leftChars="208" w:left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露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1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李依琳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1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黄章章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</w:p>
    <w:p w:rsidR="00850F95" w:rsidRDefault="00850F95" w:rsidP="003F5D1E">
      <w:pPr>
        <w:widowControl/>
        <w:ind w:leftChars="208" w:left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鑫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1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连彬惟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1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尚钰华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</w:p>
    <w:p w:rsidR="00850F95" w:rsidRDefault="00850F95" w:rsidP="003F5D1E">
      <w:pPr>
        <w:widowControl/>
        <w:ind w:firstLineChars="2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陈世超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1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制药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1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顾凯元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杨飞飞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临床中药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宋天宇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临药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李拴虎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临药</w:t>
      </w:r>
    </w:p>
    <w:p w:rsidR="00850F95" w:rsidRDefault="00850F95" w:rsidP="003F5D1E">
      <w:pPr>
        <w:widowControl/>
        <w:ind w:firstLineChars="200" w:firstLine="31680"/>
        <w:jc w:val="left"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刘思彤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中药三班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药分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武宇虹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药分</w:t>
      </w:r>
    </w:p>
    <w:p w:rsidR="00850F95" w:rsidRDefault="00850F95" w:rsidP="003F5D1E">
      <w:pPr>
        <w:widowControl/>
        <w:ind w:firstLineChars="2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邓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建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中药二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范纪元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临药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诚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药学</w:t>
      </w:r>
    </w:p>
    <w:p w:rsidR="00850F95" w:rsidRDefault="00850F95" w:rsidP="003F5D1E">
      <w:pPr>
        <w:widowControl/>
        <w:ind w:firstLineChars="2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原玮莉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药学班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董玲君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药学班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罗丽丽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药学班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</w:p>
    <w:p w:rsidR="00850F95" w:rsidRDefault="00850F95" w:rsidP="003F5D1E">
      <w:pPr>
        <w:widowControl/>
        <w:ind w:firstLineChars="200" w:firstLine="31680"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关贞莹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药学班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王晶晶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药学班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生物制药</w:t>
      </w:r>
    </w:p>
    <w:p w:rsidR="00850F95" w:rsidRDefault="00850F95" w:rsidP="003F5D1E">
      <w:pPr>
        <w:widowControl/>
        <w:ind w:leftChars="208" w:left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文佳珂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高永明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芬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中药实验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许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彤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孟子盈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宋祎贤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</w:p>
    <w:p w:rsidR="00850F95" w:rsidRDefault="00850F95" w:rsidP="003F5D1E">
      <w:pPr>
        <w:widowControl/>
        <w:ind w:firstLineChars="2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药物分析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1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王雨濛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药物分析</w:t>
      </w:r>
    </w:p>
    <w:p w:rsidR="00850F95" w:rsidRDefault="00850F95" w:rsidP="003F5D1E">
      <w:pPr>
        <w:widowControl/>
        <w:ind w:firstLineChars="2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吴乙庚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2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贺紫东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权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</w:p>
    <w:p w:rsidR="00850F95" w:rsidRDefault="00850F95" w:rsidP="003F5D1E">
      <w:pPr>
        <w:widowControl/>
        <w:ind w:firstLineChars="2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梁宇同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生制</w:t>
      </w:r>
    </w:p>
    <w:p w:rsidR="00850F95" w:rsidRDefault="00850F95" w:rsidP="003F5D1E">
      <w:pPr>
        <w:widowControl/>
        <w:ind w:firstLineChars="2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中医与临床学院：</w:t>
      </w:r>
    </w:p>
    <w:p w:rsidR="00850F95" w:rsidRDefault="00850F95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黄汝清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李晨旖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张莉惠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中医定向</w:t>
      </w:r>
    </w:p>
    <w:p w:rsidR="00850F95" w:rsidRDefault="00850F95">
      <w:pPr>
        <w:widowControl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王钰浩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阎杰荣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张成功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傅泽陆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马三青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韩文静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韩鹏洋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鑫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雪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中医定向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阚祯航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李家然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闫舒宇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程鹏朝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杜德浩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王占魁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杨凯宇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4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针灸推拿学院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：</w:t>
      </w:r>
    </w:p>
    <w:p w:rsidR="00850F95" w:rsidRDefault="00850F95">
      <w:pPr>
        <w:widowControl/>
        <w:jc w:val="center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徐梦露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杨俞铖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郭李钰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陈星星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张星祖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</w:t>
      </w:r>
    </w:p>
    <w:p w:rsidR="00850F95" w:rsidRDefault="00850F95" w:rsidP="003F5D1E">
      <w:pPr>
        <w:widowControl/>
        <w:ind w:left="31680" w:hanging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裴佳庆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针推实验班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郭海彪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颂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</w:t>
      </w:r>
    </w:p>
    <w:p w:rsidR="00850F95" w:rsidRDefault="00850F95">
      <w:pPr>
        <w:widowControl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郭晨阳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程天铭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严浩瑞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康复一班</w:t>
      </w:r>
    </w:p>
    <w:p w:rsidR="00850F95" w:rsidRDefault="00850F95">
      <w:pPr>
        <w:widowControl/>
        <w:jc w:val="left"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金梦丽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幸佳佳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马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卫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岩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康复四班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温娜娜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李梦云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菲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针推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王鸣岐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康复二班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人文学院：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乔禹千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应用心理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任卫东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应用心理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林壮楠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应用心理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翟彦勃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应用心理班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窦文静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应用心理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护理学院：</w:t>
      </w:r>
    </w:p>
    <w:p w:rsidR="00850F95" w:rsidRDefault="00850F95" w:rsidP="003F5D1E">
      <w:pPr>
        <w:widowControl/>
        <w:ind w:leftChars="104" w:left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曹珊雪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马晓艺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王亚茹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婧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涉外二班贾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栗文燕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 w:rsidP="003F5D1E">
      <w:pPr>
        <w:widowControl/>
        <w:ind w:firstLineChars="1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陈晓颖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于婧文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黄桂妍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 w:rsidP="003F5D1E">
      <w:pPr>
        <w:widowControl/>
        <w:ind w:firstLineChars="1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郝春燕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欣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梁元馨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 w:rsidP="003F5D1E">
      <w:pPr>
        <w:widowControl/>
        <w:ind w:firstLineChars="100" w:firstLine="31680"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段肃凯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石永波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刘星宇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付颖聪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史金玲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韩竹凤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刘小英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吴宜珍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玉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                      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张晓晴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王可鑫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付靳洁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</w:p>
    <w:p w:rsidR="00850F95" w:rsidRDefault="00850F95" w:rsidP="003F5D1E">
      <w:pPr>
        <w:widowControl/>
        <w:ind w:firstLineChars="100" w:firstLine="31680"/>
        <w:textAlignment w:val="center"/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邓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灵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妍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张家绩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 w:rsidP="003F5D1E">
      <w:pPr>
        <w:widowControl/>
        <w:ind w:left="31680" w:hanging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张伊然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孙洋洋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王亚茹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王雅菲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石闫续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姜田露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高佳敏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张琦琦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毕晨枫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熊志俊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行子洋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吴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段旭芳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梁艳丽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赵文飞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魏璐霞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红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刘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董骄锐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郑颖凡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尹春萍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护理三班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姜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护理三班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胡田怡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王志威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解晓敏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沈健桥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</w:p>
    <w:p w:rsidR="00850F95" w:rsidRDefault="00850F95" w:rsidP="003F5D1E">
      <w:pPr>
        <w:widowControl/>
        <w:ind w:firstLineChars="100" w:firstLine="31680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滕梦园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钟晓颖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涉外二班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李鑫雨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中西医结合学院：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张宇婕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孙晓波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芩玉燕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陈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婧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崔小宇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李一帆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中西医一班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王琳娇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王慧芬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王沐雨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王芳玲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王秀丽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梅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赵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婕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杨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郭惠平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高凡杰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袁韶霖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吴鹏程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李婷怡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5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尹大驰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肖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状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许首雷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王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禛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16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中西医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班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职业技术学院：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齐雪丽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17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护理二班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张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屹</w:t>
      </w: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18</w:t>
      </w:r>
      <w:r>
        <w:rPr>
          <w:rFonts w:ascii="宋体" w:hAnsi="宋体" w:cs="宋体" w:hint="eastAsia"/>
          <w:color w:val="000000"/>
          <w:kern w:val="0"/>
          <w:sz w:val="22"/>
          <w:szCs w:val="22"/>
          <w:lang/>
        </w:rPr>
        <w:t>护理一班</w:t>
      </w:r>
    </w:p>
    <w:p w:rsidR="00850F95" w:rsidRDefault="00850F95">
      <w:pPr>
        <w:widowControl/>
        <w:jc w:val="left"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</w:p>
    <w:p w:rsidR="00850F95" w:rsidRDefault="00850F95">
      <w:pPr>
        <w:jc w:val="left"/>
      </w:pPr>
    </w:p>
    <w:p w:rsidR="00850F95" w:rsidRDefault="00850F95">
      <w:pPr>
        <w:jc w:val="left"/>
      </w:pPr>
    </w:p>
    <w:p w:rsidR="00850F95" w:rsidRDefault="00850F95">
      <w:pPr>
        <w:jc w:val="left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     </w:t>
      </w:r>
    </w:p>
    <w:p w:rsidR="00850F95" w:rsidRDefault="00850F95">
      <w:pPr>
        <w:widowControl/>
        <w:jc w:val="righ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</w:p>
    <w:p w:rsidR="00850F95" w:rsidRDefault="00850F95">
      <w:pPr>
        <w:widowControl/>
        <w:jc w:val="righ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医药管理学院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sz w:val="22"/>
          <w:szCs w:val="22"/>
        </w:rPr>
      </w:pPr>
      <w:bookmarkStart w:id="0" w:name="_GoBack"/>
      <w:bookmarkEnd w:id="0"/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 </w:t>
      </w:r>
    </w:p>
    <w:p w:rsidR="00850F95" w:rsidRDefault="00850F95">
      <w:pPr>
        <w:widowControl/>
        <w:textAlignment w:val="center"/>
        <w:rPr>
          <w:rFonts w:ascii="宋体" w:cs="宋体"/>
          <w:color w:val="000000"/>
          <w:sz w:val="22"/>
          <w:szCs w:val="22"/>
        </w:rPr>
      </w:pPr>
    </w:p>
    <w:p w:rsidR="00850F95" w:rsidRDefault="00850F95">
      <w:pPr>
        <w:widowControl/>
        <w:textAlignment w:val="center"/>
        <w:rPr>
          <w:rFonts w:ascii="宋体" w:cs="宋体"/>
          <w:color w:val="000000"/>
          <w:kern w:val="0"/>
          <w:sz w:val="22"/>
          <w:szCs w:val="22"/>
          <w:lang/>
        </w:rPr>
      </w:pPr>
      <w:r>
        <w:rPr>
          <w:rFonts w:ascii="宋体" w:hAnsi="宋体" w:cs="宋体"/>
          <w:color w:val="000000"/>
          <w:kern w:val="0"/>
          <w:sz w:val="22"/>
          <w:szCs w:val="22"/>
          <w:lang/>
        </w:rPr>
        <w:t xml:space="preserve">  </w:t>
      </w:r>
    </w:p>
    <w:sectPr w:rsidR="00850F95" w:rsidSect="006E58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cumentProtection w:edit="readOnly" w:enforcement="1" w:cryptProviderType="rsaFull" w:cryptAlgorithmClass="hash" w:cryptAlgorithmType="typeAny" w:cryptAlgorithmSid="4" w:cryptSpinCount="100000" w:hash="9aqaTM5H0l90GSfpINYV7rsqSYo=" w:salt="kDXl+00wA/iTdcUhhQEP1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A842FF9"/>
    <w:rsid w:val="003F5D1E"/>
    <w:rsid w:val="005D44FB"/>
    <w:rsid w:val="006E58A3"/>
    <w:rsid w:val="00850F95"/>
    <w:rsid w:val="00961C82"/>
    <w:rsid w:val="472E51EF"/>
    <w:rsid w:val="4A842FF9"/>
    <w:rsid w:val="4A940275"/>
    <w:rsid w:val="7B962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8A3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765</Words>
  <Characters>4365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被泡泡吐的小金鱼</dc:creator>
  <cp:keywords/>
  <dc:description/>
  <cp:lastModifiedBy>侯玲</cp:lastModifiedBy>
  <cp:revision>2</cp:revision>
  <dcterms:created xsi:type="dcterms:W3CDTF">2019-06-19T03:52:00Z</dcterms:created>
  <dcterms:modified xsi:type="dcterms:W3CDTF">2019-09-12T08:24:00Z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