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08" w:rsidRDefault="00782B08">
      <w:pPr>
        <w:jc w:val="center"/>
        <w:rPr>
          <w:rFonts w:ascii="宋体" w:cs="宋体"/>
          <w:b/>
          <w:bCs/>
          <w:kern w:val="0"/>
          <w:sz w:val="28"/>
          <w:szCs w:val="28"/>
          <w:lang/>
        </w:rPr>
      </w:pPr>
      <w:r>
        <w:rPr>
          <w:rFonts w:ascii="宋体" w:hAnsi="宋体" w:cs="宋体" w:hint="eastAsia"/>
          <w:b/>
          <w:bCs/>
          <w:sz w:val="44"/>
          <w:szCs w:val="44"/>
        </w:rPr>
        <w:t>第十三届大学生上讲台名单</w:t>
      </w:r>
    </w:p>
    <w:p w:rsidR="00782B08" w:rsidRDefault="00782B08" w:rsidP="00462A4B">
      <w:pPr>
        <w:widowControl/>
        <w:ind w:firstLineChars="800" w:firstLine="31680"/>
        <w:rPr>
          <w:rFonts w:ascii="宋体" w:cs="宋体"/>
          <w:b/>
          <w:bCs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28"/>
          <w:szCs w:val="28"/>
        </w:rPr>
        <w:t>第十三届大学生上讲台获奖名单</w:t>
      </w:r>
    </w:p>
    <w:tbl>
      <w:tblPr>
        <w:tblpPr w:leftFromText="180" w:rightFromText="180" w:vertAnchor="text" w:horzAnchor="page" w:tblpX="1814" w:tblpY="65"/>
        <w:tblOverlap w:val="never"/>
        <w:tblW w:w="8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08"/>
        <w:gridCol w:w="1416"/>
        <w:gridCol w:w="3132"/>
        <w:gridCol w:w="2148"/>
      </w:tblGrid>
      <w:tr w:rsidR="00782B08" w:rsidRPr="00041949">
        <w:trPr>
          <w:trHeight w:val="660"/>
        </w:trPr>
        <w:tc>
          <w:tcPr>
            <w:tcW w:w="190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奖项</w:t>
            </w: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学号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一等奖</w:t>
            </w: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杨启航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级中西医实验班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17180324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二等奖</w:t>
            </w: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张迪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17030537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冯智伟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16040210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三等奖</w:t>
            </w: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王娟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15060121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王一然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18020429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陈炳畅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级中医实验班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17180101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 w:val="restart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优秀奖</w:t>
            </w: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王新鑫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级营销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15170129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王梓铭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17020231</w:t>
            </w:r>
          </w:p>
        </w:tc>
      </w:tr>
      <w:tr w:rsidR="00782B08" w:rsidRPr="00041949">
        <w:trPr>
          <w:trHeight w:val="660"/>
        </w:trPr>
        <w:tc>
          <w:tcPr>
            <w:tcW w:w="1908" w:type="dxa"/>
            <w:vMerge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</w:p>
        </w:tc>
        <w:tc>
          <w:tcPr>
            <w:tcW w:w="14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张笑雪</w:t>
            </w:r>
          </w:p>
        </w:tc>
        <w:tc>
          <w:tcPr>
            <w:tcW w:w="31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21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16020337</w:t>
            </w:r>
          </w:p>
        </w:tc>
      </w:tr>
    </w:tbl>
    <w:p w:rsidR="00782B08" w:rsidRDefault="00782B08">
      <w:pPr>
        <w:widowControl/>
        <w:jc w:val="left"/>
        <w:rPr>
          <w:rFonts w:ascii="宋体" w:cs="宋体"/>
          <w:b/>
          <w:bCs/>
          <w:kern w:val="0"/>
          <w:sz w:val="28"/>
          <w:szCs w:val="28"/>
          <w:lang/>
        </w:rPr>
      </w:pPr>
    </w:p>
    <w:p w:rsidR="00782B08" w:rsidRDefault="00782B08">
      <w:pPr>
        <w:widowControl/>
        <w:jc w:val="left"/>
        <w:rPr>
          <w:rFonts w:ascii="宋体" w:cs="宋体"/>
          <w:b/>
          <w:bCs/>
          <w:kern w:val="0"/>
          <w:sz w:val="28"/>
          <w:szCs w:val="28"/>
          <w:lang/>
        </w:rPr>
      </w:pPr>
    </w:p>
    <w:p w:rsidR="00782B08" w:rsidRDefault="00782B08">
      <w:pPr>
        <w:widowControl/>
        <w:jc w:val="center"/>
        <w:rPr>
          <w:rFonts w:ascii="宋体" w:cs="宋体"/>
          <w:b/>
          <w:bCs/>
          <w:kern w:val="0"/>
          <w:sz w:val="28"/>
          <w:szCs w:val="28"/>
        </w:rPr>
      </w:pPr>
    </w:p>
    <w:p w:rsidR="00782B08" w:rsidRDefault="00782B08">
      <w:pPr>
        <w:widowControl/>
        <w:jc w:val="center"/>
        <w:rPr>
          <w:rFonts w:ascii="宋体" w:cs="宋体"/>
          <w:b/>
          <w:bCs/>
          <w:kern w:val="0"/>
          <w:sz w:val="28"/>
          <w:szCs w:val="28"/>
        </w:rPr>
      </w:pPr>
    </w:p>
    <w:p w:rsidR="00782B08" w:rsidRDefault="00782B08">
      <w:pPr>
        <w:widowControl/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中西医结合临床学院</w:t>
      </w:r>
    </w:p>
    <w:tbl>
      <w:tblPr>
        <w:tblpPr w:leftFromText="180" w:rightFromText="180" w:vertAnchor="text" w:horzAnchor="page" w:tblpX="1772" w:tblpY="140"/>
        <w:tblOverlap w:val="never"/>
        <w:tblW w:w="8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32"/>
        <w:gridCol w:w="1404"/>
        <w:gridCol w:w="1068"/>
        <w:gridCol w:w="2076"/>
        <w:gridCol w:w="1848"/>
      </w:tblGrid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郭紫云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侯宛君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黄燕云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许心奕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柯巧汝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张侠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李欣鑫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黄玉林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刘云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解瑞芝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孙佩飞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李娟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王鹏飞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刘阳丽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张莹莹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齐芳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王秀丽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王馨彩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王慧芬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金启荣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高纯华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王单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郭晨阳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杨靖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郭雨西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曹雪盼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汉静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费麒境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何幸玲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李媛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焦雨聪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栗颖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李敏聪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吕书琴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许帅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王娟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赵昱惠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王肖煜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郑秦妮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许鑫玥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常浩杰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闫萌果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李鑫华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张欣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梁琴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刘俏涓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巩蜜蜜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卢思宇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刘紫微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王国义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魏新丽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徐婕姣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原雅敏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薛佳宇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边雅坤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姚颖慧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郭彦茹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蔡瑞洁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侯俊丽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陈旭伟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皇甫孟棋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胡欣琪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黄旭文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李晓丽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贾多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李伊玲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贾雪亭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刘蕾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贾芸芳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刘秋艳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李华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刘同伟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李慧聪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吕鑫良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李逸林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孟君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王建云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王欢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王晓楠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王淑桢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薛程元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谢书琪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郑晓芬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谢杨洋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牛文璇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徐双坤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苏殷婷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郑秦妮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杜静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包婧芳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文庆峰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成丹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武治彪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李水珍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杨茜茹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任宁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张水秀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吴雅迪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赵帅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姚俊峰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周梅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程思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郝丹芝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邓小梅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任茵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高琨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王敏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郝艺芳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冼洁婷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康鸣华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郇瑞华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刘小璐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张雅静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南海潮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付师师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申耀倩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何晓腾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温家宝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唐博翔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张粲粲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王佳宁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陈思宇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王灵杰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付非凡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王琼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郭海霞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王晟楠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李爱平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闫宗保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李洁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陈富娟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李丽丽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李龙辉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李嘉慧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廖美玲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梁培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王翠玲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刘萍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王昭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严云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赵霞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姚丽霞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钟鑫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于佳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范雅洁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高新梅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郝如林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高雅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解王格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高哲璞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李秉臻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李轩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李佳欣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梁文晋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李仰溥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刘卓灵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牛欣欣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南琳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张浩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任治中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张兰枝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王慧丽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邓雪艳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王佳林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李仰溥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俞蒙洁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石颖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张海源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杨苏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张建凤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祝跃广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其其格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李振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王柯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李克勤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杨启航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苏子繁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张煜悦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王金华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张懿格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王禛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刘慧慧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窦小晶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吕霄潼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崔敏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马涛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李叔阳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申奥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刘艳红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史佳龙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马成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孙诗艺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王文华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张宏亮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许首雷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张楠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白马瑞雪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常晋丹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陈曼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常文婉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程晨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马文卓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崔恬恬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魏苗苗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邓飞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魏悦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窦喜喜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尹大驰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樊一凡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赵丽红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冯智伟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常佚铁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冯爱清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郭隽辰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郭利强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何益婷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匡艺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胡雪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李千千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李悦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李文静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刘思敏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梁珺琦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刘天骄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梁旭青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罗叙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梁元斌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马佳荣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马淑琪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任路瑶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马微微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唐星星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邱延沁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汪琦爽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王昭玉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王帆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王洁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张靖宇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张凯轩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邓菲菲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张天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刘云鸿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施宗甫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蔡猛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贾金锋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张子琴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宋小丽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赵慧婕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王琳娇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白佳靖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翟海洋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郭佳慧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李焕东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郭佳骐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王亚芳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蒋金晓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吴宇霆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李田方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张袁畅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王倩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张正姗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阎帅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赵浩楠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原凌云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朱萱萱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赵薇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杜雯潇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赵欣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何彪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刘瑞源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侯小敏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王晶晶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简香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姜文婕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韩云清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蒋莉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胡清睿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晋祺媛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高亚楠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李怡萌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史璐妮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刘萍萍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王佳琦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刘新庆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薛敏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刘芷欣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许晓燕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秦泽萍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蔡李峥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史玲娟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田崟德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宋云升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王书婷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王金桂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王思琦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暴宇旗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许瀚文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陈润田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闫宏杰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郭亚欣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原钰欣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李锦昌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张晓红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刘帆杰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芦洁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李沿鑫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马晓雨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高凡杰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瞿婷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任霞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李一帆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尚轲龙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孙晓波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孙博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武宏玉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王佳慧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谢霞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王逸飞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杨桂蓉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伍勤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崔小宇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杨海红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靳石磊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张莉珠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石智尧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张瑶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赵志强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张智伟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郭婷婷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赵岚清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贺宏倩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周懿楠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侯岚炜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张秋瀛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李恺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张锋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刘双蕊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高远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宋倩蓉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陈慧雯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孙蓉蓉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霍延曦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王飞梅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李婷怡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王娇容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李洋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韦悦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刘胚胚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卫晶晶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裴若君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武慧韬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容伊露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杨虹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王凯迪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叶子秧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袁韶霖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杨世霞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张清哲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张莹莹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王君璞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郑一新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陈慧雯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顾诗婷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胡怡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火元伟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晋芙蓉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南军喜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李海昌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石皓丞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李培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王昊雨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马小淇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席佳丽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田嘉思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谢忱峰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王丽清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谢鹏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肖思敏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赵君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张俊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赵乙诺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张盼盼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包永芬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张荣坤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冯瑞英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张文彤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刘瑞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刘桐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石馨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夏紫祎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徐波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肖雨欣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姚益明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龚宇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赵春燕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李霄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贾慧娟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吕嗣蕊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吴广丽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齐媛媛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武柯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邱文利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张宇婕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岳鑫亮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赵文君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周品成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李金龙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郝晓华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刘家豪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白欣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邢杉杉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陈兴月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黄卓亮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郭惠平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贺小军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候雅清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来琪龙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李佳琪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刘绍燕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李文烨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申佳琪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王建龙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宋晨冉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杨溢伟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闫神斗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马曦瞳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赵小雨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王雨晴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陈子宣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吴悦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吴丽琴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左丽娟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杨晓宇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白岩静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张雨雨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陈路平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赵微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郭嘉忱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白彦辉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梁嘉欣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杜志国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刘绍燕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杨宇婧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吴娟娟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杨育英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杨露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袁铝芳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张佩瑶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张帆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中西医实验班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区铿志</w:t>
            </w:r>
          </w:p>
        </w:tc>
      </w:tr>
      <w:tr w:rsidR="00782B08" w:rsidRPr="00041949">
        <w:trPr>
          <w:trHeight w:val="288"/>
        </w:trPr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陈煜</w:t>
            </w:r>
          </w:p>
        </w:tc>
        <w:tc>
          <w:tcPr>
            <w:tcW w:w="10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782B08" w:rsidRDefault="00782B08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　　</w:t>
      </w:r>
    </w:p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医药管理学院</w:t>
      </w:r>
    </w:p>
    <w:tbl>
      <w:tblPr>
        <w:tblW w:w="8268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96"/>
        <w:gridCol w:w="1392"/>
        <w:gridCol w:w="1056"/>
        <w:gridCol w:w="2076"/>
        <w:gridCol w:w="1848"/>
      </w:tblGrid>
      <w:tr w:rsidR="00782B08" w:rsidRPr="00041949">
        <w:trPr>
          <w:trHeight w:val="288"/>
        </w:trPr>
        <w:tc>
          <w:tcPr>
            <w:tcW w:w="189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189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市场营销班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王新鑫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信息管理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卞英杰</w:t>
            </w:r>
          </w:p>
        </w:tc>
      </w:tr>
      <w:tr w:rsidR="00782B08" w:rsidRPr="00041949">
        <w:trPr>
          <w:trHeight w:val="288"/>
        </w:trPr>
        <w:tc>
          <w:tcPr>
            <w:tcW w:w="189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市场营销班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兰雪文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信息管理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王梦甜</w:t>
            </w:r>
          </w:p>
        </w:tc>
      </w:tr>
      <w:tr w:rsidR="00782B08" w:rsidRPr="00041949">
        <w:trPr>
          <w:trHeight w:val="288"/>
        </w:trPr>
        <w:tc>
          <w:tcPr>
            <w:tcW w:w="189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市场营销班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胡愿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雷晶</w:t>
            </w:r>
          </w:p>
        </w:tc>
      </w:tr>
      <w:tr w:rsidR="00782B08" w:rsidRPr="00041949">
        <w:trPr>
          <w:trHeight w:val="288"/>
        </w:trPr>
        <w:tc>
          <w:tcPr>
            <w:tcW w:w="189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市场营销班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李雅可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高敏</w:t>
            </w:r>
          </w:p>
        </w:tc>
      </w:tr>
      <w:tr w:rsidR="00782B08" w:rsidRPr="00041949">
        <w:trPr>
          <w:trHeight w:val="288"/>
        </w:trPr>
        <w:tc>
          <w:tcPr>
            <w:tcW w:w="189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冯杨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人文学院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55"/>
        <w:gridCol w:w="1404"/>
        <w:gridCol w:w="1062"/>
        <w:gridCol w:w="2100"/>
        <w:gridCol w:w="1848"/>
      </w:tblGrid>
      <w:tr w:rsidR="00782B08" w:rsidRPr="00041949">
        <w:trPr>
          <w:trHeight w:val="288"/>
          <w:jc w:val="center"/>
        </w:trPr>
        <w:tc>
          <w:tcPr>
            <w:tcW w:w="185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6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5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窦文静</w:t>
            </w:r>
          </w:p>
        </w:tc>
        <w:tc>
          <w:tcPr>
            <w:tcW w:w="106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李岳仙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5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张燕霞</w:t>
            </w:r>
          </w:p>
        </w:tc>
        <w:tc>
          <w:tcPr>
            <w:tcW w:w="106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黄玉洁</w:t>
            </w:r>
          </w:p>
        </w:tc>
      </w:tr>
      <w:tr w:rsidR="00782B08" w:rsidRPr="00041949">
        <w:trPr>
          <w:trHeight w:val="302"/>
          <w:jc w:val="center"/>
        </w:trPr>
        <w:tc>
          <w:tcPr>
            <w:tcW w:w="185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郑宇航</w:t>
            </w:r>
          </w:p>
        </w:tc>
        <w:tc>
          <w:tcPr>
            <w:tcW w:w="106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苏越欣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5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4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焦碧洋</w:t>
            </w:r>
          </w:p>
        </w:tc>
        <w:tc>
          <w:tcPr>
            <w:tcW w:w="106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应用心理班</w:t>
            </w:r>
          </w:p>
        </w:tc>
        <w:tc>
          <w:tcPr>
            <w:tcW w:w="184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张唯佳</w:t>
            </w:r>
          </w:p>
        </w:tc>
      </w:tr>
    </w:tbl>
    <w:p w:rsidR="00782B08" w:rsidRDefault="00782B08">
      <w:pPr>
        <w:rPr>
          <w:rFonts w:ascii="宋体" w:cs="宋体"/>
          <w:sz w:val="28"/>
          <w:szCs w:val="28"/>
        </w:rPr>
        <w:sectPr w:rsidR="00782B0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82B08" w:rsidRDefault="00782B08">
      <w:pPr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制药与食品工程学院</w:t>
      </w:r>
    </w:p>
    <w:tbl>
      <w:tblPr>
        <w:tblW w:w="8257" w:type="dxa"/>
        <w:tblLayout w:type="fixed"/>
        <w:tblCellMar>
          <w:left w:w="0" w:type="dxa"/>
          <w:right w:w="0" w:type="dxa"/>
        </w:tblCellMar>
        <w:tblLook w:val="00A0"/>
      </w:tblPr>
      <w:tblGrid>
        <w:gridCol w:w="1969"/>
        <w:gridCol w:w="1320"/>
        <w:gridCol w:w="1056"/>
        <w:gridCol w:w="2076"/>
        <w:gridCol w:w="1836"/>
      </w:tblGrid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制药班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周思凡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朱文昕</w:t>
            </w:r>
          </w:p>
        </w:tc>
      </w:tr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梁宇同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食品班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张欢</w:t>
            </w:r>
          </w:p>
        </w:tc>
      </w:tr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制药班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张李静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食品班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陈育洁</w:t>
            </w:r>
          </w:p>
        </w:tc>
      </w:tr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杨晓莹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食品班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崔佳欣</w:t>
            </w:r>
          </w:p>
        </w:tc>
      </w:tr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乔慧芳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食品班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郝进华</w:t>
            </w:r>
          </w:p>
        </w:tc>
      </w:tr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生物制药班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林甜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食品班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杨世林</w:t>
            </w:r>
          </w:p>
        </w:tc>
      </w:tr>
      <w:tr w:rsidR="00782B08" w:rsidRPr="00041949">
        <w:trPr>
          <w:trHeight w:val="288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生物制药班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王文晟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中药学院</w:t>
      </w:r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97"/>
        <w:gridCol w:w="1392"/>
        <w:gridCol w:w="1056"/>
        <w:gridCol w:w="2040"/>
        <w:gridCol w:w="1860"/>
      </w:tblGrid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临床中药班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范淑慧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马佳慧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刘雪梅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米艳花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李玥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石晓琼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孙欢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于子涵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徐香梅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鲍丽丽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马毓廷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卫心茹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肖乂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王润喜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陶坤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李焕焕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王思语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陈权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崔晓月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宋祎贤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张晶璟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曹纹娟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孙小兰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袁婉清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何敏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黄雯瑾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汪盛华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杨丽娜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苏发智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田凡玉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霍海霞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李沅静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周艳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高春丽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吴越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连玉姣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于杰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张亚薇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顾凯元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白晨曦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郭星妤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秦振芬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史云睿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王璟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陈乾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孙庆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杨小惠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邓婕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高凡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王瑜勇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浦雪梅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成翠翠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郑涛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龚勤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甄璐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孟子盈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临床中药班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耿海琴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赵晓悦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临床中药班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张楠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王林雪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秦怡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中药实验班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李建丽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郝永熙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王建宇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梁颖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刘璐璐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李港静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药学班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郭博蕊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范芙蓉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陈慧坤</w:t>
            </w:r>
          </w:p>
        </w:tc>
      </w:tr>
      <w:tr w:rsidR="00782B08" w:rsidRPr="00041949">
        <w:trPr>
          <w:trHeight w:val="288"/>
          <w:jc w:val="center"/>
        </w:trPr>
        <w:tc>
          <w:tcPr>
            <w:tcW w:w="189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药物分析班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刘庭希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6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张巧燕</w:t>
            </w:r>
          </w:p>
        </w:tc>
      </w:tr>
    </w:tbl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rPr>
          <w:rFonts w:ascii="宋体" w:cs="宋体"/>
          <w:sz w:val="28"/>
          <w:szCs w:val="28"/>
        </w:rPr>
      </w:pPr>
    </w:p>
    <w:p w:rsidR="00782B08" w:rsidRDefault="00782B08" w:rsidP="00462A4B">
      <w:pPr>
        <w:tabs>
          <w:tab w:val="left" w:pos="7063"/>
        </w:tabs>
        <w:ind w:firstLineChars="13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护理学院</w:t>
      </w:r>
    </w:p>
    <w:tbl>
      <w:tblPr>
        <w:tblW w:w="8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017"/>
        <w:gridCol w:w="1320"/>
        <w:gridCol w:w="1056"/>
        <w:gridCol w:w="2268"/>
        <w:gridCol w:w="1620"/>
      </w:tblGrid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王颖航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袁梦宇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吉荟桥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郝晓前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陈晨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王雪莹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沈雨晴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刘欣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齐紫瑛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王艳莉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何子婧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张烨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曹敏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申英杰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郭婵君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胡元女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解晓敏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宋宁寰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沈健桥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杨佳蓁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黄弋芸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段肃凯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王婧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李文新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贾昭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陈之曦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胡艳霏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刘楚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徐长庚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赵艳丽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姜钧瑀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王思怡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李冰怡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杨雨桐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刘洋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介兆瑞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刘源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闫艺千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曹珊雪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耿慧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魏璐霞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许春柳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马晓艺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方梦蕾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陈红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李鑫玉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王亚茹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郑熠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高亚茹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韩竹凤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郑玉婷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石永波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姚或欣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卫晨泽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秦鑫雅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欧阳小慧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韩玲玲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赵晓燕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郭梦纤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姜田露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李圣贤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黄佳卉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肖松洋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高春慧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冯少石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李迎恺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李燕雪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王雅菲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寇佳姝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王亚茹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秦莎莎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孙洋洋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张莹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张伊然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吴海洋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张锋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崔冯伟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付韶月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王烁涵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黄秋艳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郭晓妮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石闫续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付靳洁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易成群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王可鑫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孔维娟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李鑫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裴欣悦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张思瑶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刘雅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焦雅杰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靳旭东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王晓霞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贺湘阳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李欣玉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姜凯乐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马百川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郭楠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俞萌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陈苏频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蔚红变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蒋海伦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张开晴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邢飞扬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宋甜甜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梁亿星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葛静静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齐海宁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朱媛媛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富肖柯</w:t>
            </w:r>
          </w:p>
        </w:tc>
      </w:tr>
      <w:tr w:rsidR="00782B08" w:rsidRPr="00041949">
        <w:trPr>
          <w:trHeight w:val="288"/>
        </w:trPr>
        <w:tc>
          <w:tcPr>
            <w:tcW w:w="201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护理班</w:t>
            </w:r>
          </w:p>
        </w:tc>
        <w:tc>
          <w:tcPr>
            <w:tcW w:w="13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郭亚慧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62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乔志明</w:t>
            </w:r>
          </w:p>
        </w:tc>
      </w:tr>
    </w:tbl>
    <w:p w:rsidR="00782B08" w:rsidRDefault="00782B08">
      <w:pPr>
        <w:tabs>
          <w:tab w:val="left" w:pos="7063"/>
        </w:tabs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针推学院</w:t>
      </w:r>
    </w:p>
    <w:tbl>
      <w:tblPr>
        <w:tblW w:w="8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33"/>
        <w:gridCol w:w="1392"/>
        <w:gridCol w:w="1080"/>
        <w:gridCol w:w="2028"/>
        <w:gridCol w:w="1884"/>
      </w:tblGrid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郭杰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李昕驰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午玉琦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何以格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王鸣歧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江倩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蔺小英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刘玉娟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侯敏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张迪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张艺丹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倪媛媛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高慧敏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侯瑞红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俞佳炜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王彦晴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成婧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殷嘉璐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张超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郭慧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牛超峰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张艳微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崔凯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韩叶蕾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彭艳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郭本婕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朱夏枫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苏洁琼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李余洁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尚超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虎倩倩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张坤鹏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张文韬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畅倍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程心蓓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胡晨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殷陆芸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刘佳欣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王华闰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崔敏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袁彬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王逸婷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邹彩辉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赵新栋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安静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李慕西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李晶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高雅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安紫薇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南俐秀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霍雅文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王曦颖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孟树铭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郭雨林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田业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周建峰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陈譞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张艳阳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李菁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张晓蒙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周思佳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杨雨露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郑鹏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马亚茹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张薇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米飞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赵峰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张世锟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李瑗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钟禄欣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韩星宇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秦康妮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郭敏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陈嘉琪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孙亭亭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秦倩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康复班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闫杰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周子怡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肖燕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邢瑶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范永惠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李一丹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杨凯琪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邢祥慧</w:t>
            </w:r>
          </w:p>
        </w:tc>
      </w:tr>
      <w:tr w:rsidR="00782B08" w:rsidRPr="00041949">
        <w:trPr>
          <w:trHeight w:val="288"/>
        </w:trPr>
        <w:tc>
          <w:tcPr>
            <w:tcW w:w="19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许楷</w:t>
            </w:r>
          </w:p>
        </w:tc>
        <w:tc>
          <w:tcPr>
            <w:tcW w:w="108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史亚茹</w:t>
            </w:r>
          </w:p>
        </w:tc>
      </w:tr>
    </w:tbl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b/>
          <w:bCs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b/>
          <w:bCs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b/>
          <w:bCs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职业技术学院</w:t>
      </w:r>
    </w:p>
    <w:tbl>
      <w:tblPr>
        <w:tblW w:w="8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137"/>
        <w:gridCol w:w="1116"/>
        <w:gridCol w:w="1104"/>
        <w:gridCol w:w="2052"/>
        <w:gridCol w:w="1932"/>
      </w:tblGrid>
      <w:tr w:rsidR="00782B08" w:rsidRPr="00041949">
        <w:trPr>
          <w:trHeight w:val="288"/>
        </w:trPr>
        <w:tc>
          <w:tcPr>
            <w:tcW w:w="213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1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1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213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职业护理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邓鑫</w:t>
            </w:r>
          </w:p>
        </w:tc>
        <w:tc>
          <w:tcPr>
            <w:tcW w:w="11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职业护理班</w:t>
            </w:r>
          </w:p>
        </w:tc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赵家敏</w:t>
            </w:r>
          </w:p>
        </w:tc>
      </w:tr>
      <w:tr w:rsidR="00782B08" w:rsidRPr="00041949">
        <w:trPr>
          <w:trHeight w:val="288"/>
        </w:trPr>
        <w:tc>
          <w:tcPr>
            <w:tcW w:w="213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职业护理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胡豆豆</w:t>
            </w:r>
          </w:p>
        </w:tc>
        <w:tc>
          <w:tcPr>
            <w:tcW w:w="11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职业护理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张屹</w:t>
            </w:r>
          </w:p>
        </w:tc>
      </w:tr>
      <w:tr w:rsidR="00782B08" w:rsidRPr="00041949">
        <w:trPr>
          <w:trHeight w:val="288"/>
        </w:trPr>
        <w:tc>
          <w:tcPr>
            <w:tcW w:w="213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职业护理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1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齐雪丽</w:t>
            </w:r>
          </w:p>
        </w:tc>
        <w:tc>
          <w:tcPr>
            <w:tcW w:w="11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93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b/>
          <w:bCs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中医临床学院</w:t>
      </w:r>
    </w:p>
    <w:tbl>
      <w:tblPr>
        <w:tblW w:w="8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90"/>
        <w:gridCol w:w="1387"/>
        <w:gridCol w:w="804"/>
        <w:gridCol w:w="2352"/>
        <w:gridCol w:w="1884"/>
      </w:tblGrid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叶苏漫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丁荷丹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许文君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李慧敏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孙同瑶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任月蓉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赵静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尚玉洁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张艳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姜源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司益欢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王佳琪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赵静媛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王行卓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牛晓琪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梁致远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韩玉芳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宋雅琼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郭莎莎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张聪聪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李茹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刘宇吉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刘万云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王杨渊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王喆蓉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裴瑞颖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张丽娟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王雅宇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赵彩丽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魏彩凤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高靖芸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钟永兰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何玉梅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李奇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李媛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梁琛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郭嘉慧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张淳睿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张宁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王心茹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杨鑫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弓湉田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王权婷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秦玲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张茜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张帆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王兆南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王佳铭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李兰兰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张瑞芳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李瑞程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王晓婧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赵秀红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王维玲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李昌盛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张孝麒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闫淑鑫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李雅宁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侯桐欣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陈炳畅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张笑雪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江睿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徐金辉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徐冉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董革希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李明婧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马海胜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徐子迅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苗含颖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石星月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吴琪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中医实验班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牛晓丽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张智琳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5+3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刘澍蕙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杨睿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5+3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任玮洁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王梓铭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5+3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楚倩影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肖莹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5+3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张学敏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李柯瑾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董帆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李鑫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何炳德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袁宏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刘辰炜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张舒婷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王琬婷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范香玉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马成龙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张馨月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王一然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王昕蓉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谭仁香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张丁宁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李东娟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乔娜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任惠中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关巧妍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杨宇江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张蒙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黄迎新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王婉淇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谢晓倩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龚淑娴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张莉惠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贺婷依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中医定向班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杨正庆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赵婷玉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杜家印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胡陈城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王振宇</w:t>
            </w:r>
          </w:p>
        </w:tc>
      </w:tr>
      <w:tr w:rsidR="00782B08" w:rsidRPr="00041949">
        <w:trPr>
          <w:trHeight w:val="288"/>
        </w:trPr>
        <w:tc>
          <w:tcPr>
            <w:tcW w:w="1890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38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王雪琴</w:t>
            </w:r>
          </w:p>
        </w:tc>
        <w:tc>
          <w:tcPr>
            <w:tcW w:w="80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782B08" w:rsidRDefault="00782B08">
      <w:pPr>
        <w:tabs>
          <w:tab w:val="left" w:pos="7063"/>
        </w:tabs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基础医学院</w:t>
      </w:r>
    </w:p>
    <w:tbl>
      <w:tblPr>
        <w:tblW w:w="8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85"/>
        <w:gridCol w:w="1392"/>
        <w:gridCol w:w="1056"/>
        <w:gridCol w:w="2112"/>
        <w:gridCol w:w="1872"/>
      </w:tblGrid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李宝媛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生物信息班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苗卓雅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曹豆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郑艺萍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徐白雪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张紫纹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王亚茹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崔泾洁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杨思彤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张丽波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生物信息班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关亚辉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刘韬韬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穆潇潇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郭亚茹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李泽宇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王凯悦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丁雯雯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马鑫颖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王雅如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邢岩花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张晓敏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王家朝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尚佳妮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马宁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李杰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娄倩倩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高唯嘉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王星星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生物信息班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刘慧林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郎希平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李倩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生物技术班</w:t>
            </w: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唐宇婷</w:t>
            </w:r>
          </w:p>
        </w:tc>
      </w:tr>
      <w:tr w:rsidR="00782B08" w:rsidRPr="00041949">
        <w:trPr>
          <w:trHeight w:val="288"/>
        </w:trPr>
        <w:tc>
          <w:tcPr>
            <w:tcW w:w="1885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生物信息班</w:t>
            </w:r>
          </w:p>
        </w:tc>
        <w:tc>
          <w:tcPr>
            <w:tcW w:w="139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何宇岐</w:t>
            </w:r>
          </w:p>
        </w:tc>
        <w:tc>
          <w:tcPr>
            <w:tcW w:w="1056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11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82B08" w:rsidRPr="00041949" w:rsidRDefault="00782B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tabs>
          <w:tab w:val="left" w:pos="7063"/>
        </w:tabs>
        <w:jc w:val="center"/>
        <w:rPr>
          <w:rFonts w:ascii="宋体" w:cs="宋体"/>
          <w:sz w:val="28"/>
          <w:szCs w:val="28"/>
        </w:rPr>
      </w:pPr>
    </w:p>
    <w:p w:rsidR="00782B08" w:rsidRDefault="00782B08">
      <w:pPr>
        <w:jc w:val="center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782B08" w:rsidRDefault="00782B08"/>
    <w:p w:rsidR="00782B08" w:rsidRDefault="00782B08"/>
    <w:p w:rsidR="00782B08" w:rsidRDefault="00782B08"/>
    <w:p w:rsidR="00782B08" w:rsidRDefault="00782B08"/>
    <w:p w:rsidR="00782B08" w:rsidRDefault="00782B08"/>
    <w:p w:rsidR="00782B08" w:rsidRDefault="00782B08"/>
    <w:p w:rsidR="00782B08" w:rsidRDefault="00782B08" w:rsidP="00462A4B">
      <w:pPr>
        <w:ind w:firstLineChars="1900" w:firstLine="31680"/>
        <w:rPr>
          <w:sz w:val="32"/>
          <w:szCs w:val="32"/>
        </w:rPr>
      </w:pPr>
      <w:r>
        <w:rPr>
          <w:rFonts w:hint="eastAsia"/>
          <w:sz w:val="32"/>
          <w:szCs w:val="32"/>
        </w:rPr>
        <w:t>第四临床学院</w:t>
      </w:r>
    </w:p>
    <w:p w:rsidR="00782B08" w:rsidRDefault="00782B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r>
        <w:rPr>
          <w:rFonts w:hint="eastAsia"/>
          <w:sz w:val="32"/>
          <w:szCs w:val="32"/>
        </w:rPr>
        <w:t>学生会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学习部</w:t>
      </w:r>
    </w:p>
    <w:p w:rsidR="00782B08" w:rsidRDefault="00782B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2019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28</w:t>
      </w:r>
      <w:r>
        <w:rPr>
          <w:rFonts w:hint="eastAsia"/>
          <w:sz w:val="32"/>
          <w:szCs w:val="32"/>
        </w:rPr>
        <w:t>日</w:t>
      </w:r>
    </w:p>
    <w:p w:rsidR="00782B08" w:rsidRDefault="00782B08">
      <w:pPr>
        <w:tabs>
          <w:tab w:val="left" w:pos="7645"/>
        </w:tabs>
        <w:jc w:val="left"/>
      </w:pPr>
    </w:p>
    <w:sectPr w:rsidR="00782B08" w:rsidSect="00360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ml2ROUaGXXrxukwfKJs9UKDslcE=" w:salt="8tRof2dRMk9gqRmXYUUiC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532514D"/>
    <w:rsid w:val="00041949"/>
    <w:rsid w:val="00360599"/>
    <w:rsid w:val="003833DC"/>
    <w:rsid w:val="00462A4B"/>
    <w:rsid w:val="00782B08"/>
    <w:rsid w:val="03812EFC"/>
    <w:rsid w:val="03F319D2"/>
    <w:rsid w:val="050B14B6"/>
    <w:rsid w:val="05C2091D"/>
    <w:rsid w:val="06865D15"/>
    <w:rsid w:val="07DB0705"/>
    <w:rsid w:val="08BE67B2"/>
    <w:rsid w:val="0ACC0047"/>
    <w:rsid w:val="0B860364"/>
    <w:rsid w:val="0C381966"/>
    <w:rsid w:val="0D6F5218"/>
    <w:rsid w:val="0D7E0C7B"/>
    <w:rsid w:val="0E713125"/>
    <w:rsid w:val="0ED83F60"/>
    <w:rsid w:val="0EFA3F37"/>
    <w:rsid w:val="0F7618ED"/>
    <w:rsid w:val="10A17E76"/>
    <w:rsid w:val="11F80B64"/>
    <w:rsid w:val="122D0B3E"/>
    <w:rsid w:val="125342E8"/>
    <w:rsid w:val="12E17E3A"/>
    <w:rsid w:val="12E258C6"/>
    <w:rsid w:val="133B2DB0"/>
    <w:rsid w:val="13B868F6"/>
    <w:rsid w:val="150D6546"/>
    <w:rsid w:val="1532514D"/>
    <w:rsid w:val="199D23D2"/>
    <w:rsid w:val="1A195B33"/>
    <w:rsid w:val="1C326581"/>
    <w:rsid w:val="1C9F74A6"/>
    <w:rsid w:val="1DF26AAB"/>
    <w:rsid w:val="1E674698"/>
    <w:rsid w:val="1EBF295A"/>
    <w:rsid w:val="1F4A675E"/>
    <w:rsid w:val="23894D1B"/>
    <w:rsid w:val="23AD5D73"/>
    <w:rsid w:val="24D40D14"/>
    <w:rsid w:val="265328E7"/>
    <w:rsid w:val="282F5836"/>
    <w:rsid w:val="28843262"/>
    <w:rsid w:val="288D61DC"/>
    <w:rsid w:val="29A468AE"/>
    <w:rsid w:val="2AD02441"/>
    <w:rsid w:val="2B091223"/>
    <w:rsid w:val="2C276851"/>
    <w:rsid w:val="2D6E2097"/>
    <w:rsid w:val="2DCB63D9"/>
    <w:rsid w:val="2E0D172F"/>
    <w:rsid w:val="2ECE476B"/>
    <w:rsid w:val="2FE938C8"/>
    <w:rsid w:val="30294AAC"/>
    <w:rsid w:val="30837BBA"/>
    <w:rsid w:val="30C72FB9"/>
    <w:rsid w:val="31155515"/>
    <w:rsid w:val="312E2E07"/>
    <w:rsid w:val="32022CF0"/>
    <w:rsid w:val="32426919"/>
    <w:rsid w:val="32B11253"/>
    <w:rsid w:val="339E0B80"/>
    <w:rsid w:val="341F4351"/>
    <w:rsid w:val="34506FFC"/>
    <w:rsid w:val="35246CE7"/>
    <w:rsid w:val="364B5FAE"/>
    <w:rsid w:val="36D84130"/>
    <w:rsid w:val="37FB431F"/>
    <w:rsid w:val="39141483"/>
    <w:rsid w:val="3A7643EC"/>
    <w:rsid w:val="3B332093"/>
    <w:rsid w:val="3B8A0710"/>
    <w:rsid w:val="3BE14E58"/>
    <w:rsid w:val="3BF109C5"/>
    <w:rsid w:val="3C415109"/>
    <w:rsid w:val="3D2C7F8A"/>
    <w:rsid w:val="3E4F67DD"/>
    <w:rsid w:val="3E5F250D"/>
    <w:rsid w:val="3E8B3F23"/>
    <w:rsid w:val="3FD30BCB"/>
    <w:rsid w:val="40197E9C"/>
    <w:rsid w:val="405C5EB7"/>
    <w:rsid w:val="41287675"/>
    <w:rsid w:val="41D42A23"/>
    <w:rsid w:val="42063178"/>
    <w:rsid w:val="430329F8"/>
    <w:rsid w:val="43135F08"/>
    <w:rsid w:val="474E7511"/>
    <w:rsid w:val="478B0967"/>
    <w:rsid w:val="48301E85"/>
    <w:rsid w:val="491C18FF"/>
    <w:rsid w:val="4BB33ADE"/>
    <w:rsid w:val="4C7B570E"/>
    <w:rsid w:val="4C9256B7"/>
    <w:rsid w:val="4D314CB6"/>
    <w:rsid w:val="50C74950"/>
    <w:rsid w:val="51B22BC6"/>
    <w:rsid w:val="51E6424C"/>
    <w:rsid w:val="526C16BA"/>
    <w:rsid w:val="526D3AD3"/>
    <w:rsid w:val="536066B0"/>
    <w:rsid w:val="538920F6"/>
    <w:rsid w:val="53B06129"/>
    <w:rsid w:val="5515406A"/>
    <w:rsid w:val="575C7B46"/>
    <w:rsid w:val="5863109B"/>
    <w:rsid w:val="588228F8"/>
    <w:rsid w:val="58BE0EAE"/>
    <w:rsid w:val="59F40094"/>
    <w:rsid w:val="5B226D7D"/>
    <w:rsid w:val="5C1E7562"/>
    <w:rsid w:val="5D6507C6"/>
    <w:rsid w:val="5E99776F"/>
    <w:rsid w:val="610E5DC3"/>
    <w:rsid w:val="611C64F1"/>
    <w:rsid w:val="61543739"/>
    <w:rsid w:val="61E057D1"/>
    <w:rsid w:val="64072004"/>
    <w:rsid w:val="6704177C"/>
    <w:rsid w:val="676E598A"/>
    <w:rsid w:val="677D0521"/>
    <w:rsid w:val="68082FF6"/>
    <w:rsid w:val="68365DB8"/>
    <w:rsid w:val="68A54FCB"/>
    <w:rsid w:val="698A5DA2"/>
    <w:rsid w:val="69A51C77"/>
    <w:rsid w:val="6A971BA5"/>
    <w:rsid w:val="6ABE75C6"/>
    <w:rsid w:val="6D584249"/>
    <w:rsid w:val="6DBE5507"/>
    <w:rsid w:val="6EB13D56"/>
    <w:rsid w:val="6EB626F0"/>
    <w:rsid w:val="6EC1292E"/>
    <w:rsid w:val="6F435B16"/>
    <w:rsid w:val="6FC44DAA"/>
    <w:rsid w:val="70A843FC"/>
    <w:rsid w:val="71115B5D"/>
    <w:rsid w:val="72F97484"/>
    <w:rsid w:val="737021BF"/>
    <w:rsid w:val="73823A42"/>
    <w:rsid w:val="74D06F6C"/>
    <w:rsid w:val="75445D97"/>
    <w:rsid w:val="77403CB2"/>
    <w:rsid w:val="778F1250"/>
    <w:rsid w:val="78D75727"/>
    <w:rsid w:val="78FA5776"/>
    <w:rsid w:val="790E3663"/>
    <w:rsid w:val="7AFC5DE9"/>
    <w:rsid w:val="7B693C84"/>
    <w:rsid w:val="7D543866"/>
    <w:rsid w:val="7E49564F"/>
    <w:rsid w:val="7E9377D2"/>
    <w:rsid w:val="7E975683"/>
    <w:rsid w:val="7EC87EDB"/>
    <w:rsid w:val="7ED14294"/>
    <w:rsid w:val="7EDD2257"/>
    <w:rsid w:val="7FBC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599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059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360599"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11">
    <w:name w:val="font11"/>
    <w:basedOn w:val="DefaultParagraphFont"/>
    <w:uiPriority w:val="99"/>
    <w:rsid w:val="00360599"/>
    <w:rPr>
      <w:rFonts w:ascii="宋体" w:eastAsia="宋体" w:hAnsi="宋体" w:cs="宋体"/>
      <w:color w:val="000000"/>
      <w:sz w:val="21"/>
      <w:szCs w:val="21"/>
      <w:u w:val="none"/>
    </w:rPr>
  </w:style>
  <w:style w:type="character" w:customStyle="1" w:styleId="font41">
    <w:name w:val="font41"/>
    <w:basedOn w:val="DefaultParagraphFont"/>
    <w:uiPriority w:val="99"/>
    <w:rsid w:val="00360599"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01">
    <w:name w:val="font01"/>
    <w:basedOn w:val="DefaultParagraphFont"/>
    <w:uiPriority w:val="99"/>
    <w:rsid w:val="00360599"/>
    <w:rPr>
      <w:rFonts w:ascii="宋体" w:eastAsia="宋体" w:hAnsi="宋体" w:cs="宋体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27</Pages>
  <Words>1828</Words>
  <Characters>10426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侯玲</cp:lastModifiedBy>
  <cp:revision>2</cp:revision>
  <cp:lastPrinted>2018-09-12T02:18:00Z</cp:lastPrinted>
  <dcterms:created xsi:type="dcterms:W3CDTF">2018-09-05T03:01:00Z</dcterms:created>
  <dcterms:modified xsi:type="dcterms:W3CDTF">2019-09-12T08:29:00Z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