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575" w:rsidRDefault="00D07575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人文社会科学学院第六届智者为王参与名单</w:t>
      </w:r>
    </w:p>
    <w:tbl>
      <w:tblPr>
        <w:tblW w:w="8880" w:type="dxa"/>
        <w:jc w:val="center"/>
        <w:tblInd w:w="-27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319"/>
        <w:gridCol w:w="136"/>
        <w:gridCol w:w="2850"/>
        <w:gridCol w:w="2445"/>
        <w:gridCol w:w="2130"/>
      </w:tblGrid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程永华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16020102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卫瑞颖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16020135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9C0006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shd w:val="clear" w:color="auto" w:fill="FFFFFF"/>
                <w:lang/>
              </w:rPr>
              <w:t>杨鑫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16020139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余秀文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16020142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陈晨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16020201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侯桐欣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16020214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李昌盛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16020220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李幸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16020222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苏鹏祥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16020232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闫淑鑫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16020241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赵秀红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16020248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王高洁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16020322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王亚勤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16020325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袁儒毅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16020334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周小连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16020346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康坤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16020418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16020326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邓捷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17020105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房艳妮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17020107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黄凤清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17020110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靳璐琪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17020112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李建婷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17020114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李婷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17020117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李欣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17020118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祁青明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17020126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秦可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17020127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谢建萍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17020135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张峰义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17020140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张艳红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17020142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管立婕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17020209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唐演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17020224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杨婉君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17020236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周艳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17020245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韩鑫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17020305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蓝欣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17020309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刘小钰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17020315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刘昕怡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17020316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田地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17020323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王文宇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17020329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杨灡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17020334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杨丽莉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17020335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袁宏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17020337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袁丽芳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17020339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袁璐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17020340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朱璠宇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17020346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陈梦园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17020401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丁荷丹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17020403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龚淑娴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17020407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贺婷依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17020409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胡陈城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17020410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黄睿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17020411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李慧敏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17020414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李佳丽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17020416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李晓瑞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17020418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李中顺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17020419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马佳丽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17020424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裴思雨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17020426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彭丽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17020427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齐书禹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17020428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宋芳莹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17020430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温小娟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17020437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许陈英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07575" w:rsidRDefault="00D07575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17020438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张娟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17020444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张茹辉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17020447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赵婷玉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17020448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董易鑫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弓湉田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17020502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弓彦萍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17020503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靳晓沁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17020507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景瑞洁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李源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17020512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梁琛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17020513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刘丽虹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17020515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秦玲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17020519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任月蓉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17020522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尚玉洁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申琪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17020524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史云凤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宋雅琼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谭莉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王维玲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17020531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王心茹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17020533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王行卓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17020534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王雅宇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17020536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薛碧涛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17020541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张聪聪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张帆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17020545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张露露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17020546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赵瑜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17020549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钟永兰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17020550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陈嘉琳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17180102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冯泽悦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17180103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黄舒婷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17180104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江睿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17180105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李松茹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17180109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李雅宁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17180110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石星月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17180115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徐子迅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17180120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张全英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17180124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张孝麒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17180125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赵彦庚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17180128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周子钰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17180129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张海东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18020627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曹永丹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18020103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戴晶晶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18020108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邓月宁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18020109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何欣睿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18020113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和双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18020114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李靖童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18020118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李淑婷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18020120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李悦芳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18020121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尚汇渊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18020125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腾旭静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18020127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万鑫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18020128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王虹景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18020129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魏一帆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18020131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袁戴姣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18020136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张文姝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18020138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赵昱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18020141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冯芊茹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18020204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何炳德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18020210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何佳璐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18020211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刘馨羽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18020217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孟繁影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18020219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姚春苗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18020229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张钟友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18020239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赵小露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18020241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郑昭忆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18020243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曾馨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18020302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董晨妍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18020305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刘乃需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18020320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钱旻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18020327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吴杨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18020336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张坤坤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18020344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赵彤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18020345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陈可欣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18020403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董丽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18020406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顾念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贺穆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黄泓珺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18020410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李东娟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18020415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李梦璐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18020417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李蕊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李昕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18020419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刘妍辰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18020422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马成龙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任惠中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07575" w:rsidRDefault="00D07575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孙继业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谭仁香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王佳仪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卫梦茹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07575" w:rsidRDefault="00D07575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18020431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武一帆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18020432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肖瑶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18020433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杨俊燕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18020434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杨凯宇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18020435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9C0006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杨鑫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18020436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张彬烨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18020439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张金钰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07575" w:rsidRDefault="00D07575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18020440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张莎苒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18020441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张鑫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18020442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赵雨欣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07575" w:rsidRDefault="00D07575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郑一言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付文婧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5+3 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18020707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康玥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5+3 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18020708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齐雨欣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5+3 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18020714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张思宇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5+3 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18020726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张欣玥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5+3 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18020727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赵晓宇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5+3 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18020729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周妍辰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5+3 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18020730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楚倩影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5+3 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18020803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董佳懿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5+3 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18020804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李婧贤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5+3 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18020810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彭千洪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5+3 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18020814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任玮洁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5+3 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18020815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徐坤梅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5+3 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18020819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闫晓菲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5+3 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18020821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张溶雪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5+3 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18020823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张雨冰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5+3 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18020827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周博雯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5+3 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18020830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丁一峰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范玉晨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18020502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冯瑜康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18020503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高晋玉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18020504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高雨洁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18020505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弓玺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18020507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韩准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黄迎新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18020511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季卿屹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18020512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晋嘉康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18020513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李佳佳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栗慧聪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18020521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牛文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任瑞倩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王佳佳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王孝聪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18020529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王印杰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吴玢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18020533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谢晓倩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18020534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闫俊萍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18020536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杨宇娟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18020538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杨正庆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18020539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张莉惠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18020541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张鹏霞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张源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中医定向班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18020548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黄婧漪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18020412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陈伊旻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中医一体化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18020703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邓双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中医一体化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18020704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宋秋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中医一体化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18020716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唐琳媛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中医一体化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18020717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王怡君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中医一体化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18020718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邢毓芝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中医一体化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18020721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张婕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中医一体化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18020724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李玥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药学班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16050510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孙欢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药学班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16050516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孙小兰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药学班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16050517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唐玉英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药学班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16050519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徐香梅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药学班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16050531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熊雅静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16050230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许夏楠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16050231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付志敏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16050308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郝永熙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级药物分析班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17050610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李港静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级药物分析班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17050612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梁颖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级药物分析班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17050616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马佳慧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级药物分析班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17050621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15040419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袁媛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15040440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程雨舒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17050406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雷有芳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17050412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陈春滢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17050402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陈乐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17050403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王钰君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17050429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王媛媛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17050430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魏雅珊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17050431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徐丹娜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17050432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杨德祥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17050433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张宸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17050435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张楠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17070145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蔡美香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药物分析班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17050601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陈灵慧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药物分析班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17050604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范芙蓉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药物分析班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17050608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刘庭希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药物分析班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17050620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刘知渊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药学班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17050518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乔亚宁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药学班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17050523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于子涵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药学班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17050533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张慧玲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药学班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17050534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赵一萍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药学班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17050537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冯晶瑞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18050406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刘纨妤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18050419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宋天宇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18050422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涂慧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18050423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王梦娇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18050425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杨蕤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18050429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18050430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周凤洁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18050437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宗玉琪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临床中药班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18050439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马辰星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药物分析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18050618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朱红鹤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药物分析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18050638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段文娟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药物分析班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18050606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韩舒琪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药物分析班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18050609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亢锦琦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药物分析班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18050612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刘瑾瑶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药物分析班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18050615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柳若楠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药物分析班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18050617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任金金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药物分析班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18050621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王婷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药物分析班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18050625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张津玮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药物分析班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18050635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张亚萌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药物分析班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18050637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盛淇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药学班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18050520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姚晓钰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药学班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18050531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于文润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药学班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18050532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陈思琦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18050101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陈星彤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18050102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冯娟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18050104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高郁超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18050105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胡雨欣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18050109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18050112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李宇维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18050113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李子昂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18050114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粱瑞萍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18050115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刘佳惠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刘颖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18050117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卢丹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吕跞跞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18050121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马源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聂琴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聂旭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潘升飞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孙青青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18050131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覃涵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18050132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唐家美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18050133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王晨旭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18050134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王鹏达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18050135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魏方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18050136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肖倩儿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18050137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许建美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18050139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杨贺龙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18050140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杨洋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杨泽燕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张早伟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18050146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赵付霞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18050147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周子婷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18050149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曾越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18050203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甘智玲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18050207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贾晓琴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18050212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尚彩雯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18050221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史雯馨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18050223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吴海霞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18050228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杨雅童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18050237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07575" w:rsidRDefault="00D07575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姚子琦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18050240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展艺嘉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18050243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张梦玉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18050244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边欣芳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18050301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陈慧坤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18050304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富雪丹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18050306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高若芸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18050307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华泳清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18050310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刘志宏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18050321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王冬静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18050326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王景阳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18050327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吴佳萍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18050333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张悦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18050343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梁宇同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生物工程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16080211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张瑞荣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制药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16080141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冯烁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17080311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康佳佳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17080314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李佳玮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17080316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李星星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17080318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梁静文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17080320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17080321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牛艳琦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17080324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张娜郡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17080339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朱文昕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中药与食品工程学院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18080348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窦喜喜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16040207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刘庭利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16040222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高哲璞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16040108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冯智伟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16040210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高文丽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16040212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罗叙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16040225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张凯轩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16040243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张晓丽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16040246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朱豆豆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16040250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蔡猛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16040301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杜雯潇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16040302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李焕东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16040313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刘萍萍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16040320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马斌鸿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16040325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石建梅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16040327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宋小丽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16040329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王欢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16040332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王书婷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16040334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王思琦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16040335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吴宇霆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16040338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张晓红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16040344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张正姗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16040346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何彪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16080210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郭雨西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17040404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焦雨聪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17040410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李冰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17040110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刘双蕊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17040118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宋倩蓉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17040120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孙蓉蓉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17040121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王飞梅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17040124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王娇容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17040125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韦悦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17040128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卫晶晶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17040129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赵婕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白雪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17040201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包永芳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17040202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董燕冰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17040204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冯瑞英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17040205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潘竞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17040224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王佳璇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17040230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赵君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17040244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侯宛君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17040312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黄燕云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17040314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李佳琪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17040317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李欣鑫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17040320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李泽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17040321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刘云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17040322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胡欣琪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17040409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刘蕾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17040417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郑秦妮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17040437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包婧芳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17040501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韩小璇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17180303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黄聪锐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17180304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解王格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17180305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康璐佳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17180306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李丁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李光辉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李娜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17180311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李仰溥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17180312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刘睿涛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17180313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其其格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乔晋达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17180317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任少健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17180318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石颖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17180319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唐立浩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17180320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王晟宇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17180322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王一晨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17180323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杨启航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17180324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杨苏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张浩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张兰枝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张林瑞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张懿格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17180329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张煜悦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17180330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付纳海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17180407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常文婉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18040102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靳淑妍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18040108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王静乐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18040123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张亚芳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18040145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梁珺琦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18040217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王晶晶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18040231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瞿婷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18040422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张瑶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18040443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晋芙蓉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18040509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容伊露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18040522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肖思敏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18040530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肖雨欣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18040531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张文彤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18040538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张莹莹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18040539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赵春燕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18040540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陈彩丽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18040603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邓千惠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18040606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董育秀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高海源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雷雨如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李金龙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18040620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刘翱玮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18040622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刘家豪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申光亚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石梦雨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王佳琦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18040629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王志通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18040631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温如玉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18040632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吴楠楠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18040634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武柯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18040636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邢杉杉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18040638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杨瑞婷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18040640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张敏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18040642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张宇婕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赵文君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赵银娟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18040645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郑维先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18040646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白岩静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18040701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何振岳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18040707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梁嘉欣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18040712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刘绍燕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18040713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马曦瞳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18040714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王雨晴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18040721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吴美萱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18040723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吴悦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18040724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左丽娟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中西医结合临床学院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中西医实验班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18040730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古振华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职业技术学院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201702617280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齐雪丽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职业技术学院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201702617172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贺元琼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16030408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田子君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16030419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王润芳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16030425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周蔷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16030445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午玉琦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16060631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黎萍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16070309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张艺丹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16070339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曹宇琪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16030101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刘国蕊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16030122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孙晶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16030130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唐菲菲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16030131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田博思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16030132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谷林淼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16030109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樊慕华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16030207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黄钰莹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16030214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李小燕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16030218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李余洁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16030219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刘健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16030222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刘炯汝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16030223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刘思雯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16030225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孙嘉欣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16030232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孙月美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16030233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许甜甜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16030241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殷涛涛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16030242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于悦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16030243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袁彬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16030244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张文韬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16030245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朱夏枫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16030247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邹彩辉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16030248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殷陆芸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16070330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安静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16080101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吴伦慧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16100137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安紫薇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16030301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陈慕婉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16030304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景致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16030313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李琴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16030318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茹智敏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16030327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师旋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16030328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王一同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16030333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王志宇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16030334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吴思璇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16030335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杨静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16030341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杨泽清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16030342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张芳馨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16030345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赵丽丽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16030347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高雅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17030108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李慕西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17030118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南俐秀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17030125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赵新栋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17030147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杜佳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17030502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景雄雄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17030508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帅培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17030516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王慧芳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17030518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9C0006"/>
                <w:szCs w:val="21"/>
              </w:rPr>
            </w:pPr>
            <w:r>
              <w:rPr>
                <w:rFonts w:ascii="宋体" w:hAnsi="宋体" w:cs="宋体" w:hint="eastAsia"/>
                <w:color w:val="9C0006"/>
                <w:kern w:val="0"/>
                <w:szCs w:val="21"/>
                <w:lang/>
              </w:rPr>
              <w:t>王娜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17030520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杨晟瑶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17030531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苑莹莹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17030536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张莎莎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17030538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周环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17030543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郭晶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17030612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韩星宇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17030613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韩周彤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17030614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侯佳怡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17030615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李瑗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17030622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刘洋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17030623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任志敏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17030627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17030630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薛弘洋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17030634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延张励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17030635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周温鑫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17030642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温娜娜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17060533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柴访雲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17030702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常宇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17030703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高莹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17030705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郭江英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17030706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郭敏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17030708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毛慧琳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17030719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乔晓寒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17030721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9C0006"/>
                <w:szCs w:val="21"/>
              </w:rPr>
            </w:pPr>
            <w:r>
              <w:rPr>
                <w:rFonts w:ascii="宋体" w:hAnsi="宋体" w:cs="宋体" w:hint="eastAsia"/>
                <w:color w:val="9C0006"/>
                <w:kern w:val="0"/>
                <w:szCs w:val="21"/>
                <w:lang/>
              </w:rPr>
              <w:t>王娜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17030726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王晓凤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17030727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王羽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17030729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王雨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17030730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荀晓雪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17030733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杨亚楠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17030735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郑彦林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17030740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李采临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17030116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李洁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17030117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马海燕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17030123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任亚娟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17030127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任翊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17030128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田滢如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17030133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17030135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宇文丹蓓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17030141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张婷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17030146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赵越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17030148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李梦云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17060115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陈香华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17030203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胡雅婷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17030212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隆琪木格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17030219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宁琪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17030222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王爽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17030227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问姗姗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17030230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吴田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17030231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赵紫薇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17030242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17030537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李文月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17060515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畅倍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17010103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樊叶楠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17030107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范辛淼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郭本婕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17030302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郭慧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17030303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郭琼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17030304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韩叶蕾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17030306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侯瑞红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17030308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黄圣捷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李云基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17030312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刘亚楠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17030318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刘依然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17030319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倪媛媛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17030322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牛佳丽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任慧渊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17030324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尚超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苏畅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苏洁琼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王津怡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王曼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17030331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王敏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17030332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王彦晴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17030333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王逸婷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17030334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殷嘉璐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17030337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张阿丽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17030338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张坤鹏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17030340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张艳微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17030341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张瑶瑶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17030342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赵瑜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郑文瑜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17030346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董瑞雪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17030408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侯子文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17030416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胡晨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17030417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李王倩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17030421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林志坚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17030424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刘佳欣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17030425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刘雨轩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17030426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王妍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17030436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杨熹琛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17030441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原华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17030443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张雅雯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17030444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胡舒皓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针推傅山班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17180206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康雨昕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针推傅山班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17180207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彭馨慧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针推傅山班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17180212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王曦颖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针推傅山班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17180215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吴佳慧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针推傅山班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17180217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成俞沛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17180201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郭雨林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17180205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张晓蒙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17180223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张艳阳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17180224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赵津梁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17180225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赵鑫伟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17180226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李晓轩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18030713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张鑫瑞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18030739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白洁如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18030801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常海燕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18030802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付佳乐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18030806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付钰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18030807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郜惠茹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18030809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姜晓宇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18030814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金旭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18030816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梁英杰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18030821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刘予赫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18030823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马亚茹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18030826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米飞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18030827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申佳慧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18030831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田宇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18030834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徐梦璐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18030838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杨丽鑫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18030839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张格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18030841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张楠楠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18030844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赵鑫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18030845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马锦倩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18030923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曾科钧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18030101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范晓瑞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18030107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牛天赐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18030121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孙子茹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18030126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王超楠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18030128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王晴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18030131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薛婧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18030135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张一言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18030140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钟禄欣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18030146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陈嘉琪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18030202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郭仁丹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18030205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姜博文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18030209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李澜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18030212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牛凯彬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18030215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秦康妮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18030216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谭紫丽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18030221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王建青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18030225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王菁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18030226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杨瑞瑞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18030236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张婧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18030241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樊宇航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18030304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柳甜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18030322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徐文静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18030340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张丽萍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18030348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张文佳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18030349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赵春妮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18030350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朱文莉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18030351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关小坷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18030410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孙悦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18030425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马志伟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针推傅山班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18030508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孙锋华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针推傅山班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18030514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邢祥慧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针推傅山班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18030517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杨晨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针推傅山班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18030520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赵新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针推傅山班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18030529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弟格格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18030503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裴佳庆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18030509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史一江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18030513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张星祖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针推实验班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18030527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白如云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中医养生班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18031001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王雅慧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针灸推拿学院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中医养生班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18031033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王梦婷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健康服务与管理学院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医药管理班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18070230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杨宇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健康服务与管理学院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信息管理班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18070129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赵雅靖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健康服务与管理学院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信息管理班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18070139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武雪妮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健康服务与管理学院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医药管理班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18070235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贾晓红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健康服务与管理学院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医药管理班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18070212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李可正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健康服务与管理学院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信息管理班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17070113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李雪琦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健康服务与管理学院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信息管理班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17070116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孙蓉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健康服务与管理学院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信息管理班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17070131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邵铄雯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健康服务与管理学院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信息管理班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17070129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刘佳庆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健康服务与管理学院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市场营销班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17070317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朱浩楠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健康服务与管理学院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医药管理班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18070245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杨洁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健康服务与管理学院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市场营销班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17070334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刘悦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健康服务与管理学院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市场营销班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17070321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胡若兰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健康服务与管理学院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市场营销班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17070307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朱晓琳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健康服务与管理学院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市场营销班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17070344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兰雪文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健康服务与管理学院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市场营销班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17070313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李雅可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健康服务与管理学院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市场营销班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17070314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王圆圆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健康服务与管理学院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市场营销班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17070329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包雅鑫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健康服务与管理学院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信息管理班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17070102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常勇勇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16010103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兰涛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16010113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李宝媛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16010114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任艳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16010128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王光幸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16010130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王胜男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16010133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魏苗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16010138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徐一航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16010141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杨思彤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16010142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郭佳丽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生物信息班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16010211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刘欢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生物信息班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16010226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刘莎莎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生物信息班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16010230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王勇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生物信息班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16010240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张增魁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生物信息班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16010244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陈祥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17010105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丁雯雯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17010106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顾奕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17010111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何文洁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17010116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李泽宇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17010123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梁飞飞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17010124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穆潇潇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17010126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秦瑞鹏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17010127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尚佳妮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17010128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王雅如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17010132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王亚茹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17010133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詹孝雄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17010139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张淳睿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17010140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张镓琦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17010141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张晓敏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17010143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郑艺萍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17010144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郑智元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17010145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崔泾洁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18010101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耿嘉昕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18010105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李泊漩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18010112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李杨格格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18010113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刘波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18010114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娄倩倩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18010117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马宁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18010120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齐丽华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18010123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邱堪英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18010124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史亚宁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18010125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吴冠东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18010132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邢岩花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18010136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于嘉若琪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18010138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张媛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基础医学院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生物技术班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18010142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李鑫玉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16060119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刘欣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16070314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段肃凯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16060208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高硕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16060210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郝亚鑫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16060215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胡元女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16060216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吕旭东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16060226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王澍垚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16060234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赵锋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16060243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黄星慧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16060312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周卉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16060347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李军香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16060412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毛静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16060422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秦碧林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16060424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沙越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16060428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吴琼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16060438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谢金轩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16060440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薛菲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16060442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杨俏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16060443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段程楠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17060104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付颖聪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17060107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吉玉玉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17060111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栗文燕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17060118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刘小英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17060122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刘雨宇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17060124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石永波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17060128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宋玉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17060130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吴宜珍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17060136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杨鑫晨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17060139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张晓娟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17060143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张晓晴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17060144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陈龙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17060201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陈世铭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17060202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刁渴珂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17060203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付韶月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17060206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黄秋艳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17060211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刘振兴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17060225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罗书凝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17060227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王茹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17060237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原泽鹏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17060243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张锋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17060244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张伊然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17060246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07575" w:rsidRDefault="00D07575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陈晨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17060302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陈苏频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17060304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郭楠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郝晓前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17060312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姜凯乐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17060315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07575" w:rsidRDefault="00D07575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姜楠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蒋春林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17060317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07575" w:rsidRDefault="00D07575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李淳瑶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刘佳航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17060321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马敏骁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渠琦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17060324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沈燕海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宋甜甜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孙宸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肖煌怡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17060332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杨微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17060335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杨钰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17060336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尹春萍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17060337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张开晴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17060339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赵金霞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17060341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07575" w:rsidRDefault="00D07575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赵媚媚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17060342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朱欣瑶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07575" w:rsidRDefault="00D07575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朱媛媛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17060344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陶青青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17060131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毕晨枫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陈南雄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17060403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陈雪楠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17060404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程融荣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17060405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段旭芳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17060407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高佳敏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17060410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胡倩澜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17060415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李姣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17060417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梁艳丽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17060418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刘依婷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17060420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任锐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17060423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沈雨啨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17060424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王雨晴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文志云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吴涛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17060431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行子洋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17060432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熊志俊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17060433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徐筠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17060434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徐素亚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17060435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杨祖英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17060439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张凌俊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张琦琦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17060445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周静静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17060449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曹虎兴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曹珊雪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17060502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陈红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17060503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付佳鑫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17060504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高亚茹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17060505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郭婵君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17060506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何沁苡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17060507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胡方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黄弋芸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17060510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贾昭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17060511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解晓敏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17060513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李璇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17060517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李叶丽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刘洋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17060519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刘源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17060520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马晓艺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17060521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沈健桥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17060522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陶志丽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17060524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滕梦圆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17060525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田原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王婧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王亚茹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王瑶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17060529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王志威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17060531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魏璐霞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17060532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徐艳婷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17060535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徐岳旋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17060536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薛雪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17060538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闫梦瑶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17060539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杨静妮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17060541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赵凯玥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17060545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赵蓉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17060546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赵文飞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17060547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郑玉婷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17060548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钟晓颖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17060549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周文颖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17060550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郭梦纤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18060104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黄桂妍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18060107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黄玉莹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李圣贤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18060113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马阳阳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祁生婷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18060117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墙艺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宋良子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18060122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苏冰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18060124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唐帆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王雅琪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王雅倩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18060131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王媛媛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18060133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杨帆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18060137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D07575" w:rsidRDefault="00D07575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杨佳昕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18060139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张惠茹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赵文丽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18060147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曹璇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18060201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陈田田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18060202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冯少石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18060205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贾伊雯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18060208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晋源媛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18060209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雷爽爽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18060211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李佳璇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18060212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李晓琪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18060214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林婉霞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18060219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刘瑾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18060221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刘娜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18060222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刘秀丽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18060223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马晓蕾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18060228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牛泽莉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18060229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宋安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18060231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杨淇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18060237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袁广德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18060239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张海玺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18060240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刘周周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护理专升本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z18061101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王艺蓉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护理专升本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z18061108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赵桐桐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护理专升本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z18061116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乔佳思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护理专升本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z18061119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柳逗格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护理专升本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z18061120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张莹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护理专升本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z18061121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赵凯茵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护理专升本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z18061126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范留京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护理专升本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z18061130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秦莎莎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护理专升本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z18061131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翟昕昕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护理专升本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z18061140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张媛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护理专升本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z18061149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段美晨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护理专升本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18061410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亢怡婷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18060111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秦鑫雅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18060120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孙成平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姚彧欣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18060142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米婷婷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18060326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王雅芝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18060336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原丽雯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18060340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朱馨卉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18060348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张凯慧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  <w:bookmarkStart w:id="0" w:name="_GoBack"/>
            <w:bookmarkEnd w:id="0"/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18060441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陈亮新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18060302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崔冯玮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18060305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高晓钰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18060310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郭晓妮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18060311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胡江宇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18060312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焦雅杰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18060315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雷钦淋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18060316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李欣玉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18060318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李鑫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18060319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李颖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18060320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刘宇丹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18060324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王烁涵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18060334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王一鸣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18060337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吴晓丹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18060338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詹群波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18060341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张思瑶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18060344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蒋海伦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18060408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蔚红变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18060430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吴立新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18060432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邢飞扬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18060437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张晓冉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18060444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郭娜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18060406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梁明博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18060414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刘甜甜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18060416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刘颖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18060418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马百川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18060419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齐海宁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18060421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乔志明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18060422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吴海洋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18060431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吴雪虹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18060433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武立颖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18060435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武英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18060436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杨端蓉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18060438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张婕妤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护理学院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18060440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窦文静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16100106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吴振东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16100138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王静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杨士奇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17100137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杨洪利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17100136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刘丽花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赵丽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17100147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任卫东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张瑞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16100143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管雅楠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16100109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龙可欣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16100123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彭海豪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17100121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焦碧洋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17100113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翟彦勃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17100142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任聪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17100122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陈万江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17100102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任美霖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17100123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韩耀东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王欢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17020325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黄玉洁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18100111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王瑞卿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18100129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牛宝宏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18100120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徐海瑞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18100137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辛颂歌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18100136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覃涪钺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16100132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王薇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17100132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贾世杰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17100111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李高艳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17100115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张晓杰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胡小娟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17100109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刘佳慧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18100117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杨雨清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18100142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庄斯芹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18100148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郭曼琪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18100105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胡庆余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18100110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冯帆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18100104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郭雯敏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18100107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王文静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18100130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焦凯鑫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17100114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王蓥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17100134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高玉婷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17100106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李红旭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18100112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任莹昕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18100124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卫琳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18100133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袁瑛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苏越欣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乔禹千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18100121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王昕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18100131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王晋秦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18100128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王伟民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16100134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王维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17100133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张赛娜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17100143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王凡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17100129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刘艳珍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17100119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罗珊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17100120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姜岩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17100112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叶嘉敏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17100140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王慧迎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肖思敏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18100135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张丽苹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18100144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陈雨欣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18100102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韩学厚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18100108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梁瑞明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18100115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马凯耀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18100119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林壮楠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李岳仙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18100114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吕锦涛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18100118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谷亚男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16100108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黄睿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16100113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李慧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16100117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李铭慧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16100119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刘笑瑶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16100120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乔馨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16100126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台欢欢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16100131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田歆悦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16100133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崔潆方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17100103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董珍珍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17100104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冮慧眸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17100105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郭祖添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17100107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李香园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17100116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邵雅琪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17100124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唐子悦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17100127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滕丹玉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17100128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杨延泽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17100138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张燕霞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17100146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郑雄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17100148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方雅琪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18100103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任佳琪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18100122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王瑶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18100132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闫小可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18100138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杨欣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18100140</w:t>
            </w:r>
          </w:p>
        </w:tc>
      </w:tr>
      <w:tr w:rsidR="00D07575" w:rsidRPr="00AA261A">
        <w:trPr>
          <w:trHeight w:val="285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张维佳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18100145</w:t>
            </w:r>
          </w:p>
        </w:tc>
      </w:tr>
      <w:tr w:rsidR="00D07575" w:rsidRPr="00AA261A">
        <w:trPr>
          <w:trHeight w:val="270"/>
          <w:jc w:val="center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周梦焱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人文社会科学学院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应用心理班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07575" w:rsidRDefault="00D0757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18100147</w:t>
            </w:r>
          </w:p>
        </w:tc>
      </w:tr>
    </w:tbl>
    <w:p w:rsidR="00D07575" w:rsidRDefault="00D07575">
      <w:pPr>
        <w:jc w:val="center"/>
        <w:rPr>
          <w:sz w:val="36"/>
          <w:szCs w:val="36"/>
        </w:rPr>
      </w:pPr>
    </w:p>
    <w:sectPr w:rsidR="00D07575" w:rsidSect="00E341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cumentProtection w:edit="readOnly" w:enforcement="1" w:cryptProviderType="rsaFull" w:cryptAlgorithmClass="hash" w:cryptAlgorithmType="typeAny" w:cryptAlgorithmSid="4" w:cryptSpinCount="100000" w:hash="/LXHpRdG8gCLIId0C1f3Mkxg7dY=" w:salt="o8/m4wk77/MCb3q6Ktw6Nw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0FA0704"/>
    <w:rsid w:val="0031160B"/>
    <w:rsid w:val="006735FB"/>
    <w:rsid w:val="00AA261A"/>
    <w:rsid w:val="00D07575"/>
    <w:rsid w:val="00E3412C"/>
    <w:rsid w:val="10FA0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12C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3</Pages>
  <Words>4528</Words>
  <Characters>25814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侯玲</cp:lastModifiedBy>
  <cp:revision>2</cp:revision>
  <cp:lastPrinted>2019-06-18T03:51:00Z</cp:lastPrinted>
  <dcterms:created xsi:type="dcterms:W3CDTF">2019-06-18T02:22:00Z</dcterms:created>
  <dcterms:modified xsi:type="dcterms:W3CDTF">2019-09-12T08:27:00Z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2052-11.1.0.8751</vt:lpwstr>
  </property>
</Properties>
</file>