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53" w:rsidRDefault="00842C53">
      <w:pPr>
        <w:jc w:val="center"/>
        <w:rPr>
          <w:rFonts w:ascii="宋体"/>
          <w:b/>
          <w:bCs/>
          <w:sz w:val="52"/>
          <w:szCs w:val="52"/>
        </w:rPr>
      </w:pPr>
      <w:r w:rsidRPr="00FF7DA2">
        <w:rPr>
          <w:rFonts w:ascii="宋体"/>
          <w:b/>
          <w:noProof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9.75pt;height:92.25pt;visibility:visible">
            <v:imagedata r:id="rId5" o:title=""/>
          </v:shape>
        </w:pict>
      </w:r>
    </w:p>
    <w:p w:rsidR="00842C53" w:rsidRDefault="00842C53" w:rsidP="00FF7DA2">
      <w:pPr>
        <w:spacing w:afterLines="150"/>
        <w:ind w:firstLine="540"/>
        <w:jc w:val="center"/>
        <w:rPr>
          <w:rFonts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山西中医药大学校园文化节</w:t>
      </w:r>
    </w:p>
    <w:p w:rsidR="00842C53" w:rsidRDefault="00842C53">
      <w:pPr>
        <w:jc w:val="center"/>
        <w:rPr>
          <w:rFonts w:hAnsi="宋体"/>
          <w:b/>
          <w:sz w:val="52"/>
          <w:szCs w:val="52"/>
        </w:rPr>
      </w:pPr>
      <w:r>
        <w:rPr>
          <w:rFonts w:hAnsi="宋体"/>
          <w:b/>
          <w:sz w:val="52"/>
          <w:szCs w:val="52"/>
        </w:rPr>
        <w:t xml:space="preserve">  </w:t>
      </w:r>
      <w:r>
        <w:rPr>
          <w:rFonts w:hAnsi="宋体" w:hint="eastAsia"/>
          <w:b/>
          <w:sz w:val="48"/>
          <w:szCs w:val="48"/>
        </w:rPr>
        <w:t>第九届大学生就业技能大赛</w:t>
      </w:r>
    </w:p>
    <w:p w:rsidR="00842C53" w:rsidRDefault="00842C53">
      <w:pPr>
        <w:jc w:val="center"/>
        <w:rPr>
          <w:rFonts w:ascii="宋体"/>
          <w:b/>
          <w:sz w:val="84"/>
          <w:szCs w:val="84"/>
        </w:rPr>
      </w:pPr>
    </w:p>
    <w:p w:rsidR="00842C53" w:rsidRDefault="00842C53" w:rsidP="00FF7DA2">
      <w:pPr>
        <w:spacing w:afterLines="100"/>
        <w:jc w:val="center"/>
        <w:rPr>
          <w:rFonts w:ascii="宋体"/>
          <w:b/>
          <w:sz w:val="84"/>
          <w:szCs w:val="84"/>
        </w:rPr>
      </w:pPr>
      <w:r>
        <w:rPr>
          <w:rFonts w:ascii="宋体" w:hAnsi="宋体" w:hint="eastAsia"/>
          <w:b/>
          <w:sz w:val="84"/>
          <w:szCs w:val="84"/>
        </w:rPr>
        <w:t>参</w:t>
      </w:r>
    </w:p>
    <w:p w:rsidR="00842C53" w:rsidRDefault="00842C53" w:rsidP="00FF7DA2">
      <w:pPr>
        <w:spacing w:afterLines="100"/>
        <w:jc w:val="center"/>
        <w:rPr>
          <w:rFonts w:ascii="宋体"/>
          <w:b/>
          <w:sz w:val="84"/>
          <w:szCs w:val="84"/>
        </w:rPr>
      </w:pPr>
      <w:r>
        <w:rPr>
          <w:rFonts w:ascii="宋体" w:hAnsi="宋体" w:hint="eastAsia"/>
          <w:b/>
          <w:sz w:val="84"/>
          <w:szCs w:val="84"/>
        </w:rPr>
        <w:t>与</w:t>
      </w:r>
    </w:p>
    <w:p w:rsidR="00842C53" w:rsidRDefault="00842C53" w:rsidP="00FF7DA2">
      <w:pPr>
        <w:spacing w:afterLines="100"/>
        <w:jc w:val="center"/>
        <w:rPr>
          <w:rFonts w:ascii="宋体"/>
          <w:b/>
          <w:sz w:val="84"/>
          <w:szCs w:val="84"/>
        </w:rPr>
      </w:pPr>
      <w:r>
        <w:rPr>
          <w:rFonts w:ascii="宋体" w:hAnsi="宋体" w:hint="eastAsia"/>
          <w:b/>
          <w:sz w:val="84"/>
          <w:szCs w:val="84"/>
        </w:rPr>
        <w:t>名</w:t>
      </w:r>
    </w:p>
    <w:p w:rsidR="00842C53" w:rsidRDefault="00842C53" w:rsidP="00FF7DA2">
      <w:pPr>
        <w:spacing w:afterLines="100"/>
        <w:jc w:val="center"/>
        <w:rPr>
          <w:rFonts w:ascii="宋体"/>
          <w:b/>
          <w:sz w:val="84"/>
          <w:szCs w:val="84"/>
        </w:rPr>
      </w:pPr>
      <w:r>
        <w:rPr>
          <w:rFonts w:ascii="宋体" w:hAnsi="宋体" w:hint="eastAsia"/>
          <w:b/>
          <w:sz w:val="84"/>
          <w:szCs w:val="84"/>
        </w:rPr>
        <w:t>单</w:t>
      </w:r>
    </w:p>
    <w:p w:rsidR="00842C53" w:rsidRDefault="00842C53" w:rsidP="00FF7DA2">
      <w:pPr>
        <w:spacing w:afterLines="100"/>
        <w:ind w:firstLine="1410"/>
        <w:jc w:val="righ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  <w:u w:val="single"/>
        </w:rPr>
        <w:t>中药与食品工程学院</w:t>
      </w:r>
      <w:r>
        <w:rPr>
          <w:rFonts w:ascii="宋体" w:hAnsi="宋体"/>
          <w:b/>
          <w:sz w:val="28"/>
          <w:szCs w:val="28"/>
          <w:u w:val="single"/>
        </w:rPr>
        <w:t xml:space="preserve"> </w:t>
      </w:r>
    </w:p>
    <w:p w:rsidR="00842C53" w:rsidRDefault="00842C53" w:rsidP="00FF7DA2">
      <w:pPr>
        <w:spacing w:afterLines="100"/>
        <w:jc w:val="left"/>
        <w:rPr>
          <w:rFonts w:ascii="宋体"/>
          <w:b/>
          <w:sz w:val="28"/>
          <w:szCs w:val="28"/>
        </w:rPr>
        <w:sectPr w:rsidR="00842C5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b/>
          <w:sz w:val="28"/>
          <w:szCs w:val="28"/>
        </w:rPr>
        <w:t xml:space="preserve">                                          2019</w:t>
      </w: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/>
          <w:b/>
          <w:sz w:val="28"/>
          <w:szCs w:val="28"/>
        </w:rPr>
        <w:t xml:space="preserve"> 8 </w:t>
      </w:r>
      <w:r>
        <w:rPr>
          <w:rFonts w:ascii="宋体" w:hAnsi="宋体" w:hint="eastAsia"/>
          <w:b/>
          <w:sz w:val="28"/>
          <w:szCs w:val="28"/>
        </w:rPr>
        <w:t>月</w:t>
      </w:r>
    </w:p>
    <w:p w:rsidR="00842C53" w:rsidRDefault="00842C53">
      <w:pPr>
        <w:tabs>
          <w:tab w:val="left" w:pos="3080"/>
        </w:tabs>
        <w:ind w:left="-141"/>
        <w:jc w:val="center"/>
      </w:pPr>
      <w:r>
        <w:rPr>
          <w:rFonts w:ascii="宋体" w:hAnsi="宋体" w:hint="eastAsia"/>
          <w:b/>
          <w:color w:val="000000"/>
          <w:sz w:val="30"/>
          <w:szCs w:val="30"/>
        </w:rPr>
        <w:t>大学生就业技能大赛【就业创业素质（校）】</w:t>
      </w:r>
    </w:p>
    <w:p w:rsidR="00842C53" w:rsidRDefault="00842C53"/>
    <w:p w:rsidR="00842C53" w:rsidRDefault="00842C53">
      <w:bookmarkStart w:id="0" w:name="_GoBack"/>
      <w:bookmarkEnd w:id="0"/>
      <w:r>
        <w:rPr>
          <w:rFonts w:ascii="宋体" w:hAnsi="宋体" w:hint="eastAsia"/>
          <w:b/>
          <w:color w:val="000000"/>
          <w:sz w:val="24"/>
        </w:rPr>
        <w:t>初赛参与人员（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</w:p>
    <w:p w:rsidR="00842C53" w:rsidRDefault="00842C53">
      <w:r>
        <w:rPr>
          <w:rFonts w:ascii="宋体" w:hAnsi="宋体" w:cs="Times New Roman"/>
          <w:color w:val="000000"/>
          <w:sz w:val="24"/>
        </w:rPr>
        <w:t xml:space="preserve">2015 </w:t>
      </w:r>
      <w:r>
        <w:rPr>
          <w:rFonts w:ascii="宋体" w:hAnsi="宋体" w:cs="Times New Roman" w:hint="eastAsia"/>
          <w:color w:val="000000"/>
          <w:sz w:val="24"/>
        </w:rPr>
        <w:t>级中医</w:t>
      </w:r>
      <w:r>
        <w:rPr>
          <w:rFonts w:ascii="宋体" w:hAnsi="宋体" w:cs="Times New Roman"/>
          <w:color w:val="000000"/>
          <w:sz w:val="24"/>
        </w:rPr>
        <w:t>1</w:t>
      </w:r>
      <w:r>
        <w:rPr>
          <w:rFonts w:ascii="宋体" w:hAnsi="宋体" w:cs="Times New Roman" w:hint="eastAsia"/>
          <w:color w:val="000000"/>
          <w:sz w:val="24"/>
        </w:rPr>
        <w:t>班</w:t>
      </w:r>
      <w:r>
        <w:rPr>
          <w:rFonts w:ascii="宋体" w:hAnsi="宋体" w:cs="Times New Roman"/>
          <w:color w:val="000000"/>
          <w:sz w:val="24"/>
        </w:rPr>
        <w:t xml:space="preserve">  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儒</w:t>
      </w:r>
    </w:p>
    <w:p w:rsidR="00842C53" w:rsidRDefault="00842C53">
      <w:r>
        <w:rPr>
          <w:rFonts w:ascii="宋体" w:hAnsi="宋体" w:cs="Times New Roman"/>
          <w:color w:val="000000"/>
          <w:sz w:val="24"/>
        </w:rPr>
        <w:t xml:space="preserve">2015 </w:t>
      </w:r>
      <w:r>
        <w:rPr>
          <w:rFonts w:ascii="宋体" w:hAnsi="宋体" w:cs="Times New Roman" w:hint="eastAsia"/>
          <w:color w:val="000000"/>
          <w:sz w:val="24"/>
        </w:rPr>
        <w:t>级中医定向班</w:t>
      </w:r>
      <w:r>
        <w:rPr>
          <w:rFonts w:ascii="宋体" w:hAnsi="宋体" w:cs="Times New Roman"/>
          <w:color w:val="000000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高靖芸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赵静媛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牛晓琪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杨春丹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赵彩丽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张丽娟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何玉梅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司益欢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郭嘉慧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郭莎莎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王喆蓉</w:t>
      </w:r>
    </w:p>
    <w:p w:rsidR="00842C53" w:rsidRDefault="00842C53">
      <w:r>
        <w:rPr>
          <w:rFonts w:ascii="宋体" w:hAnsi="宋体" w:cs="Times New Roman"/>
          <w:color w:val="000000"/>
          <w:sz w:val="24"/>
        </w:rPr>
        <w:t xml:space="preserve">2015 </w:t>
      </w:r>
      <w:r>
        <w:rPr>
          <w:rFonts w:ascii="宋体" w:hAnsi="宋体" w:cs="Times New Roman" w:hint="eastAsia"/>
          <w:color w:val="000000"/>
          <w:sz w:val="24"/>
        </w:rPr>
        <w:t>级中西医</w:t>
      </w:r>
      <w:r>
        <w:rPr>
          <w:rFonts w:ascii="宋体" w:hAnsi="宋体" w:cs="Times New Roman"/>
          <w:color w:val="000000"/>
          <w:sz w:val="24"/>
        </w:rPr>
        <w:t>1</w:t>
      </w:r>
      <w:r>
        <w:rPr>
          <w:rFonts w:ascii="宋体" w:hAnsi="宋体" w:cs="Times New Roman" w:hint="eastAsia"/>
          <w:color w:val="000000"/>
          <w:sz w:val="24"/>
        </w:rPr>
        <w:t>班</w:t>
      </w:r>
      <w:r>
        <w:rPr>
          <w:rFonts w:ascii="宋体" w:hAnsi="宋体" w:cs="Times New Roman"/>
          <w:color w:val="000000"/>
          <w:sz w:val="24"/>
        </w:rPr>
        <w:t xml:space="preserve">     </w:t>
      </w:r>
      <w:r>
        <w:rPr>
          <w:rFonts w:ascii="宋体" w:hAnsi="宋体" w:hint="eastAsia"/>
          <w:sz w:val="24"/>
        </w:rPr>
        <w:t>曹雪盼</w:t>
      </w:r>
    </w:p>
    <w:p w:rsidR="00842C53" w:rsidRDefault="00842C53">
      <w:r>
        <w:rPr>
          <w:rFonts w:ascii="宋体" w:hAnsi="宋体" w:cs="Times New Roman"/>
          <w:color w:val="000000"/>
          <w:sz w:val="24"/>
        </w:rPr>
        <w:t xml:space="preserve">2015 </w:t>
      </w:r>
      <w:r>
        <w:rPr>
          <w:rFonts w:ascii="宋体" w:hAnsi="宋体" w:cs="Times New Roman" w:hint="eastAsia"/>
          <w:color w:val="000000"/>
          <w:sz w:val="24"/>
        </w:rPr>
        <w:t>级中西医</w:t>
      </w:r>
      <w:r>
        <w:rPr>
          <w:rFonts w:ascii="宋体" w:hAnsi="宋体" w:cs="Times New Roman"/>
          <w:color w:val="000000"/>
          <w:sz w:val="24"/>
        </w:rPr>
        <w:t>2</w:t>
      </w:r>
      <w:r>
        <w:rPr>
          <w:rFonts w:ascii="宋体" w:hAnsi="宋体" w:cs="Times New Roman" w:hint="eastAsia"/>
          <w:color w:val="000000"/>
          <w:sz w:val="24"/>
        </w:rPr>
        <w:t>班</w:t>
      </w:r>
      <w:r>
        <w:rPr>
          <w:rFonts w:ascii="宋体" w:hAnsi="宋体" w:cs="Times New Roman"/>
          <w:color w:val="000000"/>
          <w:sz w:val="24"/>
        </w:rPr>
        <w:t xml:space="preserve">     </w:t>
      </w:r>
      <w:r>
        <w:rPr>
          <w:rFonts w:ascii="宋体" w:hAnsi="宋体" w:hint="eastAsia"/>
          <w:sz w:val="24"/>
        </w:rPr>
        <w:t>原梦飞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巩蜜蜜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薛婷婷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边雅坤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李润林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贾芸芳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魏新丽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张惜琴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曹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冯徐茹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刘紫薇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郑晓芬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冀卓然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唐艺娜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多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任超越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鑫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闫淑鑫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侯桐欣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胡宇莹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宁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陈莹莹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巩常乐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赵秀红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沈高艳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问雅琦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邵蜜蜜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李梦歌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蒋远珍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李婷婷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王高洁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张笑雪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陈文静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王亚勤</w:t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级中医定向班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李江涛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程紫娇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张雅倩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级级中西医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李嘉慧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南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琳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王佳林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付师师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张建凤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张海源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闫宗保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霞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王佳宁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高新梅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高哲璞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陈富娟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朱豆豆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限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李梦歌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雪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张晓丽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汪琦爽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天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刘肖萌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高文丽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张宏亮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李晋凯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王书婷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秦泽萍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李沿鑫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许瀚文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姜文婕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宋小丽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李怡萌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李焕东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王琳娇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田崟德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董妍玉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林冬霞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苏发智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牛新茹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韩文静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顾凯元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霍海霞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郭星妤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杰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越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杨小惠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浦雪梅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萌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闫景辉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曹晓凤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陈蓓蓓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凡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张正伟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许夏楠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卢秋茜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郑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张媛媛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级中药实验班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耿芝新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岳珠珠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牛玉清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冯禹壮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游雪莲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雯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文佳珂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高永明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石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倩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甄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张丽鑫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马敏捷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莹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冯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级临床中药班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卢俊安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李国超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俞淑洁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杨飞飞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李查相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刘玉平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董壮壮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方亚春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范淑慧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王昱欣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方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良</w:t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级药学班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陶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张雅妮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刘雪梅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欢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王思语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赵芝宁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肖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乂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玥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崔馨戈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徐香梅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马毓廷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张国炜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张晶璟</w:t>
      </w:r>
      <w:r>
        <w:tab/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sz w:val="24"/>
        </w:rPr>
        <w:t>唐玉英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级专升本中药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闫瑞平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级专升本中药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张丽芳</w:t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王颖航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申英杰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王艳莉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李鑫玉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李鑫玉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姚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吕旭东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邓盛峰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郝亚鑫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段肃凯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穆文博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明丹娅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李蕾蕾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黄星慧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张昀超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媛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张世风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符佳涛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齐瑞杰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赵继琳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荣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毛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王婷娱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沙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秦碧林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薛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李军香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柴佩珊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白楚卉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孙淑雅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张新月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娇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李艳妮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马喜艳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项梦瑾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王慧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郭媛媛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龙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耿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许春柳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闫艺千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陈晓颖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介兆瑞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陈之曦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欣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贺雅静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孙方哲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刘顺芳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赵艳丽</w:t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李小燕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倪卓娜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殷陆芸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朱夏枫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王华闰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安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静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茹智敏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安紫薇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譞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陈慕婉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午玉琦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田子君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贺元琼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王润芳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张艺丹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庞盼盼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王鸣岐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级应用心理班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窦文静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级生物信息班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徐一丰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级生物技术班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邓婷婷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刘翠翠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王光幸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刘月飞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靳志越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级信管班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苏晓敏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级生物技术班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李宝媛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2016 </w:t>
      </w:r>
      <w:r>
        <w:rPr>
          <w:rFonts w:ascii="宋体" w:hAnsi="宋体" w:hint="eastAsia"/>
          <w:sz w:val="24"/>
        </w:rPr>
        <w:t>级生物工程班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顾婷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祁青明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张峰义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琪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张智琳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张艳红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白江萍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王俊杰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李柯瑾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王一凡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贺美洁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汪桔兰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午仙芳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桑宝鹏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牛思翔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杨婉君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唐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演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李转转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栗文婕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刘慧英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姚艳伟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管立婕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蔡雨洁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梁馨允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王梓铭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张舒婷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范香玉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灡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张馨月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王昕蓉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张丁宁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杨招娣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何李立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关巧妍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杨丽莉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胡陈城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马佳丽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贾璐瑜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睿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齐书禹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级中医定向班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王秀敏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王维玲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张婷婷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钟永兰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裴瑞颖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张瑞芳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王佳琪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王晓婧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史云凤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魏彩凤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孙海玲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宋雅琼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王行卓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弓彦萍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刘丽虹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莉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尚玉洁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王心茹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源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薛晓丹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靳晓沁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奇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任晋英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董易鑫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景琪琦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弓湉田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级中医实验班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赵彦庚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牛晓丽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陈炳畅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田柯桓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石星月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李雅宁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张笑涵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江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张孝麒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徐子迅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李梦歌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岑玉燕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王君璞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谢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郭婷婷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袁韶霖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高凡杰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武宏玉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刘双蕊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宋倩蓉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韦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悦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王娇容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王飞梅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卫晶晶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孙蓉蓉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李一帆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李欣彦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孙晓波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崔小宇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赵乙诺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齐媛媛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赵艳利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王梓铭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霄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柯巧汝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常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泽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李佳琪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王鹏飞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杨育英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宋晨冉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陈相陆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袁铝芳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陈子宣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吴丽琴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杨晓宇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张雨雨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杨宇婧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侯宛君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韩雪茹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苏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孙佩飞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闫神斗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胡欣琪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郭雨西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刘秋艳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孟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君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郭晨阳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薛佳宇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何幸玲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刘俏涓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蔡瑞洁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李晓丽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高纯华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王国义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吕鑫良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谢杨洋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王淑桢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欢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赵昱惠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姚颖慧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焦雨聪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陈旭伟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许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谢书棋</w:t>
      </w:r>
    </w:p>
    <w:p w:rsidR="00842C53" w:rsidRDefault="00842C53"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张粲粲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李龙辉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李水珍</w:t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吴雅迪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成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陈思宇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邓小梅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郝艺芳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王翠玲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佳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薛舒妍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包婧芳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康鸣华</w:t>
      </w:r>
    </w:p>
    <w:p w:rsidR="00842C53" w:rsidRDefault="00842C53">
      <w:pPr>
        <w:widowControl/>
        <w:jc w:val="left"/>
      </w:pPr>
      <w:r>
        <w:rPr>
          <w:rFonts w:ascii="宋体" w:hAnsi="宋体"/>
          <w:kern w:val="0"/>
          <w:sz w:val="24"/>
        </w:rPr>
        <w:t xml:space="preserve">2017 </w:t>
      </w:r>
      <w:r>
        <w:rPr>
          <w:rFonts w:ascii="宋体" w:hAnsi="宋体" w:hint="eastAsia"/>
          <w:kern w:val="0"/>
          <w:sz w:val="24"/>
        </w:rPr>
        <w:t>级中西医实验班</w:t>
      </w:r>
      <w:r>
        <w:rPr>
          <w:rFonts w:ascii="宋体" w:hAnsi="宋体"/>
          <w:kern w:val="0"/>
          <w:sz w:val="24"/>
        </w:rPr>
        <w:t xml:space="preserve">   </w:t>
      </w:r>
      <w:r>
        <w:rPr>
          <w:rFonts w:ascii="宋体" w:hAnsi="宋体" w:hint="eastAsia"/>
          <w:kern w:val="0"/>
          <w:sz w:val="24"/>
        </w:rPr>
        <w:t>张懿格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乔晋达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李秉臻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丁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widowControl/>
        <w:ind w:firstLineChars="1100" w:firstLine="31680"/>
        <w:jc w:val="left"/>
      </w:pPr>
      <w:r>
        <w:rPr>
          <w:rFonts w:ascii="宋体" w:hAnsi="宋体" w:hint="eastAsia"/>
          <w:kern w:val="0"/>
          <w:sz w:val="24"/>
        </w:rPr>
        <w:t>张林瑞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康璐佳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牛欣欣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王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柯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widowControl/>
        <w:ind w:firstLineChars="1100" w:firstLine="31680"/>
        <w:jc w:val="left"/>
      </w:pPr>
      <w:r>
        <w:rPr>
          <w:rFonts w:ascii="宋体" w:hAnsi="宋体" w:hint="eastAsia"/>
          <w:kern w:val="0"/>
          <w:sz w:val="24"/>
        </w:rPr>
        <w:t>其其格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黄聪锐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陈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雪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李佳欣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widowControl/>
        <w:ind w:firstLineChars="1100" w:firstLine="31680"/>
        <w:jc w:val="left"/>
      </w:pPr>
      <w:r>
        <w:rPr>
          <w:rFonts w:ascii="宋体" w:hAnsi="宋体" w:hint="eastAsia"/>
          <w:kern w:val="0"/>
          <w:sz w:val="24"/>
        </w:rPr>
        <w:t>刘奕志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杨启航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康璐佳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韩小璇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widowControl/>
        <w:ind w:firstLineChars="1100" w:firstLine="31680"/>
        <w:jc w:val="left"/>
      </w:pPr>
      <w:r>
        <w:rPr>
          <w:rFonts w:ascii="宋体" w:hAnsi="宋体" w:hint="eastAsia"/>
          <w:kern w:val="0"/>
          <w:sz w:val="24"/>
        </w:rPr>
        <w:t>张煜悦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张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浩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石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颖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邓雪艳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widowControl/>
        <w:ind w:firstLineChars="1100" w:firstLine="31680"/>
        <w:jc w:val="left"/>
      </w:pPr>
      <w:r>
        <w:rPr>
          <w:rFonts w:ascii="宋体" w:hAnsi="宋体" w:hint="eastAsia"/>
          <w:kern w:val="0"/>
          <w:sz w:val="24"/>
        </w:rPr>
        <w:t>解王格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杨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苏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李仰溥</w:t>
      </w:r>
    </w:p>
    <w:p w:rsidR="00842C53" w:rsidRDefault="00842C53" w:rsidP="00211CF4">
      <w:pPr>
        <w:ind w:left="31680" w:hangingChars="1100" w:firstLine="31680"/>
      </w:pPr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白丽蓉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宇文丹蓓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旭</w:t>
      </w:r>
      <w:r>
        <w:tab/>
      </w:r>
      <w:r>
        <w:rPr>
          <w:rFonts w:ascii="宋体" w:hAnsi="宋体"/>
          <w:sz w:val="24"/>
        </w:rPr>
        <w:t xml:space="preserve">                 </w:t>
      </w:r>
      <w:r>
        <w:rPr>
          <w:rFonts w:ascii="宋体" w:hAnsi="宋体" w:hint="eastAsia"/>
          <w:sz w:val="24"/>
        </w:rPr>
        <w:t>田滢如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汪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郝燕楠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肖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燕</w:t>
      </w:r>
      <w:r>
        <w:tab/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firstLineChars="300" w:firstLine="31680"/>
      </w:pPr>
      <w:r>
        <w:rPr>
          <w:rFonts w:ascii="宋体" w:hAnsi="宋体"/>
          <w:sz w:val="24"/>
        </w:rPr>
        <w:t xml:space="preserve">                </w:t>
      </w:r>
      <w:r>
        <w:rPr>
          <w:rFonts w:ascii="宋体" w:hAnsi="宋体" w:hint="eastAsia"/>
          <w:sz w:val="24"/>
        </w:rPr>
        <w:t>李天志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马海燕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李慕西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南俐秀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任亚娟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孙志刚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问姗姗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许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陈国芳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胡雅婷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李文月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杨凯琪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王鲜桃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杨煜田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郭本婕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畅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燕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史菁玥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倪媛媛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苏洁琼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曹馨丹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殷嘉璐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王津怡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张艳微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尚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超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莫泳皓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曼</w:t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级针推实验班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张晓蒙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级针推傅山班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郭雨林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王曦颖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 w:rsidP="00211CF4">
      <w:pPr>
        <w:ind w:left="31680" w:hangingChars="900" w:firstLine="31680"/>
      </w:pPr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帅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王璐瑶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薇</w:t>
      </w:r>
      <w:r>
        <w:tab/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leftChars="1026" w:left="31680" w:firstLineChars="200" w:firstLine="31680"/>
      </w:pP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李雯婧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杨堉坤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誉</w:t>
      </w:r>
      <w:r>
        <w:tab/>
      </w:r>
      <w:r>
        <w:rPr>
          <w:rFonts w:ascii="宋体" w:hAnsi="宋体"/>
          <w:sz w:val="24"/>
        </w:rPr>
        <w:t xml:space="preserve"> </w:t>
      </w:r>
    </w:p>
    <w:p w:rsidR="00842C53" w:rsidRDefault="00842C53" w:rsidP="00211CF4">
      <w:pPr>
        <w:ind w:leftChars="1026" w:left="31680" w:firstLineChars="200" w:firstLine="31680"/>
      </w:pP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幸佳佳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杨钰芬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郭钰婷</w:t>
      </w:r>
      <w:r>
        <w:tab/>
      </w:r>
    </w:p>
    <w:p w:rsidR="00842C53" w:rsidRDefault="00842C53" w:rsidP="00211CF4">
      <w:pPr>
        <w:ind w:leftChars="1026" w:left="31680" w:firstLineChars="200" w:firstLine="31680"/>
      </w:pP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景雄雄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王芳芳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魏晓宇</w:t>
      </w:r>
      <w:r>
        <w:tab/>
      </w:r>
    </w:p>
    <w:p w:rsidR="00842C53" w:rsidRDefault="00842C53" w:rsidP="00211CF4">
      <w:pPr>
        <w:ind w:leftChars="1026" w:left="31680" w:firstLineChars="200" w:firstLine="31680"/>
      </w:pPr>
      <w:r>
        <w:rPr>
          <w:rFonts w:ascii="宋体" w:hAnsi="宋体" w:hint="eastAsia"/>
          <w:sz w:val="24"/>
        </w:rPr>
        <w:t>薛鑫娜</w:t>
      </w:r>
      <w:r>
        <w:tab/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母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席宗慧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韩周彤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周温鑫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温娜娜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薛弘洋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贺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杨亚楠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毛慧琳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齐紫瑛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刘依婷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行子洋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何子婧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陈南雄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姣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程融荣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杨祖英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冯翰英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梁艳丽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沈雨晴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段旭芳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曹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rPr>
          <w:rFonts w:ascii="宋体" w:hAnsi="宋体"/>
          <w:sz w:val="24"/>
        </w:rPr>
        <w:t xml:space="preserve">            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贾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赵文飞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杨静妮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沈健桥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马晓艺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李叶丽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杨小仙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陶志丽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徐岳旋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滕梦圆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王亚茹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赵凯玥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周文颖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胡艳霏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徐艳婷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田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原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刘星宇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张晓娟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李佳英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杨元洁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段程楠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刘雨宇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卫晨泽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杨雨桐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李银霞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石永波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栗文燕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赵建荣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吉玉玉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张晓晴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吴宜珍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杨鑫晨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李迎恺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高春慧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黄秋艳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付韶月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罗书凝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张之芳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石闫续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姜田露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万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孔维清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锋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黄佳卉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欧阳小慧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赵晓燕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欢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靳旭东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孔维娟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王雅菲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孙洋洋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王亚茹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张伊然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刘振兴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雅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裴欣悦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李文静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武美良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张铁樱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袁梦宇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郭亚慧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谢丽华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葛静静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朱媛媛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赵媚媚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陈苏频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宋甜甜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郝晓前</w:t>
      </w:r>
      <w:r>
        <w:rPr>
          <w:rFonts w:ascii="宋体" w:hAnsi="宋体"/>
          <w:sz w:val="24"/>
        </w:rPr>
        <w:t xml:space="preserve">  </w:t>
      </w:r>
    </w:p>
    <w:p w:rsidR="00842C53" w:rsidRDefault="00842C53" w:rsidP="00211CF4">
      <w:pPr>
        <w:ind w:firstLineChars="200" w:firstLine="31680"/>
      </w:pPr>
      <w:r>
        <w:rPr>
          <w:rFonts w:ascii="宋体" w:hAnsi="宋体"/>
          <w:sz w:val="24"/>
        </w:rPr>
        <w:t xml:space="preserve">                  </w:t>
      </w:r>
      <w:r>
        <w:rPr>
          <w:rFonts w:ascii="宋体" w:hAnsi="宋体" w:hint="eastAsia"/>
          <w:sz w:val="24"/>
        </w:rPr>
        <w:t>李淳瑶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任倩茹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楠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袁婉清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赵淯玲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曹纹娟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梁芝曼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程泽芳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杜亚琳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李永生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张业纲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张广兴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岳晴瑶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黄雯瑾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磊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姚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崔晨阳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高蔓菲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杨思渊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张建兰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澍</w:t>
      </w:r>
      <w:r>
        <w:tab/>
        <w:t xml:space="preserve">  </w:t>
      </w:r>
      <w:r>
        <w:rPr>
          <w:rFonts w:hint="eastAsia"/>
          <w:sz w:val="24"/>
        </w:rPr>
        <w:t>陈</w:t>
      </w:r>
      <w:r>
        <w:rPr>
          <w:sz w:val="24"/>
        </w:rPr>
        <w:t xml:space="preserve">  </w:t>
      </w:r>
      <w:r>
        <w:rPr>
          <w:rFonts w:hint="eastAsia"/>
          <w:sz w:val="24"/>
        </w:rPr>
        <w:t>权</w:t>
      </w:r>
      <w:r>
        <w:rPr>
          <w:rFonts w:ascii="宋体" w:hAnsi="宋体"/>
          <w:sz w:val="24"/>
        </w:rPr>
        <w:t xml:space="preserve">           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罗慧敏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康万财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朱亚苹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黄婧懿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李思雨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董巧霞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胡愫芸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田凡玉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李晓宏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刘婉婷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迟鹤翔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王淳森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周成悦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杨红艳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蕾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陈晓璇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肖香萍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吴乙庚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级中药实验班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成翠翠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王林雪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孟子盈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邓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张亚薇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赵晓悦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高春丽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龚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闫志平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安欣欣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董鉴慧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王瑜勇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秦振芬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李沅静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李建丽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秦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龚巾华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王欣乐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白晨曦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连玉姣</w:t>
      </w:r>
      <w:r>
        <w:tab/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级临床中药班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史荣鹃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宸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王媛媛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赵丽娜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雷有芳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程雨舒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王钰君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王凯婧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谭佳颖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王慧蕾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楠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陈春滢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魏雅珊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耿海琴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徐丹娜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张毓轩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杨德祥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级药学班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陈佳淇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符海颜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张慧玲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马慧琴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鲍丽丽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闫柳彤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王基诚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范文娜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唐晓慈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郑瑞艳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李焕焕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丁苗苗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卫心茹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于子涵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王润喜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赵一萍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李亚婷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贺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娜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富志婕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级药物分析班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吴秋蓉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南春梅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怡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于康霞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钱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马佳慧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郝永熙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马俊玲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王佳琦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米艳花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李兴敏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石晓琼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肖丰悦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熊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李娅丽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桐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陈露颖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王雨濛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蔡美香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李港静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刘庭希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王蓉蓉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张云倩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杨旭乐</w:t>
      </w:r>
    </w:p>
    <w:p w:rsidR="00842C53" w:rsidRDefault="00842C53"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级应用心理班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任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李信玫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刘艳珍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张晓杰</w:t>
      </w:r>
    </w:p>
    <w:p w:rsidR="00842C53" w:rsidRDefault="00842C53"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级生物信息班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金之渊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周庆红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李晓琴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杜国强</w:t>
      </w:r>
    </w:p>
    <w:p w:rsidR="00842C53" w:rsidRDefault="00842C53"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级生物技术班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郑艺萍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郭彦伶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严俊贤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胡国荣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孙慧敏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王雅如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张晓敏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詹孝雄</w:t>
      </w:r>
    </w:p>
    <w:p w:rsidR="00842C53" w:rsidRDefault="00842C53">
      <w:r>
        <w:tab/>
      </w:r>
      <w:r>
        <w:rPr>
          <w:rFonts w:ascii="宋体" w:hAnsi="宋体"/>
          <w:sz w:val="24"/>
        </w:rPr>
        <w:t xml:space="preserve">                   </w:t>
      </w:r>
      <w:r>
        <w:rPr>
          <w:rFonts w:ascii="宋体" w:hAnsi="宋体" w:hint="eastAsia"/>
          <w:sz w:val="24"/>
        </w:rPr>
        <w:t>穆潇潇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color w:val="FFFFFF"/>
          <w:sz w:val="24"/>
        </w:rPr>
        <w:t xml:space="preserve"> 1</w:t>
      </w:r>
      <w:r>
        <w:rPr>
          <w:rFonts w:ascii="宋体" w:hAnsi="宋体" w:hint="eastAsia"/>
          <w:sz w:val="24"/>
        </w:rPr>
        <w:t>郭芊宏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何文洁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级信管班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薛凯峰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李西三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卞瑛杰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级医管班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陈巧嫣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级市场营销班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胡若兰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刘佳庆</w:t>
      </w:r>
      <w:r>
        <w:rPr>
          <w:rFonts w:ascii="宋体"/>
          <w:sz w:val="24"/>
        </w:rPr>
        <w:br/>
      </w:r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级生物制药班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冯思琦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谌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高玉杰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朱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伟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郭红艳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梁景珍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胡景霞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级制药工程班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林陈丽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庆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2017 </w:t>
      </w:r>
      <w:r>
        <w:rPr>
          <w:rFonts w:ascii="宋体" w:hAnsi="宋体" w:hint="eastAsia"/>
          <w:sz w:val="24"/>
        </w:rPr>
        <w:t>级食品科学与工程班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刘迪</w:t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马铃铃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贺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独艳金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何欣睿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李悦芳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程晓婷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何佳璐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冯芊茹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张钟友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姚春苗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级中医实验班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吉</w:t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级中医定向班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杨宇江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黄迎新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王佳佳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谢晓倩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张莉惠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范玉晨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闫俊萍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源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张鹏霞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杨正庆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弓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高雨洁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杨宇娟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任瑞倩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艳</w:t>
      </w:r>
    </w:p>
    <w:p w:rsidR="00842C53" w:rsidRDefault="00842C53"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中医（</w:t>
      </w:r>
      <w:r>
        <w:rPr>
          <w:rFonts w:ascii="宋体" w:hAnsi="宋体"/>
          <w:sz w:val="24"/>
        </w:rPr>
        <w:t>5+3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周妍辰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付文婧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张欣玥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赵晓宇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中医（</w:t>
      </w:r>
      <w:r>
        <w:rPr>
          <w:rFonts w:ascii="宋体" w:hAnsi="宋体"/>
          <w:sz w:val="24"/>
        </w:rPr>
        <w:t>5+3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张雨冰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彭千洪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闫晓菲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李婧贤</w:t>
      </w:r>
      <w:r>
        <w:tab/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楚倩影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李文琴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董佳懿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张溶雪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刘慧慧</w:t>
      </w:r>
    </w:p>
    <w:p w:rsidR="00842C53" w:rsidRDefault="00842C53" w:rsidP="00211CF4">
      <w:pPr>
        <w:ind w:left="31680" w:hangingChars="300" w:firstLine="31680"/>
      </w:pPr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马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婷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许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佳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蒋金晓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李田方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ind w:leftChars="342" w:left="31680" w:firstLineChars="800" w:firstLine="31680"/>
      </w:pPr>
      <w:r>
        <w:rPr>
          <w:rFonts w:ascii="宋体" w:hAnsi="宋体" w:hint="eastAsia"/>
          <w:kern w:val="0"/>
          <w:sz w:val="24"/>
        </w:rPr>
        <w:t>白佳靖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王燕珍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马淑琪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崇海云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ind w:leftChars="342" w:left="31680" w:firstLineChars="800" w:firstLine="31680"/>
      </w:pPr>
      <w:r>
        <w:rPr>
          <w:rFonts w:ascii="宋体" w:hAnsi="宋体" w:hint="eastAsia"/>
          <w:kern w:val="0"/>
          <w:sz w:val="24"/>
        </w:rPr>
        <w:t>石凤清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赵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薇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梁旭青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郭佳慧</w:t>
      </w:r>
      <w:r>
        <w:rPr>
          <w:rFonts w:ascii="宋体" w:hAnsi="宋体"/>
          <w:kern w:val="0"/>
          <w:sz w:val="24"/>
        </w:rPr>
        <w:t xml:space="preserve">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kern w:val="0"/>
          <w:sz w:val="24"/>
        </w:rPr>
        <w:t>刘瑞源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吴</w:t>
      </w:r>
      <w:r>
        <w:rPr>
          <w:rFonts w:ascii="宋体" w:hAnsi="宋体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</w:rPr>
        <w:t>娜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郭佳骐</w:t>
      </w:r>
      <w:r>
        <w:rPr>
          <w:rFonts w:ascii="宋体" w:hAnsi="宋体"/>
          <w:kern w:val="0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李千千</w:t>
      </w:r>
      <w:r>
        <w:rPr>
          <w:rFonts w:ascii="宋体" w:hAnsi="宋体"/>
          <w:kern w:val="0"/>
          <w:sz w:val="24"/>
        </w:rPr>
        <w:t xml:space="preserve"> </w:t>
      </w:r>
    </w:p>
    <w:p w:rsidR="00842C53" w:rsidRDefault="00842C53" w:rsidP="00211CF4">
      <w:pPr>
        <w:ind w:leftChars="342" w:left="31680" w:firstLineChars="800" w:firstLine="31680"/>
      </w:pPr>
      <w:r>
        <w:rPr>
          <w:rFonts w:ascii="宋体" w:hAnsi="宋体" w:hint="eastAsia"/>
          <w:kern w:val="0"/>
          <w:sz w:val="24"/>
        </w:rPr>
        <w:t>原凌云</w:t>
      </w:r>
      <w:r>
        <w:rPr>
          <w:rFonts w:ascii="宋体" w:hAnsi="宋体"/>
          <w:kern w:val="0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闫洋洋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张汀琳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罗锦华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郑一新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马小淇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赵文君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牛天赐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赵文静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李欣妍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范晓瑞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王轲儿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澜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 w:rsidP="00211CF4">
      <w:pPr>
        <w:ind w:left="31680" w:hangingChars="1100" w:firstLine="31680"/>
      </w:pPr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段丛燕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唐秀园</w:t>
      </w:r>
      <w:r>
        <w:tab/>
      </w:r>
      <w:r>
        <w:rPr>
          <w:rFonts w:ascii="宋体" w:hAnsi="宋体"/>
          <w:sz w:val="24"/>
        </w:rPr>
        <w:t xml:space="preserve">             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雯</w:t>
      </w:r>
      <w:r>
        <w:tab/>
      </w:r>
    </w:p>
    <w:p w:rsidR="00842C53" w:rsidRDefault="00842C53"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瞿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关小坷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张媛媛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陈昱佩</w:t>
      </w:r>
      <w:r>
        <w:tab/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级康复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夏婉蓉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姜雅萱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米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李智文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高睿思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鲁春晓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tab/>
      </w:r>
    </w:p>
    <w:p w:rsidR="00842C53" w:rsidRDefault="00842C53" w:rsidP="00211CF4">
      <w:pPr>
        <w:ind w:left="31680" w:hangingChars="300" w:firstLine="31680"/>
      </w:pPr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唐家美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陈思琦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高郁超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李子昂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罗敏玲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许建美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周子婷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卢熠菲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王晨旭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谷雅倩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颖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刘佳惠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胡雨欣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邓云渝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粱瑞萍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孙青青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胡蓉蓉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杨佳衣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聂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魏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方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韩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曾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张梦玉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王丛辉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尚彩雯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姚子琦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吴海霞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贾晓琴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梁琪瑛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李欣益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展艺嘉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甘智玲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彭艺超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肖塑昱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赫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婷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李存兵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刘耀文</w:t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蔡长久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王玉杰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黄燕琳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辛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力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张巧燕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陈一花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欧阳越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刘嘉颖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张发昀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任佳龙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高若芸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王景阳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王冬静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富雪丹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张紫玮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郭晓巍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刘志宏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华泳清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吴佳萍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旭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级临床中药班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张子行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王梦娇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刘纨妤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涂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慧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赵薇薇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宗玉琪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冯晶瑞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龚亚川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范纪元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李拴虎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周凤洁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宋天宇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级药学班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姚晓钰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罗丽丽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于鑫宇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盛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淇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杨怡凝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董玲君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原玮莉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王晶晶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赵晓艳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石丽婕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康娇娇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刘璐璐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付冰冰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级药物分析班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刘瑾瑶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马辰星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亢锦琦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任金金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邵雅妹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段文娟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陈思竹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张亚萌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徐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翟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屈浩东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刘式超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张津玮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张孟凡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吉凯悦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翁智慧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韩舒琪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娜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曹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徐雅宁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武靖籍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连远泽</w:t>
      </w:r>
      <w:r>
        <w:rPr>
          <w:rFonts w:ascii="宋体" w:hAnsi="宋体"/>
          <w:sz w:val="24"/>
        </w:rPr>
        <w:t xml:space="preserve">    </w:t>
      </w:r>
    </w:p>
    <w:p w:rsidR="00842C53" w:rsidRDefault="00842C53" w:rsidP="00211CF4">
      <w:pPr>
        <w:ind w:firstLineChars="1100" w:firstLine="31680"/>
      </w:pPr>
      <w:r>
        <w:rPr>
          <w:rFonts w:ascii="宋体" w:hAnsi="宋体" w:hint="eastAsia"/>
          <w:sz w:val="24"/>
        </w:rPr>
        <w:t>安文靖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乔娇娇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邓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灵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孙成平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李圣贤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郭梦纤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亢怡婷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牛泽莉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晋源媛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马时时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段元华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朱夏琳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马晓蕾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李晓琪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林婉霞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李燕雪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寇佳姝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李佳璇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贾伊雯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张海玺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陈田田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瑾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雷爽爽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刘秀丽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肖松洋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冯少石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曹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淇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陈亮新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焦雅杰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张思瑶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刘美龄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高晓钰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级涉外护理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仝鹏娟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刘甜甜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娜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张婕妤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杨端蓉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关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俞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萌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贾梦华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吴宇涵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齐海宁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武立颖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吴立新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刘卫洁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王玉霞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任崇嘉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张凯慧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吴海洋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护理专升本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郭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翠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刘舒福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常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郭世英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范留京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赵桐桐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莹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强田丽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冯继欣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王艺蓉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翟昕昕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秦莎莎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柳逗格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乔佳思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杨鑫艳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赵凯茵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白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郭丝嘉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周晓芙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韩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玉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何盈盈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柳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琦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郭凯俊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李佩芳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冯翻翻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高慧慧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李超瑞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郝琴琴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史亚芬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岳路燕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高诗婧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刘周周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陈达采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王文利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崔丽娟</w:t>
      </w:r>
      <w:r>
        <w:rPr>
          <w:rFonts w:ascii="宋体" w:hAnsi="宋体"/>
          <w:sz w:val="24"/>
        </w:rPr>
        <w:t xml:space="preserve"> </w:t>
      </w:r>
    </w:p>
    <w:p w:rsidR="00842C53" w:rsidRDefault="00842C53">
      <w:r>
        <w:rPr>
          <w:rFonts w:ascii="宋体" w:hAnsi="宋体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张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瑜</w:t>
      </w:r>
      <w:r>
        <w:rPr>
          <w:rFonts w:ascii="宋体" w:hAnsi="宋体"/>
          <w:sz w:val="24"/>
        </w:rPr>
        <w:t xml:space="preserve">  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护理专升本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张焕宇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护理专升本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文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晶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刘亚雪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郑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棠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级应用心理班</w:t>
      </w:r>
      <w:r>
        <w:tab/>
      </w:r>
      <w:r>
        <w:tab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郭若蘅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王文静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苏越欣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级生物技术班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史亚宁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波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color w:val="FFFFFF"/>
          <w:sz w:val="24"/>
        </w:rPr>
        <w:t>!</w:t>
      </w:r>
      <w:r>
        <w:rPr>
          <w:rFonts w:ascii="宋体" w:hAnsi="宋体" w:hint="eastAsia"/>
          <w:sz w:val="24"/>
        </w:rPr>
        <w:t>于嘉若琪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耿春春</w:t>
      </w:r>
    </w:p>
    <w:p w:rsidR="00842C53" w:rsidRDefault="00842C53">
      <w:r>
        <w:tab/>
      </w:r>
      <w:r>
        <w:rPr>
          <w:rFonts w:ascii="宋体" w:hAnsi="宋体"/>
          <w:sz w:val="24"/>
        </w:rPr>
        <w:t xml:space="preserve">                 </w:t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sz w:val="24"/>
        </w:rPr>
        <w:t>徐向阳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赵晓军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张丽波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郑晶亮</w:t>
      </w:r>
    </w:p>
    <w:p w:rsidR="00842C53" w:rsidRDefault="00842C53">
      <w:r>
        <w:tab/>
      </w:r>
      <w:r>
        <w:rPr>
          <w:rFonts w:ascii="宋体" w:hAnsi="宋体"/>
          <w:sz w:val="24"/>
        </w:rPr>
        <w:t xml:space="preserve">                 </w:t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sz w:val="24"/>
        </w:rPr>
        <w:t>李杨格格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齐丽华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邱堪英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耿嘉昕</w:t>
      </w:r>
    </w:p>
    <w:p w:rsidR="00842C53" w:rsidRDefault="00842C53">
      <w:r>
        <w:tab/>
      </w:r>
      <w:r>
        <w:rPr>
          <w:rFonts w:ascii="宋体" w:hAnsi="宋体"/>
          <w:sz w:val="24"/>
        </w:rPr>
        <w:t xml:space="preserve">                </w:t>
      </w:r>
      <w:r>
        <w:rPr>
          <w:rFonts w:ascii="宋体" w:hAnsi="宋体"/>
          <w:color w:val="FFFFFF"/>
          <w:sz w:val="24"/>
        </w:rPr>
        <w:t xml:space="preserve"> 1</w:t>
      </w:r>
      <w:r>
        <w:rPr>
          <w:rFonts w:ascii="宋体" w:hAnsi="宋体" w:hint="eastAsia"/>
          <w:sz w:val="24"/>
        </w:rPr>
        <w:t>娄倩倩</w:t>
      </w:r>
      <w:r>
        <w:tab/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sz w:val="24"/>
        </w:rPr>
        <w:t>吴中娇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辛治江</w:t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级信管班</w:t>
      </w:r>
      <w:r>
        <w:tab/>
      </w:r>
      <w:r>
        <w:tab/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sz w:val="24"/>
        </w:rPr>
        <w:t>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宇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赵雅靖</w:t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级生物制药班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color w:val="FFFFFF"/>
          <w:sz w:val="24"/>
        </w:rPr>
        <w:t xml:space="preserve"> !</w:t>
      </w:r>
      <w:r>
        <w:rPr>
          <w:rFonts w:ascii="宋体" w:hAnsi="宋体" w:hint="eastAsia"/>
          <w:sz w:val="24"/>
        </w:rPr>
        <w:t>周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可</w:t>
      </w:r>
      <w:r>
        <w:tab/>
      </w:r>
      <w:r>
        <w:tab/>
      </w:r>
      <w:r>
        <w:tab/>
      </w:r>
    </w:p>
    <w:p w:rsidR="00842C53" w:rsidRDefault="00842C53">
      <w:r>
        <w:rPr>
          <w:rFonts w:ascii="宋体" w:hAnsi="宋体"/>
          <w:sz w:val="24"/>
        </w:rPr>
        <w:t xml:space="preserve">2018 </w:t>
      </w:r>
      <w:r>
        <w:rPr>
          <w:rFonts w:ascii="宋体" w:hAnsi="宋体" w:hint="eastAsia"/>
          <w:sz w:val="24"/>
        </w:rPr>
        <w:t>级食品科学与工程班</w:t>
      </w: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>郝进华</w:t>
      </w:r>
      <w:r>
        <w:tab/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崔佳欣</w:t>
      </w:r>
    </w:p>
    <w:p w:rsidR="00842C53" w:rsidRDefault="00842C53" w:rsidP="00211CF4">
      <w:pPr>
        <w:ind w:leftChars="-67" w:left="31680" w:firstLineChars="59" w:firstLine="31680"/>
      </w:pP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 w:hint="eastAsia"/>
          <w:b/>
          <w:sz w:val="24"/>
        </w:rPr>
        <w:t>一等奖（</w:t>
      </w:r>
      <w:r>
        <w:rPr>
          <w:rFonts w:ascii="宋体" w:hAnsi="宋体"/>
          <w:b/>
          <w:sz w:val="24"/>
        </w:rPr>
        <w:t>+3.0/</w:t>
      </w:r>
      <w:r>
        <w:rPr>
          <w:rFonts w:ascii="宋体" w:hAnsi="宋体" w:hint="eastAsia"/>
          <w:b/>
          <w:sz w:val="24"/>
        </w:rPr>
        <w:t>人）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color w:val="000000"/>
          <w:kern w:val="0"/>
          <w:sz w:val="24"/>
        </w:rPr>
        <w:t>2016</w:t>
      </w:r>
      <w:r>
        <w:rPr>
          <w:rFonts w:ascii="宋体" w:hAnsi="宋体" w:hint="eastAsia"/>
          <w:color w:val="000000"/>
          <w:kern w:val="0"/>
          <w:sz w:val="24"/>
        </w:rPr>
        <w:t>级中药实验班</w:t>
      </w:r>
      <w:r>
        <w:rPr>
          <w:rFonts w:ascii="宋体" w:hAnsi="宋体"/>
          <w:color w:val="000000"/>
          <w:kern w:val="0"/>
          <w:sz w:val="24"/>
        </w:rPr>
        <w:t xml:space="preserve">     </w:t>
      </w:r>
      <w:r>
        <w:rPr>
          <w:rFonts w:ascii="宋体" w:hAnsi="宋体" w:hint="eastAsia"/>
          <w:color w:val="000000"/>
          <w:kern w:val="0"/>
          <w:sz w:val="24"/>
        </w:rPr>
        <w:t>牛媛婧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 w:hint="eastAsia"/>
          <w:b/>
          <w:sz w:val="24"/>
        </w:rPr>
        <w:t>二等奖（</w:t>
      </w:r>
      <w:r>
        <w:rPr>
          <w:rFonts w:ascii="宋体" w:hAnsi="宋体"/>
          <w:b/>
          <w:sz w:val="24"/>
        </w:rPr>
        <w:t>+2.5/</w:t>
      </w:r>
      <w:r>
        <w:rPr>
          <w:rFonts w:ascii="宋体" w:hAnsi="宋体" w:hint="eastAsia"/>
          <w:b/>
          <w:sz w:val="24"/>
        </w:rPr>
        <w:t>人）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级中药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/>
          <w:color w:val="FFFFFF"/>
          <w:sz w:val="24"/>
        </w:rPr>
        <w:t xml:space="preserve">  </w:t>
      </w:r>
      <w:r>
        <w:rPr>
          <w:rFonts w:ascii="宋体" w:hAnsi="宋体" w:hint="eastAsia"/>
          <w:sz w:val="24"/>
        </w:rPr>
        <w:t>马启风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/>
          <w:color w:val="FFFFFF"/>
          <w:sz w:val="24"/>
        </w:rPr>
        <w:t xml:space="preserve">  </w:t>
      </w:r>
      <w:r>
        <w:rPr>
          <w:rFonts w:ascii="宋体" w:hAnsi="宋体" w:hint="eastAsia"/>
          <w:sz w:val="24"/>
        </w:rPr>
        <w:t>高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雅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 w:hint="eastAsia"/>
          <w:b/>
          <w:sz w:val="24"/>
        </w:rPr>
        <w:t>三等奖（</w:t>
      </w:r>
      <w:r>
        <w:rPr>
          <w:rFonts w:ascii="宋体" w:hAnsi="宋体"/>
          <w:b/>
          <w:sz w:val="24"/>
        </w:rPr>
        <w:t>+2.0/</w:t>
      </w:r>
      <w:r>
        <w:rPr>
          <w:rFonts w:ascii="宋体" w:hAnsi="宋体" w:hint="eastAsia"/>
          <w:b/>
          <w:sz w:val="24"/>
        </w:rPr>
        <w:t>人）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周佳薇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生物制药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姬秋月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级针推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王贵阳</w:t>
      </w:r>
    </w:p>
    <w:p w:rsidR="00842C53" w:rsidRDefault="00842C53" w:rsidP="00211CF4">
      <w:pPr>
        <w:ind w:leftChars="-67" w:left="31680" w:firstLineChars="59" w:firstLine="31680"/>
      </w:pPr>
      <w:r>
        <w:rPr>
          <w:rFonts w:ascii="宋体" w:hAnsi="宋体" w:hint="eastAsia"/>
          <w:b/>
          <w:sz w:val="24"/>
        </w:rPr>
        <w:t>优秀奖（</w:t>
      </w:r>
      <w:r>
        <w:rPr>
          <w:rFonts w:ascii="宋体" w:hAnsi="宋体"/>
          <w:b/>
          <w:sz w:val="24"/>
        </w:rPr>
        <w:t>+1.0/</w:t>
      </w:r>
      <w:r>
        <w:rPr>
          <w:rFonts w:ascii="宋体" w:hAnsi="宋体" w:hint="eastAsia"/>
          <w:b/>
          <w:sz w:val="24"/>
        </w:rPr>
        <w:t>人）</w:t>
      </w:r>
    </w:p>
    <w:p w:rsidR="00842C53" w:rsidRDefault="00842C53">
      <w:pPr>
        <w:jc w:val="left"/>
      </w:pPr>
      <w:r>
        <w:rPr>
          <w:rFonts w:ascii="宋体" w:hAnsi="宋体"/>
          <w:sz w:val="24"/>
        </w:rPr>
        <w:t>2018</w:t>
      </w:r>
      <w:r>
        <w:rPr>
          <w:rFonts w:ascii="宋体" w:hAnsi="宋体" w:hint="eastAsia"/>
          <w:sz w:val="24"/>
        </w:rPr>
        <w:t>级生物技术班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崔泾洁</w:t>
      </w:r>
    </w:p>
    <w:p w:rsidR="00842C53" w:rsidRDefault="00842C53">
      <w:pPr>
        <w:jc w:val="left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级中医傅山班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续嗣钰</w:t>
      </w:r>
    </w:p>
    <w:p w:rsidR="00842C53" w:rsidRDefault="00842C53">
      <w:pPr>
        <w:jc w:val="left"/>
      </w:pP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级中医傅山班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李明婧</w:t>
      </w:r>
    </w:p>
    <w:p w:rsidR="00842C53" w:rsidRDefault="00842C53">
      <w:pPr>
        <w:jc w:val="left"/>
      </w:pPr>
      <w:r>
        <w:rPr>
          <w:rFonts w:ascii="宋体" w:hAnsi="宋体"/>
          <w:sz w:val="24"/>
        </w:rPr>
        <w:t>2016</w:t>
      </w:r>
      <w:r>
        <w:rPr>
          <w:rFonts w:ascii="宋体" w:hAnsi="宋体" w:hint="eastAsia"/>
          <w:sz w:val="24"/>
        </w:rPr>
        <w:t>级中西医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班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昭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复赛：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主持人</w:t>
      </w:r>
      <w:bookmarkStart w:id="1" w:name="_Hlk15904144"/>
      <w:r>
        <w:rPr>
          <w:rFonts w:ascii="宋体" w:hAnsi="宋体" w:hint="eastAsia"/>
          <w:b/>
          <w:color w:val="000000"/>
          <w:sz w:val="24"/>
        </w:rPr>
        <w:t>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  <w:bookmarkEnd w:id="1"/>
      <w:r>
        <w:rPr>
          <w:rFonts w:ascii="宋体" w:hAnsi="宋体" w:hint="eastAsia"/>
          <w:b/>
          <w:color w:val="000000"/>
          <w:sz w:val="24"/>
        </w:rPr>
        <w:t>：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级临床中药班</w:t>
      </w:r>
      <w:r>
        <w:tab/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FFFFFF"/>
          <w:sz w:val="24"/>
        </w:rPr>
        <w:t xml:space="preserve">1 </w:t>
      </w:r>
      <w:r>
        <w:rPr>
          <w:rFonts w:ascii="宋体" w:hAnsi="宋体" w:hint="eastAsia"/>
          <w:color w:val="000000"/>
          <w:sz w:val="24"/>
        </w:rPr>
        <w:t>谭佳颖</w:t>
      </w:r>
      <w:r>
        <w:rPr>
          <w:rFonts w:ascii="宋体" w:hAnsi="宋体"/>
          <w:color w:val="000000"/>
          <w:sz w:val="24"/>
        </w:rPr>
        <w:t xml:space="preserve">   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ascii="宋体" w:hAnsi="宋体" w:hint="eastAsia"/>
          <w:color w:val="000000"/>
          <w:sz w:val="24"/>
        </w:rPr>
        <w:t>刘诚威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表演人员（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级临床中药班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冯晶瑞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王梦娇</w:t>
      </w:r>
      <w:r>
        <w:rPr>
          <w:rFonts w:ascii="宋体" w:hAnsi="宋体"/>
          <w:color w:val="000000"/>
          <w:sz w:val="24"/>
        </w:rPr>
        <w:t xml:space="preserve">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王雨濛</w:t>
      </w:r>
    </w:p>
    <w:p w:rsidR="00842C53" w:rsidRDefault="00842C53">
      <w:pPr>
        <w:widowControl/>
        <w:spacing w:line="324" w:lineRule="atLeast"/>
      </w:pPr>
      <w:r>
        <w:rPr>
          <w:rFonts w:ascii="宋体" w:hAnsi="宋体" w:hint="eastAsia"/>
          <w:b/>
          <w:color w:val="000000"/>
          <w:sz w:val="24"/>
        </w:rPr>
        <w:t>礼仪队（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ascii="宋体" w:hAnsi="宋体" w:hint="eastAsia"/>
          <w:color w:val="000000"/>
          <w:sz w:val="24"/>
        </w:rPr>
        <w:t>高蔓菲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李敏尧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级中药实验班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李沅静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马佳慧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陈露颖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ascii="宋体" w:hAnsi="宋体" w:hint="eastAsia"/>
          <w:color w:val="000000"/>
          <w:sz w:val="24"/>
        </w:rPr>
        <w:t>赵宇琦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ascii="宋体" w:hAnsi="宋体" w:hint="eastAsia"/>
          <w:color w:val="000000"/>
          <w:sz w:val="24"/>
        </w:rPr>
        <w:t>张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佳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ascii="宋体" w:hAnsi="宋体" w:hint="eastAsia"/>
          <w:color w:val="000000"/>
          <w:sz w:val="24"/>
        </w:rPr>
        <w:t>穆志娟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王欣茹</w:t>
      </w:r>
      <w:r>
        <w:rPr>
          <w:rFonts w:ascii="宋体" w:hAnsi="宋体"/>
          <w:color w:val="000000"/>
          <w:sz w:val="24"/>
        </w:rPr>
        <w:t xml:space="preserve">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李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佩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武延慧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决赛：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主持人（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级临床中药班</w:t>
      </w:r>
      <w:r>
        <w:tab/>
      </w:r>
      <w:r>
        <w:tab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谭佳颖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/>
          <w:color w:val="FFFFFF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刘诚威</w:t>
      </w:r>
    </w:p>
    <w:p w:rsidR="00842C53" w:rsidRDefault="00842C53">
      <w:pPr>
        <w:jc w:val="left"/>
      </w:pPr>
      <w:r>
        <w:rPr>
          <w:rFonts w:ascii="宋体" w:hAnsi="宋体" w:hint="eastAsia"/>
          <w:b/>
          <w:color w:val="000000"/>
          <w:sz w:val="24"/>
        </w:rPr>
        <w:t>表演人员（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宋丹丹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聂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旭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唐家美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>韩舒琪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张津玮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级临床中药班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>郝阳晶</w:t>
      </w:r>
    </w:p>
    <w:p w:rsidR="00842C53" w:rsidRDefault="00842C53">
      <w:pPr>
        <w:widowControl/>
        <w:spacing w:line="324" w:lineRule="atLeast"/>
      </w:pPr>
      <w:r>
        <w:rPr>
          <w:rFonts w:ascii="宋体" w:hAnsi="宋体" w:hint="eastAsia"/>
          <w:b/>
          <w:color w:val="000000"/>
          <w:sz w:val="24"/>
        </w:rPr>
        <w:t>礼仪队（</w:t>
      </w:r>
      <w:r>
        <w:rPr>
          <w:rFonts w:ascii="宋体" w:hAnsi="宋体"/>
          <w:b/>
          <w:color w:val="000000"/>
          <w:sz w:val="24"/>
        </w:rPr>
        <w:t>+0.5/</w:t>
      </w:r>
      <w:r>
        <w:rPr>
          <w:rFonts w:ascii="宋体" w:hAnsi="宋体" w:hint="eastAsia"/>
          <w:b/>
          <w:color w:val="000000"/>
          <w:sz w:val="24"/>
        </w:rPr>
        <w:t>人）：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高蔓菲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李敏尧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杨丽蓉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级中药实验班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>李沅静</w:t>
      </w:r>
      <w:r>
        <w:rPr>
          <w:rFonts w:ascii="宋体" w:hAnsi="宋体"/>
          <w:color w:val="000000"/>
          <w:sz w:val="24"/>
        </w:rPr>
        <w:t xml:space="preserve">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>陈露颖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马佳慧</w:t>
      </w:r>
      <w:r>
        <w:rPr>
          <w:rFonts w:ascii="宋体" w:hAnsi="宋体"/>
          <w:color w:val="000000"/>
          <w:sz w:val="24"/>
        </w:rPr>
        <w:t xml:space="preserve">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2016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周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艳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2016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李晓琴</w:t>
      </w:r>
      <w:r>
        <w:rPr>
          <w:rFonts w:ascii="宋体" w:hAnsi="宋体"/>
          <w:color w:val="000000"/>
          <w:sz w:val="24"/>
        </w:rPr>
        <w:t xml:space="preserve">  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2017</w:t>
      </w:r>
      <w:r>
        <w:rPr>
          <w:rFonts w:ascii="宋体" w:hAnsi="宋体" w:hint="eastAsia"/>
          <w:color w:val="000000"/>
          <w:sz w:val="24"/>
        </w:rPr>
        <w:t>级中药</w:t>
      </w:r>
      <w:r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张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澍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穆志娟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王欣茹</w:t>
      </w:r>
      <w:r>
        <w:rPr>
          <w:rFonts w:ascii="宋体" w:hAnsi="宋体"/>
          <w:color w:val="000000"/>
          <w:sz w:val="24"/>
        </w:rPr>
        <w:t xml:space="preserve"> </w:t>
      </w:r>
    </w:p>
    <w:p w:rsidR="00842C53" w:rsidRDefault="00842C53">
      <w:pPr>
        <w:jc w:val="left"/>
      </w:pPr>
      <w:r>
        <w:rPr>
          <w:rFonts w:ascii="宋体" w:hAnsi="宋体"/>
          <w:color w:val="000000"/>
          <w:sz w:val="24"/>
        </w:rPr>
        <w:t>2018</w:t>
      </w:r>
      <w:r>
        <w:rPr>
          <w:rFonts w:ascii="宋体" w:hAnsi="宋体" w:hint="eastAsia"/>
          <w:color w:val="000000"/>
          <w:sz w:val="24"/>
        </w:rPr>
        <w:t>级药物分析班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>李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佩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武延慧</w:t>
      </w:r>
    </w:p>
    <w:p w:rsidR="00842C53" w:rsidRDefault="00842C53"/>
    <w:p w:rsidR="00842C53" w:rsidRDefault="00842C53">
      <w:pPr>
        <w:tabs>
          <w:tab w:val="left" w:pos="2120"/>
        </w:tabs>
        <w:rPr>
          <w:b/>
          <w:sz w:val="28"/>
          <w:szCs w:val="28"/>
        </w:rPr>
      </w:pPr>
    </w:p>
    <w:sectPr w:rsidR="00842C53" w:rsidSect="007E2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DengXian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2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00000001"/>
    <w:multiLevelType w:val="singleLevel"/>
    <w:tmpl w:val="4A89DD18"/>
    <w:lvl w:ilvl="0">
      <w:start w:val="10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00000002"/>
    <w:multiLevelType w:val="hybridMultilevel"/>
    <w:tmpl w:val="8EE20C10"/>
    <w:lvl w:ilvl="0" w:tplc="BDE21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00000003"/>
    <w:multiLevelType w:val="singleLevel"/>
    <w:tmpl w:val="00000001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y5ZoApOX8dKEwutzDjFc4t7gp2U=" w:salt="K/5dL3PMTxwdj4IxI6HV3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DE8"/>
    <w:rsid w:val="00211CF4"/>
    <w:rsid w:val="00611035"/>
    <w:rsid w:val="007E2DE8"/>
    <w:rsid w:val="00842C53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DE8"/>
    <w:pPr>
      <w:widowControl w:val="0"/>
      <w:jc w:val="both"/>
    </w:pPr>
    <w:rPr>
      <w:rFonts w:ascii="Calibri" w:eastAsia="宋体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7E2D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E2DE8"/>
    <w:rPr>
      <w:rFonts w:ascii="Calibri" w:eastAsia="宋体" w:hAnsi="Calibri" w:cs="宋体"/>
      <w:sz w:val="18"/>
      <w:szCs w:val="18"/>
    </w:rPr>
  </w:style>
  <w:style w:type="table" w:styleId="TableGrid">
    <w:name w:val="Table Grid"/>
    <w:basedOn w:val="TableNormal"/>
    <w:uiPriority w:val="99"/>
    <w:rsid w:val="007E2DE8"/>
    <w:pPr>
      <w:widowControl w:val="0"/>
      <w:jc w:val="both"/>
    </w:pPr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E2DE8"/>
    <w:rPr>
      <w:rFonts w:cs="Times New Roman"/>
      <w:color w:val="0000FF"/>
      <w:u w:val="single"/>
    </w:rPr>
  </w:style>
  <w:style w:type="table" w:styleId="MediumGrid3">
    <w:name w:val="Medium Grid 3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7E2DE8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99"/>
    <w:qFormat/>
    <w:rsid w:val="007E2D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10</Pages>
  <Words>2038</Words>
  <Characters>11620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冬静</dc:creator>
  <cp:keywords/>
  <dc:description/>
  <cp:lastModifiedBy>侯玲</cp:lastModifiedBy>
  <cp:revision>3</cp:revision>
  <dcterms:created xsi:type="dcterms:W3CDTF">2019-04-23T05:35:00Z</dcterms:created>
  <dcterms:modified xsi:type="dcterms:W3CDTF">2019-09-12T08:28:00Z</dcterms:modified>
</cp:coreProperties>
</file>