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6E" w:rsidRDefault="000E0A6E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金针杯加分名单</w:t>
      </w:r>
    </w:p>
    <w:p w:rsidR="000E0A6E" w:rsidRDefault="000E0A6E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根据第五版小秘书</w:t>
      </w:r>
    </w:p>
    <w:p w:rsidR="000E0A6E" w:rsidRDefault="000E0A6E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五．学生素质评价体系</w:t>
      </w:r>
    </w:p>
    <w:p w:rsidR="000E0A6E" w:rsidRDefault="000E0A6E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（三）专业素质</w:t>
      </w:r>
      <w:r>
        <w:rPr>
          <w:rFonts w:ascii="宋体" w:hAnsi="宋体" w:cs="宋体"/>
          <w:b/>
          <w:bCs/>
          <w:sz w:val="32"/>
          <w:szCs w:val="32"/>
        </w:rPr>
        <w:t>. 1</w:t>
      </w:r>
      <w:r>
        <w:rPr>
          <w:rFonts w:ascii="宋体" w:hAnsi="宋体" w:cs="宋体" w:hint="eastAsia"/>
          <w:b/>
          <w:bCs/>
          <w:sz w:val="32"/>
          <w:szCs w:val="32"/>
        </w:rPr>
        <w:t>、专业兴趣、专业思想、专业提升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；</w:t>
      </w:r>
    </w:p>
    <w:p w:rsidR="000E0A6E" w:rsidRDefault="000E0A6E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ascii="宋体" w:hAnsi="宋体" w:cs="宋体" w:hint="eastAsia"/>
          <w:b/>
          <w:bCs/>
          <w:sz w:val="32"/>
          <w:szCs w:val="32"/>
        </w:rPr>
        <w:t>）参加校组织的专业素质类活动</w:t>
      </w:r>
      <w:r>
        <w:rPr>
          <w:rFonts w:ascii="宋体" w:hAnsi="宋体" w:cs="宋体"/>
          <w:b/>
          <w:bCs/>
          <w:sz w:val="32"/>
          <w:szCs w:val="32"/>
        </w:rPr>
        <w:t xml:space="preserve">     +1</w:t>
      </w:r>
      <w:r>
        <w:rPr>
          <w:rFonts w:ascii="宋体" w:hAnsi="宋体" w:cs="宋体" w:hint="eastAsia"/>
          <w:b/>
          <w:bCs/>
          <w:sz w:val="32"/>
          <w:szCs w:val="32"/>
        </w:rPr>
        <w:t>分</w:t>
      </w:r>
      <w:r>
        <w:rPr>
          <w:rFonts w:ascii="宋体" w:hAnsi="宋体" w:cs="宋体"/>
          <w:b/>
          <w:bCs/>
          <w:sz w:val="32"/>
          <w:szCs w:val="32"/>
        </w:rPr>
        <w:t>/</w:t>
      </w:r>
      <w:r>
        <w:rPr>
          <w:rFonts w:ascii="宋体" w:hAnsi="宋体" w:cs="宋体" w:hint="eastAsia"/>
          <w:b/>
          <w:bCs/>
          <w:sz w:val="32"/>
          <w:szCs w:val="32"/>
        </w:rPr>
        <w:t>人</w:t>
      </w:r>
    </w:p>
    <w:p w:rsidR="000E0A6E" w:rsidRDefault="000E0A6E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名单如下：</w:t>
      </w:r>
    </w:p>
    <w:p w:rsidR="000E0A6E" w:rsidRDefault="000E0A6E">
      <w:pPr>
        <w:rPr>
          <w:rFonts w:ascii="宋体" w:cs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中西医结合临床学院</w:t>
      </w:r>
      <w:r>
        <w:rPr>
          <w:sz w:val="28"/>
          <w:szCs w:val="28"/>
        </w:rPr>
        <w:t xml:space="preserve"> </w:t>
      </w:r>
      <w:r>
        <w:t xml:space="preserve">       </w:t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王娟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张欣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费麒境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曹娜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李逸林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刘紫薇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魏新丽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任茵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张雅静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张建凤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宋小丽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刘永智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王佳林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高雅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王禛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张宏亮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王洁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张楠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王书婷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闫宏杰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王帆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刘杰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常浩杰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李爱平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石智尧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王佳慧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王悦</w:t>
      </w:r>
    </w:p>
    <w:p w:rsidR="000E0A6E" w:rsidRDefault="000E0A6E" w:rsidP="0073338F">
      <w:pPr>
        <w:ind w:firstLineChars="1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万家乐</w:t>
      </w:r>
    </w:p>
    <w:p w:rsidR="000E0A6E" w:rsidRDefault="000E0A6E">
      <w:pPr>
        <w:jc w:val="center"/>
        <w:rPr>
          <w:sz w:val="28"/>
          <w:szCs w:val="28"/>
        </w:rPr>
      </w:pPr>
    </w:p>
    <w:p w:rsidR="000E0A6E" w:rsidRDefault="000E0A6E">
      <w:pPr>
        <w:rPr>
          <w:sz w:val="28"/>
          <w:szCs w:val="28"/>
        </w:rPr>
      </w:pPr>
    </w:p>
    <w:sectPr w:rsidR="000E0A6E" w:rsidSect="00483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skSxd7sDsjJAjPmCoizeuceC4jM=" w:salt="KtY1K0qVHbBw5sjnYz9dG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6A10273"/>
    <w:rsid w:val="000E0A6E"/>
    <w:rsid w:val="00483F96"/>
    <w:rsid w:val="005210A3"/>
    <w:rsid w:val="00712AC0"/>
    <w:rsid w:val="0073338F"/>
    <w:rsid w:val="06A10273"/>
    <w:rsid w:val="29B07ED1"/>
    <w:rsid w:val="4C5C2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F96"/>
    <w:pPr>
      <w:widowControl w:val="0"/>
      <w:jc w:val="both"/>
    </w:pPr>
    <w:rPr>
      <w:rFonts w:ascii="Calibri" w:hAnsi="Calibri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81</Words>
  <Characters>464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简单也极端</dc:creator>
  <cp:keywords/>
  <dc:description/>
  <cp:lastModifiedBy>侯玲</cp:lastModifiedBy>
  <cp:revision>2</cp:revision>
  <dcterms:created xsi:type="dcterms:W3CDTF">2019-06-04T12:57:00Z</dcterms:created>
  <dcterms:modified xsi:type="dcterms:W3CDTF">2019-09-12T08:26:00Z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