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7D4" w:rsidRDefault="009B07D4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金针杯加分名单</w:t>
      </w:r>
    </w:p>
    <w:p w:rsidR="009B07D4" w:rsidRDefault="009B07D4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根据第五版小秘书</w:t>
      </w:r>
    </w:p>
    <w:p w:rsidR="009B07D4" w:rsidRDefault="009B07D4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五．学生素质评价体系</w:t>
      </w:r>
    </w:p>
    <w:p w:rsidR="009B07D4" w:rsidRDefault="009B07D4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（三）专业素质</w:t>
      </w:r>
      <w:r>
        <w:rPr>
          <w:rFonts w:ascii="宋体" w:hAnsi="宋体" w:cs="宋体"/>
          <w:b/>
          <w:bCs/>
          <w:sz w:val="32"/>
          <w:szCs w:val="32"/>
        </w:rPr>
        <w:t>. 1</w:t>
      </w:r>
      <w:r>
        <w:rPr>
          <w:rFonts w:ascii="宋体" w:hAnsi="宋体" w:cs="宋体" w:hint="eastAsia"/>
          <w:b/>
          <w:bCs/>
          <w:sz w:val="32"/>
          <w:szCs w:val="32"/>
        </w:rPr>
        <w:t>、专业兴趣、专业思想、专业提升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>；</w:t>
      </w:r>
    </w:p>
    <w:p w:rsidR="009B07D4" w:rsidRDefault="009B07D4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（</w:t>
      </w:r>
      <w:r>
        <w:rPr>
          <w:rFonts w:ascii="宋体" w:hAnsi="宋体" w:cs="宋体"/>
          <w:b/>
          <w:bCs/>
          <w:sz w:val="32"/>
          <w:szCs w:val="32"/>
        </w:rPr>
        <w:t>1</w:t>
      </w:r>
      <w:r>
        <w:rPr>
          <w:rFonts w:ascii="宋体" w:hAnsi="宋体" w:cs="宋体" w:hint="eastAsia"/>
          <w:b/>
          <w:bCs/>
          <w:sz w:val="32"/>
          <w:szCs w:val="32"/>
        </w:rPr>
        <w:t>）参加校组织的专业素质类活动</w:t>
      </w:r>
      <w:r>
        <w:rPr>
          <w:rFonts w:ascii="宋体" w:hAnsi="宋体" w:cs="宋体"/>
          <w:b/>
          <w:bCs/>
          <w:sz w:val="32"/>
          <w:szCs w:val="32"/>
        </w:rPr>
        <w:t xml:space="preserve">     +1</w:t>
      </w:r>
      <w:r>
        <w:rPr>
          <w:rFonts w:ascii="宋体" w:hAnsi="宋体" w:cs="宋体" w:hint="eastAsia"/>
          <w:b/>
          <w:bCs/>
          <w:sz w:val="32"/>
          <w:szCs w:val="32"/>
        </w:rPr>
        <w:t>分</w:t>
      </w:r>
      <w:r>
        <w:rPr>
          <w:rFonts w:ascii="宋体" w:hAnsi="宋体" w:cs="宋体"/>
          <w:b/>
          <w:bCs/>
          <w:sz w:val="32"/>
          <w:szCs w:val="32"/>
        </w:rPr>
        <w:t>/</w:t>
      </w:r>
      <w:r>
        <w:rPr>
          <w:rFonts w:ascii="宋体" w:hAnsi="宋体" w:cs="宋体" w:hint="eastAsia"/>
          <w:b/>
          <w:bCs/>
          <w:sz w:val="32"/>
          <w:szCs w:val="32"/>
        </w:rPr>
        <w:t>人</w:t>
      </w:r>
    </w:p>
    <w:p w:rsidR="009B07D4" w:rsidRDefault="009B07D4" w:rsidP="00865860">
      <w:pPr>
        <w:ind w:left="31680" w:hangingChars="800" w:firstLine="3168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名单如下：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针灸推拿学院</w:t>
      </w:r>
      <w:r>
        <w:rPr>
          <w:rFonts w:ascii="宋体" w:hAnsi="宋体" w:cs="宋体"/>
          <w:b/>
          <w:bCs/>
          <w:sz w:val="28"/>
          <w:szCs w:val="28"/>
        </w:rPr>
        <w:t xml:space="preserve">  </w:t>
      </w:r>
      <w:r>
        <w:rPr>
          <w:rFonts w:ascii="宋体" w:hAnsi="宋体" w:cs="宋体"/>
          <w:sz w:val="28"/>
          <w:szCs w:val="28"/>
        </w:rPr>
        <w:t xml:space="preserve"> </w:t>
      </w:r>
      <w:bookmarkStart w:id="0" w:name="_GoBack"/>
      <w:bookmarkEnd w:id="0"/>
    </w:p>
    <w:p w:rsidR="009B07D4" w:rsidRDefault="009B07D4" w:rsidP="00865860">
      <w:pPr>
        <w:ind w:left="31680" w:hangingChars="10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级针推一班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陈姣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郭磊丽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牛超峰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崔凯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张龙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俞佳炜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9B07D4" w:rsidRDefault="009B07D4" w:rsidP="00865860">
      <w:pPr>
        <w:ind w:firstLine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王奕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景馨萍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赵婉妮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宋玲玲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王毅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张超</w:t>
      </w:r>
    </w:p>
    <w:p w:rsidR="009B07D4" w:rsidRDefault="009B07D4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级针推二班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黄钰莹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邹彩辉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范爱丽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朱夏枫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殷涛涛</w:t>
      </w:r>
    </w:p>
    <w:p w:rsidR="009B07D4" w:rsidRDefault="009B07D4" w:rsidP="00865860">
      <w:pPr>
        <w:ind w:firstLine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王华闰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刘玉文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赖昶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曹栎月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廉涛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程心蓓</w:t>
      </w:r>
    </w:p>
    <w:p w:rsidR="009B07D4" w:rsidRDefault="009B07D4" w:rsidP="00865860">
      <w:pPr>
        <w:ind w:firstLine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安静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虎倩倩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许甜甜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吴伦慧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袁彬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冯慧敏</w:t>
      </w:r>
    </w:p>
    <w:p w:rsidR="009B07D4" w:rsidRDefault="009B07D4" w:rsidP="00865860">
      <w:pPr>
        <w:ind w:firstLine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李余洁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刘思雯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殷陆芸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肖焕丹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李小燕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9B07D4" w:rsidRDefault="009B07D4" w:rsidP="00865860">
      <w:pPr>
        <w:ind w:firstLine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董鑫茂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级针推三班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常遇昕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郑鹏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刘静田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茹智敏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田业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王启航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张芳馨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谢红兰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李琴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安紫薇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杨静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杜昱彤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樊云霏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孟树铭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吴思璇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周思佳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师旋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李晶陈洁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陈婷婷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柳青瑶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樊云霏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级康复一班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雷俊芳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曹馨月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午玉琦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王淑燕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闫晨苗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王卓雅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常婕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田鹏渤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张晓萌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级康复二班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杨舒婷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杨婷娟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侯敏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王玉丽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张艺丹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罗翠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王春娟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王恬恬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黎萍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王鸣岐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高振坤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蔺小英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安琪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张奇志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刘峰峰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徐慧</w:t>
      </w:r>
      <w:r>
        <w:rPr>
          <w:rFonts w:ascii="宋体" w:hAnsi="宋体" w:cs="宋体"/>
          <w:sz w:val="28"/>
          <w:szCs w:val="28"/>
        </w:rPr>
        <w:t xml:space="preserve">   </w:t>
      </w:r>
    </w:p>
    <w:p w:rsidR="009B07D4" w:rsidRDefault="009B07D4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17</w:t>
      </w:r>
      <w:r>
        <w:rPr>
          <w:rFonts w:ascii="宋体" w:hAnsi="宋体" w:cs="宋体" w:hint="eastAsia"/>
          <w:sz w:val="28"/>
          <w:szCs w:val="28"/>
        </w:rPr>
        <w:t>级针推一班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孙志刚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南俐秀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李梦云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赵新栋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赵越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王贵阳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17</w:t>
      </w:r>
      <w:r>
        <w:rPr>
          <w:rFonts w:ascii="宋体" w:hAnsi="宋体" w:cs="宋体" w:hint="eastAsia"/>
          <w:sz w:val="28"/>
          <w:szCs w:val="28"/>
        </w:rPr>
        <w:t>级针推二班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师雅君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刘菲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范永惠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胡雅婷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郑开忠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张根兰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刘玉娟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17</w:t>
      </w:r>
      <w:r>
        <w:rPr>
          <w:rFonts w:ascii="宋体" w:hAnsi="宋体" w:cs="宋体" w:hint="eastAsia"/>
          <w:sz w:val="28"/>
          <w:szCs w:val="28"/>
        </w:rPr>
        <w:t>级针推三班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王敏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林海洋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曹馨丹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郑茂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赵芮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17</w:t>
      </w:r>
      <w:r>
        <w:rPr>
          <w:rFonts w:ascii="宋体" w:hAnsi="宋体" w:cs="宋体" w:hint="eastAsia"/>
          <w:sz w:val="28"/>
          <w:szCs w:val="28"/>
        </w:rPr>
        <w:t>级针推四班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原华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张正印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梁李鸣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李王倩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杨熹琛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侯子文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闫美麟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胡晨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潘晓晨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柴瑶茹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17</w:t>
      </w:r>
      <w:r>
        <w:rPr>
          <w:rFonts w:ascii="宋体" w:hAnsi="宋体" w:cs="宋体" w:hint="eastAsia"/>
          <w:sz w:val="28"/>
          <w:szCs w:val="28"/>
        </w:rPr>
        <w:t>针推实验班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王曦颖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彭馨慧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康雨昕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张晓蒙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17</w:t>
      </w:r>
      <w:r>
        <w:rPr>
          <w:rFonts w:ascii="宋体" w:hAnsi="宋体" w:cs="宋体" w:hint="eastAsia"/>
          <w:sz w:val="28"/>
          <w:szCs w:val="28"/>
        </w:rPr>
        <w:t>级康复一班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王芳芳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景雄雄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王璐瑶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葛颂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张薇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薛晓旭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郭晨阳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杨堉坤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幸佳佳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马琳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郭海彪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魏晓宇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杨玉小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帅培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杨晨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17</w:t>
      </w:r>
      <w:r>
        <w:rPr>
          <w:rFonts w:ascii="宋体" w:hAnsi="宋体" w:cs="宋体" w:hint="eastAsia"/>
          <w:sz w:val="28"/>
          <w:szCs w:val="28"/>
        </w:rPr>
        <w:t>级康复二班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王佳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侯佳怡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李瑗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邓艺翠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韩周彤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韩星宇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徐丙姗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唐次永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雷宏辉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崔梦洁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张佳妮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周温鑫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蔡瑞阳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胡洋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彭艺晨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曾清华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延张励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王焕焕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黎玉梅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郭震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薛弘洋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温娜娜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郭晶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赵云龙</w:t>
      </w:r>
      <w:r>
        <w:rPr>
          <w:rFonts w:ascii="宋体" w:hAnsi="宋体" w:cs="宋体"/>
          <w:sz w:val="28"/>
          <w:szCs w:val="28"/>
        </w:rPr>
        <w:t xml:space="preserve">    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17</w:t>
      </w:r>
      <w:r>
        <w:rPr>
          <w:rFonts w:ascii="宋体" w:hAnsi="宋体" w:cs="宋体" w:hint="eastAsia"/>
          <w:sz w:val="28"/>
          <w:szCs w:val="28"/>
        </w:rPr>
        <w:t>级康复三班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闫杰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李加钰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郑彦林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王娜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孙亭亭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牛梦琦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马青青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贺强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郝霓虹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刘星宇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徐田杰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王旭慧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郭敏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荀晓雪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张艳莹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王雨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级针推一班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李兆艳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蒋石琳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涂舒婷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王晴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华继恒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陈欣悦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级针推二班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郭仁丹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牛凯彬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唐祎泽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金羽婷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陈嘉琪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杨晨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申国宏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级针推三班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华状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吕恒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董慧艳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张静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乔子骁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徐跃千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9B07D4" w:rsidRDefault="009B07D4" w:rsidP="00865860">
      <w:pPr>
        <w:ind w:leftChars="1064" w:left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杨耿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刘娟锋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黄心雨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王妤潇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级针推四班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张艺辉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杜俏洋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孙玲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张若男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级针推实验班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任乐佳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赵新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梁凯英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白赟轩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闫雅茹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杨晨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邢祥慧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赵晓峰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徐涛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史一江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任炯韶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谢莹</w:t>
      </w:r>
    </w:p>
    <w:p w:rsidR="009B07D4" w:rsidRDefault="009B07D4" w:rsidP="00865860">
      <w:pPr>
        <w:ind w:firstLine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周春雪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马晓雨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张炳辉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马志伟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杨辅俏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级康复一班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邵群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级康复二班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黄心怡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级康复三班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申进飞</w:t>
      </w:r>
    </w:p>
    <w:p w:rsidR="009B07D4" w:rsidRDefault="009B07D4" w:rsidP="0086586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级康复四班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卫岩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孔令昌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郝媛</w:t>
      </w:r>
    </w:p>
    <w:p w:rsidR="009B07D4" w:rsidRDefault="009B07D4" w:rsidP="001801A0">
      <w:pPr>
        <w:ind w:left="31680" w:hangingChars="8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级中医养生班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郭奕飞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成景鲜</w:t>
      </w:r>
    </w:p>
    <w:sectPr w:rsidR="009B07D4" w:rsidSect="00FF7F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Tw/F/1nP1eQ9XtrhU1mHOm40Ias=" w:salt="ZuwSdA3vwF3fGfZL3TXtig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7FD1"/>
    <w:rsid w:val="001801A0"/>
    <w:rsid w:val="00865860"/>
    <w:rsid w:val="0092564E"/>
    <w:rsid w:val="009B07D4"/>
    <w:rsid w:val="00FF7FD1"/>
    <w:rsid w:val="06DA304B"/>
    <w:rsid w:val="3B827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FD1"/>
    <w:pPr>
      <w:widowControl w:val="0"/>
      <w:jc w:val="both"/>
    </w:pPr>
    <w:rPr>
      <w:rFonts w:ascii="Calibri" w:hAnsi="Calibri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209</Words>
  <Characters>1193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简单也极端</dc:creator>
  <cp:keywords/>
  <dc:description/>
  <cp:lastModifiedBy>侯玲</cp:lastModifiedBy>
  <cp:revision>2</cp:revision>
  <dcterms:created xsi:type="dcterms:W3CDTF">2019-06-04T11:34:00Z</dcterms:created>
  <dcterms:modified xsi:type="dcterms:W3CDTF">2019-09-12T08:26:00Z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