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29" w:rsidRDefault="00E57A29">
      <w:pPr>
        <w:jc w:val="center"/>
        <w:rPr>
          <w:b/>
          <w:bCs/>
          <w:sz w:val="32"/>
          <w:szCs w:val="32"/>
        </w:rPr>
      </w:pPr>
      <w:bookmarkStart w:id="0" w:name="_Hlk519073892"/>
      <w:r>
        <w:rPr>
          <w:rFonts w:hint="eastAsia"/>
          <w:b/>
          <w:bCs/>
          <w:sz w:val="32"/>
          <w:szCs w:val="32"/>
        </w:rPr>
        <w:t>学生会部门综测汇总</w:t>
      </w:r>
    </w:p>
    <w:p w:rsidR="00E57A29" w:rsidRDefault="00E57A29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部门：《新中医青年》编辑部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5"/>
        <w:gridCol w:w="2147"/>
        <w:gridCol w:w="2227"/>
        <w:gridCol w:w="866"/>
        <w:gridCol w:w="1094"/>
        <w:gridCol w:w="1093"/>
      </w:tblGrid>
      <w:tr w:rsidR="00E57A29" w:rsidTr="00C44BF8">
        <w:tc>
          <w:tcPr>
            <w:tcW w:w="1095" w:type="dxa"/>
          </w:tcPr>
          <w:bookmarkEnd w:id="0"/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职位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班级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姓名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学号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综合得分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主编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第二临床学院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  <w:kern w:val="0"/>
                <w:sz w:val="20"/>
                <w:szCs w:val="21"/>
              </w:rPr>
              <w:t>15</w:t>
            </w:r>
            <w:r w:rsidRPr="00C44BF8">
              <w:rPr>
                <w:rFonts w:ascii="宋体" w:hAnsi="宋体" w:hint="eastAsia"/>
                <w:bCs/>
                <w:kern w:val="0"/>
                <w:sz w:val="20"/>
                <w:szCs w:val="21"/>
              </w:rPr>
              <w:t>级</w:t>
            </w:r>
            <w:r w:rsidRPr="00C44BF8">
              <w:rPr>
                <w:rFonts w:ascii="宋体" w:hAnsi="宋体" w:hint="eastAsia"/>
                <w:kern w:val="0"/>
                <w:sz w:val="20"/>
                <w:szCs w:val="21"/>
              </w:rPr>
              <w:t>中医定向班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张宁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  <w:kern w:val="0"/>
                <w:sz w:val="20"/>
                <w:szCs w:val="21"/>
              </w:rPr>
              <w:t>15020342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7.5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副主编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left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第二临床学院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  <w:kern w:val="0"/>
                <w:sz w:val="20"/>
                <w:szCs w:val="20"/>
              </w:rPr>
              <w:t>16</w:t>
            </w:r>
            <w:r w:rsidRPr="00C44BF8">
              <w:rPr>
                <w:rFonts w:ascii="宋体" w:hAnsi="宋体" w:hint="eastAsia"/>
                <w:kern w:val="0"/>
                <w:sz w:val="20"/>
                <w:szCs w:val="20"/>
              </w:rPr>
              <w:t>级中医一班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  <w:kern w:val="0"/>
                <w:sz w:val="20"/>
                <w:szCs w:val="20"/>
              </w:rPr>
              <w:t>段培培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  <w:kern w:val="0"/>
                <w:sz w:val="20"/>
                <w:szCs w:val="20"/>
              </w:rPr>
              <w:t>16020105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7.8</w:t>
            </w:r>
          </w:p>
        </w:tc>
      </w:tr>
      <w:tr w:rsidR="00E57A29" w:rsidTr="00C44BF8">
        <w:tc>
          <w:tcPr>
            <w:tcW w:w="8522" w:type="dxa"/>
            <w:gridSpan w:val="6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  <w:b/>
                <w:bCs/>
              </w:rPr>
              <w:t>秘书处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职位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班级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姓名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学号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</w:rPr>
            </w:pPr>
            <w:r w:rsidRPr="00C44BF8">
              <w:rPr>
                <w:rFonts w:ascii="宋体" w:hAnsi="宋体" w:hint="eastAsia"/>
                <w:b/>
                <w:bCs/>
              </w:rPr>
              <w:t>综合得分</w:t>
            </w:r>
          </w:p>
        </w:tc>
      </w:tr>
      <w:tr w:rsidR="00E57A29" w:rsidTr="00C44BF8">
        <w:trPr>
          <w:trHeight w:val="317"/>
        </w:trPr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责编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中药与食品工程学院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16</w:t>
            </w:r>
            <w:r w:rsidRPr="00C44BF8">
              <w:rPr>
                <w:rFonts w:ascii="宋体" w:hAnsi="宋体" w:hint="eastAsia"/>
              </w:rPr>
              <w:t>级生物制药一班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穆美琦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16080226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6.9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960" w:lineRule="auto"/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编辑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第二临床学院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</w:t>
            </w:r>
            <w:r w:rsidRPr="00C44BF8">
              <w:rPr>
                <w:rFonts w:ascii="宋体" w:hAnsi="宋体" w:hint="eastAsia"/>
              </w:rPr>
              <w:t>级中医四班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张娜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17020445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5.8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spacing w:line="960" w:lineRule="auto"/>
              <w:jc w:val="center"/>
              <w:rPr>
                <w:rFonts w:ascii="宋体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第二临床学院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  <w:kern w:val="0"/>
                <w:sz w:val="20"/>
                <w:szCs w:val="21"/>
              </w:rPr>
              <w:t>17</w:t>
            </w:r>
            <w:r w:rsidRPr="00C44BF8">
              <w:rPr>
                <w:rFonts w:ascii="宋体" w:hAnsi="宋体" w:hint="eastAsia"/>
                <w:kern w:val="0"/>
                <w:sz w:val="20"/>
                <w:szCs w:val="21"/>
              </w:rPr>
              <w:t>中医一班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陈科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17020104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5.7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spacing w:line="960" w:lineRule="auto"/>
              <w:jc w:val="center"/>
              <w:rPr>
                <w:rFonts w:ascii="宋体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第二临床学院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  <w:kern w:val="0"/>
                <w:sz w:val="20"/>
                <w:szCs w:val="21"/>
              </w:rPr>
              <w:t>17</w:t>
            </w:r>
            <w:r w:rsidRPr="00C44BF8">
              <w:rPr>
                <w:rFonts w:ascii="宋体" w:hAnsi="宋体" w:hint="eastAsia"/>
                <w:kern w:val="0"/>
                <w:sz w:val="20"/>
                <w:szCs w:val="21"/>
              </w:rPr>
              <w:t>中医傅山班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梁海亭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17180111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5.7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spacing w:line="960" w:lineRule="auto"/>
              <w:jc w:val="center"/>
              <w:rPr>
                <w:rFonts w:ascii="宋体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第三临床学院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</w:t>
            </w:r>
            <w:r w:rsidRPr="00C44BF8">
              <w:rPr>
                <w:rFonts w:ascii="宋体" w:hAnsi="宋体" w:hint="eastAsia"/>
              </w:rPr>
              <w:t>级针灸推拿一班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白丽蓉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17030101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5.8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960" w:lineRule="auto"/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实习编辑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第四临床学院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</w:t>
            </w:r>
            <w:r w:rsidRPr="00C44BF8">
              <w:rPr>
                <w:rFonts w:ascii="宋体" w:hAnsi="宋体" w:hint="eastAsia"/>
              </w:rPr>
              <w:t>中西医三班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王秀丽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17040334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中药与食品工程学院学院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</w:t>
            </w:r>
            <w:r w:rsidRPr="00C44BF8">
              <w:rPr>
                <w:rFonts w:ascii="宋体" w:hAnsi="宋体" w:hint="eastAsia"/>
              </w:rPr>
              <w:t>中西医五班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李爱平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17050210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4.8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人文学院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18</w:t>
            </w:r>
            <w:r w:rsidRPr="00C44BF8">
              <w:rPr>
                <w:rFonts w:ascii="宋体" w:hAnsi="宋体" w:hint="eastAsia"/>
              </w:rPr>
              <w:t>应用心理班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方雅琪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18100103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4.9</w:t>
            </w:r>
          </w:p>
        </w:tc>
      </w:tr>
      <w:tr w:rsidR="00E57A29" w:rsidTr="00C44BF8">
        <w:trPr>
          <w:trHeight w:val="315"/>
        </w:trPr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第三临床学院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18</w:t>
            </w:r>
            <w:r w:rsidRPr="00C44BF8">
              <w:rPr>
                <w:rFonts w:ascii="宋体" w:hAnsi="宋体" w:hint="eastAsia"/>
              </w:rPr>
              <w:t>级针推</w:t>
            </w:r>
            <w:r w:rsidRPr="00C44BF8">
              <w:rPr>
                <w:rFonts w:ascii="宋体" w:hAnsi="宋体"/>
              </w:rPr>
              <w:t>3</w:t>
            </w:r>
            <w:r w:rsidRPr="00C44BF8">
              <w:rPr>
                <w:rFonts w:ascii="宋体" w:hAnsi="宋体" w:hint="eastAsia"/>
              </w:rPr>
              <w:t>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 w:hint="eastAsia"/>
              </w:rPr>
              <w:t>朱文莉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18030351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</w:rPr>
            </w:pPr>
            <w:r w:rsidRPr="00C44BF8">
              <w:rPr>
                <w:rFonts w:ascii="宋体" w:hAnsi="宋体"/>
              </w:rPr>
              <w:t>4.9</w:t>
            </w:r>
          </w:p>
        </w:tc>
      </w:tr>
      <w:tr w:rsidR="00E57A29" w:rsidTr="00C44BF8">
        <w:tc>
          <w:tcPr>
            <w:tcW w:w="8522" w:type="dxa"/>
            <w:gridSpan w:val="6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美编组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职位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班级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综合得分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责编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崔晨阳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17050105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6.9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720" w:lineRule="auto"/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编辑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护理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柴佩珊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16060402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left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 xml:space="preserve">    5.9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spacing w:line="72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left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 xml:space="preserve">   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康复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耿博琴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17030610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E57A29">
            <w:pPr>
              <w:widowControl/>
              <w:ind w:firstLineChars="200" w:firstLine="31680"/>
              <w:jc w:val="left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6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spacing w:line="72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中西医实验班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李秉臻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17180307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5.9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2400" w:lineRule="auto"/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实习编辑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康复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武立雅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18030635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药学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解卓润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18050508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中西医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刘秋艳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17040418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中医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李昕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18020419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left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 xml:space="preserve">   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中西医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魏悦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18040131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针推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赵紫薇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17030242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针推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宁琪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17030222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</w:t>
            </w:r>
            <w:r w:rsidRPr="00C44BF8">
              <w:rPr>
                <w:rFonts w:ascii="宋体"/>
                <w:szCs w:val="21"/>
              </w:rPr>
              <w:t>0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药学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于文润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18050532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</w:t>
            </w:r>
            <w:r w:rsidRPr="00C44BF8">
              <w:rPr>
                <w:rFonts w:ascii="宋体"/>
                <w:szCs w:val="21"/>
              </w:rPr>
              <w:t>0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药学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周洋玥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18050537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制药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桑汇昕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18080119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3.5</w:t>
            </w:r>
          </w:p>
        </w:tc>
      </w:tr>
      <w:tr w:rsidR="00E57A29" w:rsidTr="00C44BF8">
        <w:tc>
          <w:tcPr>
            <w:tcW w:w="8522" w:type="dxa"/>
            <w:gridSpan w:val="6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专业组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职位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班级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C44BF8">
              <w:rPr>
                <w:rFonts w:ascii="宋体" w:hAnsi="宋体" w:hint="eastAsia"/>
                <w:b/>
                <w:bCs/>
                <w:szCs w:val="21"/>
              </w:rPr>
              <w:t>综合得分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责编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康复一班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赵暖暖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16030441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6.8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1080" w:lineRule="auto"/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编辑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级康复一班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闫晨苗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16030432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6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级康复一班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张婧芳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16030435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级中医一班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任超越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16020125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5.9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级中医定向班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阴光路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16020441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4.4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级针推一班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付伶俐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16030107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5.4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实习编辑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针推二班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张根兰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17030238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2400" w:lineRule="auto"/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实习编辑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中西医一班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武宏玉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17040132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中医二班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唐演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17020224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中医一体化一班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张欣玥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18020727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中西医四班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吕鑫良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17040420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中医二班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管立婕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17020209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中医二班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桑宝鹏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17020222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针推傅山班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郭雨林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17180205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left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 xml:space="preserve">   3.5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中西医三班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常静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17040303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针推傅山班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王曦颖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17180215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中西医一班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钟鑫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16040148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3.9</w:t>
            </w:r>
          </w:p>
        </w:tc>
      </w:tr>
      <w:tr w:rsidR="00E57A29" w:rsidTr="00C44BF8">
        <w:tc>
          <w:tcPr>
            <w:tcW w:w="8522" w:type="dxa"/>
            <w:gridSpan w:val="6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采编组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职位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班级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综合得分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责编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吴限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16040239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6.9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1440" w:lineRule="auto"/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编辑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级康复一班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邓娅婷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16030404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5.4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级食品一班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何祺滔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16080305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5.8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王洁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16060625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5.9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级康复一班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赵降娜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16030440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5.4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级生物制药一班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康家兴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17080213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5.9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王朋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17040127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级护理四班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石炜娟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16060429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Default="00E57A29" w:rsidP="00C44BF8">
            <w:pPr>
              <w:spacing w:line="2880" w:lineRule="auto"/>
            </w:pPr>
            <w:r>
              <w:rPr>
                <w:rFonts w:hint="eastAsia"/>
              </w:rPr>
              <w:t>实习编辑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郭隽辰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16040251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张凯轩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16040243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4.3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级中西医三班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郭惠平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16040214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刘双蕊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17040118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4.8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级中西医四班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孟君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17040422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3.5</w:t>
            </w:r>
          </w:p>
        </w:tc>
      </w:tr>
      <w:tr w:rsidR="00E57A29" w:rsidTr="00C44BF8">
        <w:trPr>
          <w:trHeight w:val="250"/>
        </w:trPr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级涉外护理二班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王亚茹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17060528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级中西医五班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周佳薇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17050137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4.3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第四临床学院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杨虹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17060540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级康复三班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付佳乐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18030806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级中医定向班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韩准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18020508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健康服务与管理学院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级信管一班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李宇萌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18070110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级中药一班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卢丹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18050118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级中药一班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聂琴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18050125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Default="00E57A29"/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级中医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5+3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付文婧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18020707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4.9</w:t>
            </w:r>
          </w:p>
        </w:tc>
      </w:tr>
      <w:tr w:rsidR="00E57A29" w:rsidTr="00C44BF8">
        <w:tc>
          <w:tcPr>
            <w:tcW w:w="8522" w:type="dxa"/>
            <w:gridSpan w:val="6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文学组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职位</w:t>
            </w:r>
          </w:p>
        </w:tc>
        <w:tc>
          <w:tcPr>
            <w:tcW w:w="2147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班级</w:t>
            </w:r>
          </w:p>
        </w:tc>
        <w:tc>
          <w:tcPr>
            <w:tcW w:w="866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1094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b/>
                <w:bCs/>
              </w:rPr>
            </w:pPr>
            <w:r w:rsidRPr="00C44BF8">
              <w:rPr>
                <w:rFonts w:hint="eastAsia"/>
                <w:b/>
                <w:bCs/>
              </w:rPr>
              <w:t>综合得分</w:t>
            </w:r>
          </w:p>
        </w:tc>
      </w:tr>
      <w:tr w:rsidR="00E57A29" w:rsidTr="00C44BF8">
        <w:trPr>
          <w:trHeight w:val="289"/>
        </w:trPr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责编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护理一班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白玖绘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16060101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6.8</w:t>
            </w:r>
          </w:p>
        </w:tc>
      </w:tr>
      <w:tr w:rsidR="00E57A29" w:rsidTr="00C44BF8">
        <w:trPr>
          <w:trHeight w:val="90"/>
        </w:trPr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1440" w:lineRule="auto"/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辑编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生物技术班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丁雯雯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17010106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5.9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级药学班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李亚婷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17050514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5.3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中医实验班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王少康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17180118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5.8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中医实验班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冯泽悦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17180103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4.3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护理学院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级护理三班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尹春萍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17060337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4.0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健康服务与管理学院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信管一班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孙蓉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17070131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5.9</w:t>
            </w:r>
          </w:p>
        </w:tc>
      </w:tr>
      <w:tr w:rsidR="00E57A29" w:rsidTr="00C44BF8">
        <w:tc>
          <w:tcPr>
            <w:tcW w:w="1095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编辑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针灸推拿学院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针推三班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张瑶瑶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17030342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5.3</w:t>
            </w:r>
          </w:p>
        </w:tc>
      </w:tr>
      <w:tr w:rsidR="00E57A29" w:rsidTr="00C44BF8">
        <w:tc>
          <w:tcPr>
            <w:tcW w:w="1095" w:type="dxa"/>
            <w:vMerge w:val="restart"/>
          </w:tcPr>
          <w:p w:rsidR="00E57A29" w:rsidRPr="00C44BF8" w:rsidRDefault="00E57A29" w:rsidP="00C44BF8">
            <w:pPr>
              <w:spacing w:line="2880" w:lineRule="auto"/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szCs w:val="21"/>
              </w:rPr>
              <w:t>实习编辑</w:t>
            </w: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</w:rPr>
              <w:t>第四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级中西医一班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史佳龙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18040120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4.3</w:t>
            </w:r>
          </w:p>
        </w:tc>
      </w:tr>
      <w:tr w:rsidR="00E57A29" w:rsidTr="00C44BF8">
        <w:trPr>
          <w:trHeight w:val="293"/>
        </w:trPr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第三临床学院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级康复治疗二班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张晶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18030738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4.0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级中医一体化二班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张轩浩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18020824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4.8</w:t>
            </w:r>
          </w:p>
        </w:tc>
      </w:tr>
      <w:tr w:rsidR="00E57A29" w:rsidTr="00C44BF8">
        <w:trPr>
          <w:trHeight w:val="315"/>
        </w:trPr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</w:rPr>
              <w:t>第四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临床学院</w:t>
            </w:r>
          </w:p>
        </w:tc>
        <w:tc>
          <w:tcPr>
            <w:tcW w:w="2227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18</w:t>
            </w:r>
            <w:r w:rsidRPr="00C44BF8">
              <w:rPr>
                <w:rFonts w:ascii="宋体" w:hAnsi="宋体" w:hint="eastAsia"/>
                <w:szCs w:val="21"/>
              </w:rPr>
              <w:t>中西医三班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张艺琳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18040345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4.9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陈琛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18020303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3.5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级中药一班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冯娟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18050104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3.8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级中医二班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徐红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17020234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4.7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人文学院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级应用心理学班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郭雯敏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18100107</w:t>
            </w:r>
          </w:p>
        </w:tc>
        <w:tc>
          <w:tcPr>
            <w:tcW w:w="1093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3.5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第二临床学院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级中医一体化</w:t>
            </w: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赵晓宇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18020729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4.2</w:t>
            </w:r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级药物分析班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刘露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17050619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4.6</w:t>
            </w:r>
            <w:bookmarkStart w:id="1" w:name="_GoBack"/>
            <w:bookmarkEnd w:id="1"/>
          </w:p>
        </w:tc>
      </w:tr>
      <w:tr w:rsidR="00E57A29" w:rsidTr="00C44BF8">
        <w:tc>
          <w:tcPr>
            <w:tcW w:w="1095" w:type="dxa"/>
            <w:vMerge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4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中药与食品工程学院</w:t>
            </w:r>
          </w:p>
        </w:tc>
        <w:tc>
          <w:tcPr>
            <w:tcW w:w="2227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</w:t>
            </w: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中药二班</w:t>
            </w:r>
          </w:p>
        </w:tc>
        <w:tc>
          <w:tcPr>
            <w:tcW w:w="866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 w:hint="eastAsia"/>
                <w:color w:val="000000"/>
                <w:kern w:val="0"/>
                <w:szCs w:val="21"/>
              </w:rPr>
              <w:t>许畅</w:t>
            </w:r>
          </w:p>
        </w:tc>
        <w:tc>
          <w:tcPr>
            <w:tcW w:w="1094" w:type="dxa"/>
            <w:vAlign w:val="center"/>
          </w:tcPr>
          <w:p w:rsidR="00E57A29" w:rsidRPr="00C44BF8" w:rsidRDefault="00E57A29" w:rsidP="00C44BF8"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color w:val="000000"/>
                <w:kern w:val="0"/>
                <w:szCs w:val="21"/>
              </w:rPr>
              <w:t>18050234</w:t>
            </w:r>
          </w:p>
        </w:tc>
        <w:tc>
          <w:tcPr>
            <w:tcW w:w="1093" w:type="dxa"/>
          </w:tcPr>
          <w:p w:rsidR="00E57A29" w:rsidRPr="00C44BF8" w:rsidRDefault="00E57A29" w:rsidP="00C44BF8">
            <w:pPr>
              <w:jc w:val="center"/>
              <w:rPr>
                <w:rFonts w:ascii="宋体"/>
                <w:szCs w:val="21"/>
              </w:rPr>
            </w:pPr>
            <w:r w:rsidRPr="00C44BF8">
              <w:rPr>
                <w:rFonts w:ascii="宋体" w:hAnsi="宋体"/>
                <w:szCs w:val="21"/>
              </w:rPr>
              <w:t>4.7</w:t>
            </w:r>
          </w:p>
        </w:tc>
      </w:tr>
    </w:tbl>
    <w:p w:rsidR="00E57A29" w:rsidRDefault="00E57A29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注：主编、副主编满分</w:t>
      </w:r>
      <w:r>
        <w:rPr>
          <w:b/>
          <w:bCs/>
          <w:sz w:val="32"/>
          <w:szCs w:val="32"/>
        </w:rPr>
        <w:t>8</w:t>
      </w:r>
      <w:r>
        <w:rPr>
          <w:rFonts w:hint="eastAsia"/>
          <w:b/>
          <w:bCs/>
          <w:sz w:val="32"/>
          <w:szCs w:val="32"/>
        </w:rPr>
        <w:t>分，责编满分</w:t>
      </w:r>
      <w:r>
        <w:rPr>
          <w:b/>
          <w:bCs/>
          <w:sz w:val="32"/>
          <w:szCs w:val="32"/>
        </w:rPr>
        <w:t>7</w:t>
      </w:r>
      <w:r>
        <w:rPr>
          <w:rFonts w:hint="eastAsia"/>
          <w:b/>
          <w:bCs/>
          <w:sz w:val="32"/>
          <w:szCs w:val="32"/>
        </w:rPr>
        <w:t>分，编辑满分</w:t>
      </w:r>
      <w:r>
        <w:rPr>
          <w:b/>
          <w:bCs/>
          <w:sz w:val="32"/>
          <w:szCs w:val="32"/>
        </w:rPr>
        <w:t>6</w:t>
      </w:r>
      <w:r>
        <w:rPr>
          <w:rFonts w:hint="eastAsia"/>
          <w:b/>
          <w:bCs/>
          <w:sz w:val="32"/>
          <w:szCs w:val="32"/>
        </w:rPr>
        <w:t>分，实习编辑满分</w:t>
      </w:r>
      <w:r>
        <w:rPr>
          <w:b/>
          <w:bCs/>
          <w:sz w:val="32"/>
          <w:szCs w:val="32"/>
        </w:rPr>
        <w:t>5</w:t>
      </w:r>
      <w:r>
        <w:rPr>
          <w:rFonts w:hint="eastAsia"/>
          <w:b/>
          <w:bCs/>
          <w:sz w:val="32"/>
          <w:szCs w:val="32"/>
        </w:rPr>
        <w:t>分。</w:t>
      </w:r>
    </w:p>
    <w:p w:rsidR="00E57A29" w:rsidRDefault="00E57A29"/>
    <w:sectPr w:rsidR="00E57A29" w:rsidSect="00930C6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A29" w:rsidRDefault="00E57A29" w:rsidP="00930C6C">
      <w:r>
        <w:separator/>
      </w:r>
    </w:p>
  </w:endnote>
  <w:endnote w:type="continuationSeparator" w:id="0">
    <w:p w:rsidR="00E57A29" w:rsidRDefault="00E57A29" w:rsidP="00930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A29" w:rsidRDefault="00E57A29" w:rsidP="00FE4728">
    <w:pPr>
      <w:pStyle w:val="Footer"/>
      <w:ind w:firstLineChars="4100" w:firstLine="31680"/>
    </w:pPr>
    <w:r>
      <w:rPr>
        <w:rFonts w:hint="eastAsia"/>
      </w:rPr>
      <w:t>办公室制表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A29" w:rsidRDefault="00E57A29" w:rsidP="00930C6C">
      <w:r>
        <w:separator/>
      </w:r>
    </w:p>
  </w:footnote>
  <w:footnote w:type="continuationSeparator" w:id="0">
    <w:p w:rsidR="00E57A29" w:rsidRDefault="00E57A29" w:rsidP="00930C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AO2dPvvGme88T/zyiLub2BpVrmY=" w:salt="32p7mla5Ndxikoz9HbfgsQ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C6C"/>
    <w:rsid w:val="00763DCF"/>
    <w:rsid w:val="00930C6C"/>
    <w:rsid w:val="00C44BF8"/>
    <w:rsid w:val="00E57A29"/>
    <w:rsid w:val="00FE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6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0C6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E0C4B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930C6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E0C4B"/>
    <w:rPr>
      <w:sz w:val="18"/>
      <w:szCs w:val="18"/>
    </w:rPr>
  </w:style>
  <w:style w:type="table" w:styleId="TableGrid">
    <w:name w:val="Table Grid"/>
    <w:basedOn w:val="TableNormal"/>
    <w:uiPriority w:val="99"/>
    <w:rsid w:val="00930C6C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464</Words>
  <Characters>2645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梓夕</dc:creator>
  <cp:keywords/>
  <dc:description/>
  <cp:lastModifiedBy>侯玲</cp:lastModifiedBy>
  <cp:revision>2</cp:revision>
  <dcterms:created xsi:type="dcterms:W3CDTF">2019-08-27T13:59:00Z</dcterms:created>
  <dcterms:modified xsi:type="dcterms:W3CDTF">2019-09-12T07:36:00Z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