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4"/>
        <w:gridCol w:w="1704"/>
        <w:gridCol w:w="1704"/>
        <w:gridCol w:w="1705"/>
        <w:gridCol w:w="1705"/>
      </w:tblGrid>
      <w:tr w:rsidR="00660351" w:rsidRPr="00E018E2" w:rsidTr="00E018E2">
        <w:trPr>
          <w:trHeight w:val="557"/>
        </w:trPr>
        <w:tc>
          <w:tcPr>
            <w:tcW w:w="8522" w:type="dxa"/>
            <w:gridSpan w:val="5"/>
          </w:tcPr>
          <w:p w:rsidR="00660351" w:rsidRPr="00E018E2" w:rsidRDefault="00660351" w:rsidP="00E018E2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E018E2">
              <w:rPr>
                <w:sz w:val="32"/>
                <w:szCs w:val="32"/>
              </w:rPr>
              <w:t>2018——2019</w:t>
            </w:r>
            <w:r w:rsidRPr="00E018E2">
              <w:rPr>
                <w:rFonts w:hint="eastAsia"/>
                <w:sz w:val="32"/>
                <w:szCs w:val="32"/>
              </w:rPr>
              <w:t>年校学生会本部干部综测汇总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  <w:rPr>
                <w:sz w:val="24"/>
                <w:szCs w:val="24"/>
              </w:rPr>
            </w:pPr>
            <w:r w:rsidRPr="00E018E2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  <w:rPr>
                <w:sz w:val="24"/>
                <w:szCs w:val="24"/>
              </w:rPr>
            </w:pPr>
            <w:r w:rsidRPr="00E018E2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  <w:rPr>
                <w:sz w:val="24"/>
                <w:szCs w:val="24"/>
              </w:rPr>
            </w:pPr>
            <w:r w:rsidRPr="00E018E2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  <w:rPr>
                <w:sz w:val="24"/>
                <w:szCs w:val="24"/>
              </w:rPr>
            </w:pPr>
            <w:r w:rsidRPr="00E018E2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  <w:rPr>
                <w:sz w:val="24"/>
                <w:szCs w:val="24"/>
              </w:rPr>
            </w:pPr>
            <w:r w:rsidRPr="00E018E2">
              <w:rPr>
                <w:rFonts w:hint="eastAsia"/>
                <w:sz w:val="24"/>
                <w:szCs w:val="24"/>
              </w:rPr>
              <w:t>综测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主席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蔡猛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16040301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16</w:t>
            </w:r>
            <w:r w:rsidRPr="00E018E2">
              <w:rPr>
                <w:rFonts w:hint="eastAsia"/>
              </w:rPr>
              <w:t>级中西医</w:t>
            </w:r>
            <w:r w:rsidRPr="00E018E2">
              <w:t>3</w:t>
            </w:r>
            <w:r w:rsidRPr="00E018E2">
              <w:rPr>
                <w:rFonts w:hint="eastAsia"/>
              </w:rPr>
              <w:t>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9.62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副主席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高凡杰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17040104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级中西医</w:t>
            </w:r>
            <w:r w:rsidRPr="00E018E2">
              <w:t>1</w:t>
            </w:r>
            <w:r w:rsidRPr="00E018E2">
              <w:rPr>
                <w:rFonts w:hint="eastAsia"/>
              </w:rPr>
              <w:t>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9.1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副主席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王昊雨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17040229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级中西医</w:t>
            </w:r>
            <w:r w:rsidRPr="00E018E2">
              <w:t>2</w:t>
            </w:r>
            <w:r w:rsidRPr="00E018E2">
              <w:rPr>
                <w:rFonts w:hint="eastAsia"/>
              </w:rPr>
              <w:t>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9.08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副主席兼社团联合会主席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朱涛</w:t>
            </w:r>
            <w:bookmarkStart w:id="0" w:name="_GoBack"/>
            <w:bookmarkEnd w:id="0"/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16030142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16</w:t>
            </w:r>
            <w:r w:rsidRPr="00E018E2">
              <w:rPr>
                <w:rFonts w:hint="eastAsia"/>
              </w:rPr>
              <w:t>级针推</w:t>
            </w:r>
            <w:r w:rsidRPr="00E018E2">
              <w:t>1</w:t>
            </w:r>
            <w:r w:rsidRPr="00E018E2">
              <w:rPr>
                <w:rFonts w:hint="eastAsia"/>
              </w:rPr>
              <w:t>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9.62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办公室主任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何子婧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17060414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级涉外护理</w:t>
            </w:r>
            <w:r w:rsidRPr="00E018E2">
              <w:t>1</w:t>
            </w:r>
            <w:r w:rsidRPr="00E018E2">
              <w:rPr>
                <w:rFonts w:hint="eastAsia"/>
              </w:rPr>
              <w:t>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7.92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学习部部长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申琪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17020524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级中医定向班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7.81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生活部部长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董珍珍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17100104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级应用心理班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7.83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宣传部部长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杨梦茹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17080238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级生物制药</w:t>
            </w:r>
            <w:r w:rsidRPr="00E018E2">
              <w:t>1</w:t>
            </w:r>
            <w:r w:rsidRPr="00E018E2">
              <w:rPr>
                <w:rFonts w:hint="eastAsia"/>
              </w:rPr>
              <w:t>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7.95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网络部部长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田海涛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17050425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级临床中药班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7.72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体育部部长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李月啸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16060221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16</w:t>
            </w:r>
            <w:r w:rsidRPr="00E018E2">
              <w:rPr>
                <w:rFonts w:hint="eastAsia"/>
              </w:rPr>
              <w:t>护理</w:t>
            </w:r>
            <w:r w:rsidRPr="00E018E2">
              <w:t>2</w:t>
            </w:r>
            <w:r w:rsidRPr="00E018E2">
              <w:rPr>
                <w:rFonts w:hint="eastAsia"/>
              </w:rPr>
              <w:t>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7.72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实践部部长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赵鑫伟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17180226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级针推傅山班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7.57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权益部部长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马明星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17050502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级药学班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7.73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新闻部部长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姜凯乐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17060315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级护理</w:t>
            </w:r>
            <w:r w:rsidRPr="00E018E2">
              <w:t>3</w:t>
            </w:r>
            <w:r w:rsidRPr="00E018E2">
              <w:rPr>
                <w:rFonts w:hint="eastAsia"/>
              </w:rPr>
              <w:t>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7.75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社团部部长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滕梦圆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17060525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级涉外护理</w:t>
            </w:r>
            <w:r w:rsidRPr="00E018E2">
              <w:t>2</w:t>
            </w:r>
            <w:r w:rsidRPr="00E018E2">
              <w:rPr>
                <w:rFonts w:hint="eastAsia"/>
              </w:rPr>
              <w:t>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7.78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外联部部长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赵敏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17040140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级中西医</w:t>
            </w:r>
            <w:r w:rsidRPr="00E018E2">
              <w:t>1</w:t>
            </w:r>
            <w:r w:rsidRPr="00E018E2">
              <w:rPr>
                <w:rFonts w:hint="eastAsia"/>
              </w:rPr>
              <w:t>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7.74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社联副主席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杨凯宇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17020136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级中医</w:t>
            </w:r>
            <w:r w:rsidRPr="00E018E2">
              <w:t>1</w:t>
            </w:r>
            <w:r w:rsidRPr="00E018E2">
              <w:rPr>
                <w:rFonts w:hint="eastAsia"/>
              </w:rPr>
              <w:t>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7.79</w:t>
            </w:r>
          </w:p>
        </w:tc>
      </w:tr>
      <w:tr w:rsidR="00660351" w:rsidRPr="00E018E2" w:rsidTr="00E018E2"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秘书处主任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rPr>
                <w:rFonts w:hint="eastAsia"/>
              </w:rPr>
              <w:t>侯晓蕾</w:t>
            </w:r>
          </w:p>
        </w:tc>
        <w:tc>
          <w:tcPr>
            <w:tcW w:w="1704" w:type="dxa"/>
          </w:tcPr>
          <w:p w:rsidR="00660351" w:rsidRPr="00E018E2" w:rsidRDefault="00660351" w:rsidP="00E018E2">
            <w:pPr>
              <w:jc w:val="center"/>
            </w:pPr>
            <w:r w:rsidRPr="00E018E2">
              <w:t>17040408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17</w:t>
            </w:r>
            <w:r w:rsidRPr="00E018E2">
              <w:rPr>
                <w:rFonts w:hint="eastAsia"/>
              </w:rPr>
              <w:t>级中西医</w:t>
            </w:r>
            <w:r w:rsidRPr="00E018E2">
              <w:t>4</w:t>
            </w:r>
            <w:r w:rsidRPr="00E018E2">
              <w:rPr>
                <w:rFonts w:hint="eastAsia"/>
              </w:rPr>
              <w:t>班</w:t>
            </w:r>
          </w:p>
        </w:tc>
        <w:tc>
          <w:tcPr>
            <w:tcW w:w="1705" w:type="dxa"/>
          </w:tcPr>
          <w:p w:rsidR="00660351" w:rsidRPr="00E018E2" w:rsidRDefault="00660351" w:rsidP="00E018E2">
            <w:pPr>
              <w:jc w:val="center"/>
            </w:pPr>
            <w:r w:rsidRPr="00E018E2">
              <w:t>7.76</w:t>
            </w:r>
          </w:p>
        </w:tc>
      </w:tr>
    </w:tbl>
    <w:p w:rsidR="00660351" w:rsidRDefault="00660351"/>
    <w:sectPr w:rsidR="00660351" w:rsidSect="00991B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OCIxXQKrYSQEw4rLCISHLJOdccs=" w:salt="EQW42us2GcHKxvppalubN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B48"/>
    <w:rsid w:val="004E273B"/>
    <w:rsid w:val="005B5BE4"/>
    <w:rsid w:val="00660351"/>
    <w:rsid w:val="00737FE4"/>
    <w:rsid w:val="00991B48"/>
    <w:rsid w:val="00AB3113"/>
    <w:rsid w:val="00E018E2"/>
    <w:rsid w:val="27537E63"/>
    <w:rsid w:val="32002C8D"/>
    <w:rsid w:val="49722809"/>
    <w:rsid w:val="4B191B02"/>
    <w:rsid w:val="5E915DB4"/>
    <w:rsid w:val="62935EA7"/>
    <w:rsid w:val="6E757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B48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91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91B4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91B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91B48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991B4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91</Words>
  <Characters>519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侯玲</cp:lastModifiedBy>
  <cp:revision>4</cp:revision>
  <cp:lastPrinted>2019-09-04T10:10:00Z</cp:lastPrinted>
  <dcterms:created xsi:type="dcterms:W3CDTF">2019-08-28T19:23:00Z</dcterms:created>
  <dcterms:modified xsi:type="dcterms:W3CDTF">2019-09-12T07:14:00Z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