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41" w:rsidRDefault="00346D41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/>
          <w:b/>
          <w:sz w:val="36"/>
          <w:szCs w:val="36"/>
        </w:rPr>
        <w:t>2018-2019</w:t>
      </w:r>
      <w:r>
        <w:rPr>
          <w:rFonts w:ascii="楷体" w:eastAsia="楷体" w:hAnsi="楷体" w:hint="eastAsia"/>
          <w:b/>
          <w:sz w:val="36"/>
          <w:szCs w:val="36"/>
        </w:rPr>
        <w:t>年星级宿舍评选结果</w:t>
      </w:r>
    </w:p>
    <w:p w:rsidR="00346D41" w:rsidRDefault="00346D41" w:rsidP="00E60BC8">
      <w:pPr>
        <w:ind w:firstLineChars="200" w:firstLine="31680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该项加入素质成绩中，依据文化素质第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项生活养成</w:t>
      </w:r>
      <w:r>
        <w:rPr>
          <w:rFonts w:ascii="楷体" w:eastAsia="楷体" w:hAnsi="楷体" w:cs="楷体" w:hint="eastAsia"/>
          <w:b/>
          <w:bCs/>
          <w:sz w:val="28"/>
          <w:szCs w:val="28"/>
        </w:rPr>
        <w:t>加分</w:t>
      </w:r>
      <w:r>
        <w:rPr>
          <w:rFonts w:ascii="楷体" w:eastAsia="楷体" w:hAnsi="楷体" w:cs="楷体" w:hint="eastAsia"/>
          <w:sz w:val="28"/>
          <w:szCs w:val="28"/>
        </w:rPr>
        <w:t>：①卫生优秀宿舍成员＋</w:t>
      </w:r>
      <w:r>
        <w:rPr>
          <w:rFonts w:ascii="楷体" w:eastAsia="楷体" w:hAnsi="楷体" w:cs="楷体"/>
          <w:sz w:val="28"/>
          <w:szCs w:val="28"/>
        </w:rPr>
        <w:t>3</w:t>
      </w:r>
      <w:r>
        <w:rPr>
          <w:rFonts w:ascii="楷体" w:eastAsia="楷体" w:hAnsi="楷体" w:cs="楷体" w:hint="eastAsia"/>
          <w:sz w:val="28"/>
          <w:szCs w:val="28"/>
        </w:rPr>
        <w:t>分、②卫生良好宿舍成员＋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分、③卫生合格宿舍成员＋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分、④卫生优秀宿舍长＋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分、⑤卫生良好宿舍长＋</w:t>
      </w:r>
      <w:r>
        <w:rPr>
          <w:rFonts w:ascii="楷体" w:eastAsia="楷体" w:hAnsi="楷体" w:cs="楷体"/>
          <w:sz w:val="28"/>
          <w:szCs w:val="28"/>
        </w:rPr>
        <w:t>0.5</w:t>
      </w:r>
      <w:r>
        <w:rPr>
          <w:rFonts w:ascii="楷体" w:eastAsia="楷体" w:hAnsi="楷体" w:cs="楷体" w:hint="eastAsia"/>
          <w:sz w:val="28"/>
          <w:szCs w:val="28"/>
        </w:rPr>
        <w:t>分。</w:t>
      </w:r>
    </w:p>
    <w:p w:rsidR="00346D41" w:rsidRDefault="00346D41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说明：三星级及以上宿舍按照卫生优秀宿舍进行加分，具体名单如下：</w:t>
      </w:r>
      <w:r>
        <w:rPr>
          <w:rFonts w:ascii="楷体" w:eastAsia="楷体" w:hAnsi="楷体" w:hint="eastAsia"/>
          <w:sz w:val="28"/>
          <w:szCs w:val="28"/>
        </w:rPr>
        <w:t>四星级文明宿舍（标兵宿舍</w:t>
      </w:r>
      <w:r>
        <w:rPr>
          <w:rFonts w:ascii="楷体" w:eastAsia="楷体" w:hAnsi="楷体"/>
          <w:sz w:val="28"/>
          <w:szCs w:val="28"/>
        </w:rPr>
        <w:t>)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1A  518  134                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1B  417  202                     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1C  534  401  333                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2A  602  529 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2B  641  416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2C  516  324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3A  118  102</w:t>
      </w:r>
    </w:p>
    <w:p w:rsidR="00346D41" w:rsidRDefault="00346D41">
      <w:pPr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3B  417  409  335  423</w:t>
      </w:r>
    </w:p>
    <w:p w:rsidR="00346D41" w:rsidRDefault="00346D41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三星级文明宿舍（优秀宿舍）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1A  516 526 525 328 116 132 306 207 219 139 211 201 218 228 210 527 619 115 118 120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bookmarkStart w:id="0" w:name="_GoBack"/>
      <w:bookmarkEnd w:id="0"/>
      <w:r>
        <w:rPr>
          <w:rFonts w:ascii="楷体" w:eastAsia="楷体" w:hAnsi="楷体"/>
          <w:szCs w:val="21"/>
        </w:rPr>
        <w:t xml:space="preserve">303 114 327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1B  411 412 208 310 305 209 410 215 502 219 243 625 210 607 523 609 624 214 331 229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602 408 245 </w:t>
      </w:r>
    </w:p>
    <w:p w:rsidR="00346D41" w:rsidRDefault="00346D41">
      <w:pPr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1C  541 514 404 545 522 505 411 512 507 408 528 532 417 423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2A  532 603 604 341 533 527 520 515 522 433 524 528 445 628 525 541 614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2B  607 451 618 629 438 647 211 627 410 440 402 637  205 403 624 643 639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2C  517 509 515 502 402 410 511 534 249 341 331 407 343 202 520 328 510 230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3A  103 107 121 120 405 125 130 241 122 127 104 126 402 406 119 401 116 408 133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3B  425 351 419 334 121 441 401 429 120 435 445 447 329 427 443 </w:t>
      </w:r>
    </w:p>
    <w:p w:rsidR="00346D41" w:rsidRDefault="00346D41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二星级文明宿舍（良好宿舍）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1A  204 212 202 311 326 329 512 535 104 543 305 206 539 214 629 524 221 301 224 630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205 302 307 203 602 217 617 222 304 523 616 618 213 532 220 530 537 337 341 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534 215 234 622 615 133 614 216 308 310 230 620 632 533 227 232 521 604 637 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1B  427 416 222 628 404 601 320 217 316 608 403 421  234 622 232 627 301  212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221 618 231 220 429 218 409 401 501 321 603 247 604 206 225 531 314 203 308 204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419 626 616 323 614 415 643 606 312 533 223 319 414 623 237 227 503 605 629 207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619 325 615 643 606 312 533 223 319 414 623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1C  508 536 421 506 526 211 515 210 637 218 418 520 511 209 412 533 531 409 641 316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425 230 529 635 607 315 212 603 509 521 537 639 402 539 525 208 530 547 633 501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527 634 403 231 504 517 420 314 327 510 319 207 611 310 518 205 312 322 636 643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303 609 331 619 620 329 318 405 217 608 615 621 602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2A  310 328 537 629 616 534 618 416 543 627 329 626 436 443 641 337 336 531 536 429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625 530 431 635 610 615 417 545 516 634 623 345 624 630 437 526 330 611 612 432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639 428 430 606 539 427 621 332 633 632 441 241 339 139 619 334 418 343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2B  412 610 625 445 434 502 501 409 626 511 608 303 606 406 309 640 437 425 628 401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508 632 323 441 404 443 621 305 347 436 512 330 215 345 631 137 517 636 307 506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405 419 504  315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2C  538 504 349 415 451 409 436 412 351 336 541 545 411 403 536 551 416 514 547 408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549 528 543 530 512 401 537 524 540 531 523 337 418 405 338 332 529 518 326 406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535 404 417 521 519 508 414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3A  109 124 105 230 419 101 132 128 415 141 134 237 123 110 114 108 138 407 228 403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447 233 137 235 129 231 404 417 131 409 135 115 234 412 111 136 117 112 318 410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140 411 </w:t>
      </w:r>
    </w:p>
    <w:p w:rsidR="00346D41" w:rsidRDefault="00346D41" w:rsidP="00E60BC8">
      <w:pPr>
        <w:ind w:left="31680" w:hangingChars="3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3B  532 537 416 501 530 227 535 538 508 512 533 138 547 524 519 503 426 516 405 534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502 227 505 529 326 102 522 543 520 115 345 125 437 112 527 337 403 518 528 536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118 531 122 509 526 411 433 541 545 332 109 114 119 101 151 523 331 123 336 324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415 328 330 111 117 116 333 322 110 507 104 420 510 432 418 430 108 521 222 514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>449 451 517 235 225 424 103 505 504 220 107 224 237 440 412 511 410 208 340 230</w:t>
      </w:r>
    </w:p>
    <w:p w:rsidR="00346D41" w:rsidRDefault="00346D41" w:rsidP="00E60BC8">
      <w:pPr>
        <w:ind w:leftChars="200" w:left="31680" w:hangingChars="100" w:firstLine="31680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t xml:space="preserve">223 233 402 438 </w:t>
      </w:r>
    </w:p>
    <w:p w:rsidR="00346D41" w:rsidRDefault="00346D41">
      <w:pPr>
        <w:rPr>
          <w:rFonts w:ascii="楷体" w:eastAsia="楷体" w:hAnsi="楷体"/>
          <w:sz w:val="28"/>
          <w:szCs w:val="28"/>
        </w:rPr>
      </w:pPr>
    </w:p>
    <w:p w:rsidR="00346D41" w:rsidRDefault="00346D41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其余为合格宿舍</w:t>
      </w:r>
    </w:p>
    <w:p w:rsidR="00346D41" w:rsidRDefault="00346D41">
      <w:pPr>
        <w:jc w:val="left"/>
        <w:rPr>
          <w:rFonts w:ascii="楷体" w:eastAsia="楷体" w:hAnsi="楷体"/>
          <w:sz w:val="28"/>
          <w:szCs w:val="28"/>
        </w:rPr>
      </w:pPr>
    </w:p>
    <w:p w:rsidR="00346D41" w:rsidRDefault="00346D41">
      <w:pPr>
        <w:jc w:val="center"/>
        <w:rPr>
          <w:rFonts w:ascii="楷体" w:eastAsia="楷体" w:hAnsi="楷体"/>
          <w:bCs/>
          <w:sz w:val="24"/>
        </w:rPr>
      </w:pPr>
      <w:r>
        <w:rPr>
          <w:rFonts w:ascii="楷体" w:eastAsia="楷体" w:hAnsi="楷体"/>
          <w:bCs/>
          <w:sz w:val="24"/>
        </w:rPr>
        <w:t xml:space="preserve">                                          </w:t>
      </w:r>
      <w:r>
        <w:rPr>
          <w:rFonts w:ascii="楷体" w:eastAsia="楷体" w:hAnsi="楷体" w:hint="eastAsia"/>
          <w:bCs/>
          <w:sz w:val="24"/>
        </w:rPr>
        <w:t>学生处</w:t>
      </w:r>
      <w:r>
        <w:rPr>
          <w:rFonts w:ascii="楷体" w:eastAsia="楷体" w:hAnsi="楷体"/>
          <w:bCs/>
          <w:sz w:val="24"/>
        </w:rPr>
        <w:t xml:space="preserve"> </w:t>
      </w:r>
      <w:r>
        <w:rPr>
          <w:rFonts w:ascii="楷体" w:eastAsia="楷体" w:hAnsi="楷体" w:hint="eastAsia"/>
          <w:bCs/>
          <w:sz w:val="24"/>
        </w:rPr>
        <w:t>总务处</w:t>
      </w:r>
      <w:r>
        <w:rPr>
          <w:rFonts w:ascii="楷体" w:eastAsia="楷体" w:hAnsi="楷体"/>
          <w:bCs/>
          <w:sz w:val="24"/>
        </w:rPr>
        <w:t xml:space="preserve"> </w:t>
      </w:r>
      <w:r>
        <w:rPr>
          <w:rFonts w:ascii="楷体" w:eastAsia="楷体" w:hAnsi="楷体" w:hint="eastAsia"/>
          <w:bCs/>
          <w:sz w:val="24"/>
        </w:rPr>
        <w:t>各二级学院</w:t>
      </w:r>
    </w:p>
    <w:p w:rsidR="00346D41" w:rsidRDefault="00346D41">
      <w:pPr>
        <w:jc w:val="center"/>
        <w:rPr>
          <w:rFonts w:ascii="楷体" w:eastAsia="楷体" w:hAnsi="楷体"/>
          <w:bCs/>
          <w:sz w:val="24"/>
        </w:rPr>
      </w:pPr>
      <w:r>
        <w:rPr>
          <w:rFonts w:ascii="楷体" w:eastAsia="楷体" w:hAnsi="楷体"/>
          <w:bCs/>
          <w:sz w:val="24"/>
        </w:rPr>
        <w:t xml:space="preserve">                                             2019.9.3</w:t>
      </w:r>
    </w:p>
    <w:p w:rsidR="00346D41" w:rsidRDefault="00346D41"/>
    <w:sectPr w:rsidR="00346D41" w:rsidSect="00343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E3eAKG05eTuwrISUKqHZjfjsJ1U=" w:salt="1EPRVTNG4sUsGP8g2GLrD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9535123"/>
    <w:rsid w:val="003432DC"/>
    <w:rsid w:val="00346D41"/>
    <w:rsid w:val="008C7004"/>
    <w:rsid w:val="00B10B99"/>
    <w:rsid w:val="00E60BC8"/>
    <w:rsid w:val="0C432887"/>
    <w:rsid w:val="0CD51742"/>
    <w:rsid w:val="13E33A85"/>
    <w:rsid w:val="19535123"/>
    <w:rsid w:val="34D46032"/>
    <w:rsid w:val="34E06302"/>
    <w:rsid w:val="3C36522F"/>
    <w:rsid w:val="45FE4226"/>
    <w:rsid w:val="506C7ED3"/>
    <w:rsid w:val="5CA65E7D"/>
    <w:rsid w:val="7D1D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DC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</Pages>
  <Words>466</Words>
  <Characters>2657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珍而重之</dc:creator>
  <cp:keywords/>
  <dc:description/>
  <cp:lastModifiedBy>侯玲</cp:lastModifiedBy>
  <cp:revision>2</cp:revision>
  <dcterms:created xsi:type="dcterms:W3CDTF">2019-09-03T05:39:00Z</dcterms:created>
  <dcterms:modified xsi:type="dcterms:W3CDTF">2019-09-12T09:08:00Z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