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>
      <w:pPr>
        <w:jc w:val="center"/>
        <w:rPr>
          <w:rFonts w:ascii="方正小标宋简体" w:eastAsia="方正小标宋简体" w:hAnsi="方正小标宋简体" w:cs="方正小标宋简体"/>
          <w:sz w:val="72"/>
          <w:szCs w:val="1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72"/>
          <w:szCs w:val="144"/>
        </w:rPr>
        <w:t>校健美操队训练及获奖</w:t>
      </w:r>
    </w:p>
    <w:bookmarkEnd w:id="0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/>
    <w:p w:rsidR="00D74204" w:rsidRDefault="00D74204">
      <w:pPr>
        <w:jc w:val="right"/>
        <w:rPr>
          <w:b/>
          <w:bCs/>
          <w:sz w:val="48"/>
          <w:szCs w:val="56"/>
        </w:rPr>
      </w:pPr>
      <w:r>
        <w:rPr>
          <w:rFonts w:hint="eastAsia"/>
          <w:b/>
          <w:bCs/>
          <w:sz w:val="48"/>
          <w:szCs w:val="56"/>
        </w:rPr>
        <w:t>体育教学部</w:t>
      </w:r>
    </w:p>
    <w:p w:rsidR="00D74204" w:rsidRDefault="00D74204">
      <w:pPr>
        <w:jc w:val="right"/>
        <w:rPr>
          <w:b/>
          <w:bCs/>
          <w:sz w:val="48"/>
          <w:szCs w:val="56"/>
        </w:rPr>
      </w:pPr>
      <w:r>
        <w:rPr>
          <w:b/>
          <w:bCs/>
          <w:sz w:val="48"/>
          <w:szCs w:val="56"/>
        </w:rPr>
        <w:t>2019.8</w:t>
      </w:r>
    </w:p>
    <w:sectPr w:rsidR="00D74204" w:rsidSect="00EB4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XpldpeTQ50I/60nCo7ve8p9JENI=" w:salt="VlUueTBudcSIoP0ej1RP6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E12516C"/>
    <w:rsid w:val="001E2891"/>
    <w:rsid w:val="00407EAF"/>
    <w:rsid w:val="00CF3022"/>
    <w:rsid w:val="00D74204"/>
    <w:rsid w:val="00EB4DE8"/>
    <w:rsid w:val="48140C26"/>
    <w:rsid w:val="6E125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DE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1</Pages>
  <Words>7</Words>
  <Characters>42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一缕阳光1410273019</dc:creator>
  <cp:keywords/>
  <dc:description/>
  <cp:lastModifiedBy>侯玲</cp:lastModifiedBy>
  <cp:revision>2</cp:revision>
  <cp:lastPrinted>2019-08-29T04:19:00Z</cp:lastPrinted>
  <dcterms:created xsi:type="dcterms:W3CDTF">2019-08-29T04:16:00Z</dcterms:created>
  <dcterms:modified xsi:type="dcterms:W3CDTF">2019-09-12T09:20:00Z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