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856" w:rsidRDefault="00E55856" w:rsidP="003655A0">
      <w:pPr>
        <w:jc w:val="center"/>
        <w:rPr>
          <w:b/>
          <w:bCs/>
          <w:sz w:val="28"/>
          <w:szCs w:val="28"/>
        </w:rPr>
      </w:pPr>
      <w:r w:rsidRPr="008D04E7">
        <w:rPr>
          <w:b/>
          <w:bCs/>
          <w:sz w:val="28"/>
          <w:szCs w:val="28"/>
        </w:rPr>
        <w:t>2018</w:t>
      </w:r>
      <w:r w:rsidRPr="008D04E7">
        <w:rPr>
          <w:rFonts w:hint="eastAsia"/>
          <w:b/>
          <w:bCs/>
          <w:sz w:val="28"/>
          <w:szCs w:val="28"/>
        </w:rPr>
        <w:t>山西省校园足球赛参赛名单</w:t>
      </w:r>
    </w:p>
    <w:p w:rsidR="00E55856" w:rsidRDefault="00E55856" w:rsidP="008D04E7">
      <w:pPr>
        <w:ind w:right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带队老师：练华伟</w:t>
      </w:r>
    </w:p>
    <w:tbl>
      <w:tblPr>
        <w:tblpPr w:leftFromText="180" w:rightFromText="180" w:vertAnchor="page" w:horzAnchor="margin" w:tblpXSpec="center" w:tblpY="27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03"/>
        <w:gridCol w:w="2833"/>
        <w:gridCol w:w="3100"/>
      </w:tblGrid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姓名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班级</w:t>
            </w:r>
          </w:p>
        </w:tc>
      </w:tr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梁新宇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医药管理学院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t>16</w:t>
            </w:r>
            <w:r w:rsidRPr="00DA401D">
              <w:rPr>
                <w:rFonts w:hint="eastAsia"/>
              </w:rPr>
              <w:t>市场营销二班</w:t>
            </w:r>
          </w:p>
        </w:tc>
      </w:tr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许玉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医药管理学院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t>16</w:t>
            </w:r>
            <w:r w:rsidRPr="00DA401D">
              <w:rPr>
                <w:rFonts w:hint="eastAsia"/>
              </w:rPr>
              <w:t>市场营销二班</w:t>
            </w:r>
          </w:p>
        </w:tc>
      </w:tr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彭超南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护理学院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t>16</w:t>
            </w:r>
            <w:r w:rsidRPr="00DA401D">
              <w:rPr>
                <w:rFonts w:hint="eastAsia"/>
              </w:rPr>
              <w:t>护理四班</w:t>
            </w:r>
          </w:p>
        </w:tc>
      </w:tr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张秀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护理学院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t>16</w:t>
            </w:r>
            <w:r w:rsidRPr="00DA401D">
              <w:rPr>
                <w:rFonts w:hint="eastAsia"/>
              </w:rPr>
              <w:t>护理四班</w:t>
            </w:r>
          </w:p>
        </w:tc>
      </w:tr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李军香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护理学院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t>16</w:t>
            </w:r>
            <w:r w:rsidRPr="00DA401D">
              <w:rPr>
                <w:rFonts w:hint="eastAsia"/>
              </w:rPr>
              <w:t>护理四班</w:t>
            </w:r>
          </w:p>
        </w:tc>
      </w:tr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齐瑞杰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护理学院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t>16</w:t>
            </w:r>
            <w:r w:rsidRPr="00DA401D">
              <w:rPr>
                <w:rFonts w:hint="eastAsia"/>
              </w:rPr>
              <w:t>护理三班</w:t>
            </w:r>
          </w:p>
        </w:tc>
      </w:tr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佐均文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护理学院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t>16</w:t>
            </w:r>
            <w:r w:rsidRPr="00DA401D">
              <w:rPr>
                <w:rFonts w:hint="eastAsia"/>
              </w:rPr>
              <w:t>涉外护理二班</w:t>
            </w:r>
          </w:p>
        </w:tc>
      </w:tr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王雨晴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护理学院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t>17</w:t>
            </w:r>
            <w:r w:rsidRPr="00DA401D">
              <w:rPr>
                <w:rFonts w:hint="eastAsia"/>
              </w:rPr>
              <w:t>涉外护理</w:t>
            </w:r>
            <w:r w:rsidRPr="00DA401D">
              <w:t>1</w:t>
            </w:r>
            <w:r w:rsidRPr="00DA401D">
              <w:rPr>
                <w:rFonts w:hint="eastAsia"/>
              </w:rPr>
              <w:t>班</w:t>
            </w:r>
          </w:p>
        </w:tc>
      </w:tr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陶青青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护理学院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t>17</w:t>
            </w:r>
            <w:r w:rsidRPr="00DA401D">
              <w:rPr>
                <w:rFonts w:hint="eastAsia"/>
              </w:rPr>
              <w:t>估计</w:t>
            </w:r>
            <w:r w:rsidRPr="00DA401D">
              <w:t>1</w:t>
            </w:r>
            <w:r w:rsidRPr="00DA401D">
              <w:rPr>
                <w:rFonts w:hint="eastAsia"/>
              </w:rPr>
              <w:t>班</w:t>
            </w:r>
          </w:p>
        </w:tc>
      </w:tr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冯薛佳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制药与食品工程学院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t>16</w:t>
            </w:r>
            <w:r w:rsidRPr="00DA401D">
              <w:rPr>
                <w:rFonts w:hint="eastAsia"/>
              </w:rPr>
              <w:t>生物工程一班</w:t>
            </w:r>
          </w:p>
        </w:tc>
      </w:tr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廖心渝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制药与食品工程学院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t>17</w:t>
            </w:r>
            <w:r w:rsidRPr="00DA401D">
              <w:rPr>
                <w:rFonts w:hint="eastAsia"/>
              </w:rPr>
              <w:t>生物工程一班</w:t>
            </w:r>
          </w:p>
        </w:tc>
      </w:tr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熊爽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中医临床学院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t>16</w:t>
            </w:r>
            <w:r w:rsidRPr="00DA401D">
              <w:rPr>
                <w:rFonts w:hint="eastAsia"/>
              </w:rPr>
              <w:t>中医三班</w:t>
            </w:r>
          </w:p>
        </w:tc>
      </w:tr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郑涛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中药学院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t>16</w:t>
            </w:r>
            <w:r w:rsidRPr="00DA401D">
              <w:rPr>
                <w:rFonts w:hint="eastAsia"/>
              </w:rPr>
              <w:t>中药二班</w:t>
            </w:r>
          </w:p>
        </w:tc>
      </w:tr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周妍辰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中医临床学院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t>18</w:t>
            </w:r>
            <w:r w:rsidRPr="00DA401D">
              <w:rPr>
                <w:rFonts w:hint="eastAsia"/>
              </w:rPr>
              <w:t>中医“</w:t>
            </w:r>
            <w:r w:rsidRPr="00DA401D">
              <w:t>5+3</w:t>
            </w:r>
            <w:r w:rsidRPr="00DA401D">
              <w:rPr>
                <w:rFonts w:hint="eastAsia"/>
              </w:rPr>
              <w:t>”一班</w:t>
            </w:r>
          </w:p>
        </w:tc>
      </w:tr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魏雅珊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中药学院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t>17</w:t>
            </w:r>
            <w:r w:rsidRPr="00DA401D">
              <w:rPr>
                <w:rFonts w:hint="eastAsia"/>
              </w:rPr>
              <w:t>临床中药班</w:t>
            </w:r>
          </w:p>
        </w:tc>
      </w:tr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何文洁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基础医学院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t>17</w:t>
            </w:r>
            <w:r w:rsidRPr="00DA401D">
              <w:rPr>
                <w:rFonts w:hint="eastAsia"/>
              </w:rPr>
              <w:t>生物技术班</w:t>
            </w:r>
          </w:p>
        </w:tc>
      </w:tr>
      <w:tr w:rsidR="00E55856" w:rsidRPr="00DA401D" w:rsidTr="00DA401D">
        <w:trPr>
          <w:trHeight w:val="356"/>
        </w:trPr>
        <w:tc>
          <w:tcPr>
            <w:tcW w:w="160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李淑娴</w:t>
            </w:r>
          </w:p>
        </w:tc>
        <w:tc>
          <w:tcPr>
            <w:tcW w:w="2833" w:type="dxa"/>
            <w:noWrap/>
          </w:tcPr>
          <w:p w:rsidR="00E55856" w:rsidRPr="00DA401D" w:rsidRDefault="00E55856" w:rsidP="00DA401D">
            <w:r w:rsidRPr="00DA401D">
              <w:rPr>
                <w:rFonts w:hint="eastAsia"/>
              </w:rPr>
              <w:t>基础医学院</w:t>
            </w:r>
          </w:p>
        </w:tc>
        <w:tc>
          <w:tcPr>
            <w:tcW w:w="3100" w:type="dxa"/>
            <w:noWrap/>
          </w:tcPr>
          <w:p w:rsidR="00E55856" w:rsidRPr="00DA401D" w:rsidRDefault="00E55856" w:rsidP="00DA401D">
            <w:r w:rsidRPr="00DA401D">
              <w:t>17</w:t>
            </w:r>
            <w:r w:rsidRPr="00DA401D">
              <w:rPr>
                <w:rFonts w:hint="eastAsia"/>
              </w:rPr>
              <w:t>生物技术班</w:t>
            </w:r>
          </w:p>
        </w:tc>
      </w:tr>
    </w:tbl>
    <w:p w:rsidR="00E55856" w:rsidRPr="008D04E7" w:rsidRDefault="00E55856" w:rsidP="008D04E7">
      <w:pPr>
        <w:ind w:right="480"/>
        <w:jc w:val="right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获得名次：第四名</w:t>
      </w:r>
    </w:p>
    <w:sectPr w:rsidR="00E55856" w:rsidRPr="008D04E7" w:rsidSect="00667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6MiGvqi22qMbOh60ImUo52lboTw=" w:salt="UnsfhpLH5kTdE/+G7ts2WA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2FD"/>
    <w:rsid w:val="003655A0"/>
    <w:rsid w:val="003E5BD7"/>
    <w:rsid w:val="005942FD"/>
    <w:rsid w:val="00667AD1"/>
    <w:rsid w:val="008D04E7"/>
    <w:rsid w:val="00BE1167"/>
    <w:rsid w:val="00D87677"/>
    <w:rsid w:val="00DA401D"/>
    <w:rsid w:val="00E55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AD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655A0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93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55</Words>
  <Characters>315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 文洁</dc:creator>
  <cp:keywords/>
  <dc:description/>
  <cp:lastModifiedBy>侯玲</cp:lastModifiedBy>
  <cp:revision>4</cp:revision>
  <dcterms:created xsi:type="dcterms:W3CDTF">2019-08-29T05:26:00Z</dcterms:created>
  <dcterms:modified xsi:type="dcterms:W3CDTF">2019-09-12T09:22:00Z</dcterms:modified>
</cp:coreProperties>
</file>