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741A" w:rsidRPr="005F05A6" w:rsidRDefault="00DB741A" w:rsidP="001C5309">
      <w:pPr>
        <w:jc w:val="center"/>
        <w:rPr>
          <w:b/>
          <w:bCs/>
          <w:sz w:val="28"/>
          <w:szCs w:val="28"/>
        </w:rPr>
      </w:pPr>
      <w:r w:rsidRPr="005F05A6">
        <w:rPr>
          <w:b/>
          <w:bCs/>
          <w:sz w:val="28"/>
          <w:szCs w:val="28"/>
        </w:rPr>
        <w:t>2019</w:t>
      </w:r>
      <w:r w:rsidRPr="005F05A6">
        <w:rPr>
          <w:rFonts w:hint="eastAsia"/>
          <w:b/>
          <w:bCs/>
          <w:sz w:val="28"/>
          <w:szCs w:val="28"/>
        </w:rPr>
        <w:t>二青会足球测试邀请赛参赛名单</w:t>
      </w:r>
    </w:p>
    <w:p w:rsidR="00DB741A" w:rsidRDefault="00DB741A" w:rsidP="005F05A6">
      <w:pPr>
        <w:ind w:right="210"/>
        <w:jc w:val="right"/>
      </w:pPr>
      <w:r>
        <w:rPr>
          <w:rFonts w:hint="eastAsia"/>
        </w:rPr>
        <w:t>带队老师：练华伟</w:t>
      </w:r>
      <w:r>
        <w:t xml:space="preserve">  </w:t>
      </w:r>
      <w:r>
        <w:rPr>
          <w:rFonts w:hint="eastAsia"/>
        </w:rPr>
        <w:t>燕鹏</w:t>
      </w:r>
    </w:p>
    <w:tbl>
      <w:tblPr>
        <w:tblpPr w:leftFromText="180" w:rightFromText="180" w:vertAnchor="page" w:horzAnchor="margin" w:tblpXSpec="center" w:tblpY="273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384"/>
        <w:gridCol w:w="2693"/>
        <w:gridCol w:w="3261"/>
      </w:tblGrid>
      <w:tr w:rsidR="00DB741A" w:rsidRPr="00F84D46" w:rsidTr="00F84D46">
        <w:trPr>
          <w:trHeight w:val="270"/>
        </w:trPr>
        <w:tc>
          <w:tcPr>
            <w:tcW w:w="1384" w:type="dxa"/>
            <w:noWrap/>
          </w:tcPr>
          <w:p w:rsidR="00DB741A" w:rsidRPr="00F84D46" w:rsidRDefault="00DB741A" w:rsidP="00F84D46">
            <w:bookmarkStart w:id="0" w:name="_GoBack"/>
            <w:bookmarkEnd w:id="0"/>
            <w:r w:rsidRPr="00F84D46">
              <w:rPr>
                <w:rFonts w:hint="eastAsia"/>
              </w:rPr>
              <w:t>姓名</w:t>
            </w:r>
          </w:p>
        </w:tc>
        <w:tc>
          <w:tcPr>
            <w:tcW w:w="2693" w:type="dxa"/>
            <w:noWrap/>
          </w:tcPr>
          <w:p w:rsidR="00DB741A" w:rsidRPr="00F84D46" w:rsidRDefault="00DB741A" w:rsidP="00F84D46">
            <w:r w:rsidRPr="00F84D46">
              <w:rPr>
                <w:rFonts w:hint="eastAsia"/>
              </w:rPr>
              <w:t>学院</w:t>
            </w:r>
          </w:p>
        </w:tc>
        <w:tc>
          <w:tcPr>
            <w:tcW w:w="3261" w:type="dxa"/>
            <w:noWrap/>
          </w:tcPr>
          <w:p w:rsidR="00DB741A" w:rsidRPr="00F84D46" w:rsidRDefault="00DB741A" w:rsidP="00F84D46">
            <w:r w:rsidRPr="00F84D46">
              <w:rPr>
                <w:rFonts w:hint="eastAsia"/>
              </w:rPr>
              <w:t>班级</w:t>
            </w:r>
          </w:p>
        </w:tc>
      </w:tr>
      <w:tr w:rsidR="00DB741A" w:rsidRPr="00F84D46" w:rsidTr="00F84D46">
        <w:trPr>
          <w:trHeight w:val="270"/>
        </w:trPr>
        <w:tc>
          <w:tcPr>
            <w:tcW w:w="1384" w:type="dxa"/>
            <w:noWrap/>
          </w:tcPr>
          <w:p w:rsidR="00DB741A" w:rsidRPr="00F84D46" w:rsidRDefault="00DB741A" w:rsidP="00F84D46">
            <w:r w:rsidRPr="00F84D46">
              <w:rPr>
                <w:rFonts w:hint="eastAsia"/>
              </w:rPr>
              <w:t>熊爽</w:t>
            </w:r>
          </w:p>
        </w:tc>
        <w:tc>
          <w:tcPr>
            <w:tcW w:w="2693" w:type="dxa"/>
            <w:noWrap/>
          </w:tcPr>
          <w:p w:rsidR="00DB741A" w:rsidRPr="00F84D46" w:rsidRDefault="00DB741A" w:rsidP="00F84D46">
            <w:r w:rsidRPr="00F84D46">
              <w:rPr>
                <w:rFonts w:hint="eastAsia"/>
              </w:rPr>
              <w:t>中医临床学院</w:t>
            </w:r>
          </w:p>
        </w:tc>
        <w:tc>
          <w:tcPr>
            <w:tcW w:w="3261" w:type="dxa"/>
            <w:noWrap/>
          </w:tcPr>
          <w:p w:rsidR="00DB741A" w:rsidRPr="00F84D46" w:rsidRDefault="00DB741A" w:rsidP="00F84D46">
            <w:r w:rsidRPr="00F84D46">
              <w:t>16</w:t>
            </w:r>
            <w:r w:rsidRPr="00F84D46">
              <w:rPr>
                <w:rFonts w:hint="eastAsia"/>
              </w:rPr>
              <w:t>中医三班</w:t>
            </w:r>
          </w:p>
        </w:tc>
      </w:tr>
      <w:tr w:rsidR="00DB741A" w:rsidRPr="00F84D46" w:rsidTr="00F84D46">
        <w:trPr>
          <w:trHeight w:val="270"/>
        </w:trPr>
        <w:tc>
          <w:tcPr>
            <w:tcW w:w="1384" w:type="dxa"/>
            <w:noWrap/>
          </w:tcPr>
          <w:p w:rsidR="00DB741A" w:rsidRPr="00F84D46" w:rsidRDefault="00DB741A" w:rsidP="00F84D46">
            <w:r w:rsidRPr="00F84D46">
              <w:rPr>
                <w:rFonts w:hint="eastAsia"/>
              </w:rPr>
              <w:t>史云凤</w:t>
            </w:r>
          </w:p>
        </w:tc>
        <w:tc>
          <w:tcPr>
            <w:tcW w:w="2693" w:type="dxa"/>
            <w:noWrap/>
          </w:tcPr>
          <w:p w:rsidR="00DB741A" w:rsidRPr="00F84D46" w:rsidRDefault="00DB741A" w:rsidP="00F84D46">
            <w:r w:rsidRPr="00F84D46">
              <w:rPr>
                <w:rFonts w:hint="eastAsia"/>
              </w:rPr>
              <w:t>中医临床学院</w:t>
            </w:r>
          </w:p>
        </w:tc>
        <w:tc>
          <w:tcPr>
            <w:tcW w:w="3261" w:type="dxa"/>
            <w:noWrap/>
          </w:tcPr>
          <w:p w:rsidR="00DB741A" w:rsidRPr="00F84D46" w:rsidRDefault="00DB741A" w:rsidP="00F84D46">
            <w:r w:rsidRPr="00F84D46">
              <w:t>17</w:t>
            </w:r>
            <w:r w:rsidRPr="00F84D46">
              <w:rPr>
                <w:rFonts w:hint="eastAsia"/>
              </w:rPr>
              <w:t>中医定向班</w:t>
            </w:r>
          </w:p>
        </w:tc>
      </w:tr>
      <w:tr w:rsidR="00DB741A" w:rsidRPr="00F84D46" w:rsidTr="00F84D46">
        <w:trPr>
          <w:trHeight w:val="270"/>
        </w:trPr>
        <w:tc>
          <w:tcPr>
            <w:tcW w:w="1384" w:type="dxa"/>
            <w:noWrap/>
          </w:tcPr>
          <w:p w:rsidR="00DB741A" w:rsidRPr="00F84D46" w:rsidRDefault="00DB741A" w:rsidP="00F84D46">
            <w:r w:rsidRPr="00F84D46">
              <w:rPr>
                <w:rFonts w:hint="eastAsia"/>
              </w:rPr>
              <w:t>银苗朱</w:t>
            </w:r>
          </w:p>
        </w:tc>
        <w:tc>
          <w:tcPr>
            <w:tcW w:w="2693" w:type="dxa"/>
            <w:noWrap/>
          </w:tcPr>
          <w:p w:rsidR="00DB741A" w:rsidRPr="00F84D46" w:rsidRDefault="00DB741A" w:rsidP="00F84D46">
            <w:r w:rsidRPr="00F84D46">
              <w:rPr>
                <w:rFonts w:hint="eastAsia"/>
              </w:rPr>
              <w:t>中医临床学院</w:t>
            </w:r>
          </w:p>
        </w:tc>
        <w:tc>
          <w:tcPr>
            <w:tcW w:w="3261" w:type="dxa"/>
            <w:noWrap/>
          </w:tcPr>
          <w:p w:rsidR="00DB741A" w:rsidRPr="00F84D46" w:rsidRDefault="00DB741A" w:rsidP="00F84D46">
            <w:r w:rsidRPr="00F84D46">
              <w:t>17</w:t>
            </w:r>
            <w:r w:rsidRPr="00F84D46">
              <w:rPr>
                <w:rFonts w:hint="eastAsia"/>
              </w:rPr>
              <w:t>中医一班</w:t>
            </w:r>
          </w:p>
        </w:tc>
      </w:tr>
      <w:tr w:rsidR="00DB741A" w:rsidRPr="00F84D46" w:rsidTr="00F84D46">
        <w:trPr>
          <w:trHeight w:val="270"/>
        </w:trPr>
        <w:tc>
          <w:tcPr>
            <w:tcW w:w="1384" w:type="dxa"/>
            <w:noWrap/>
          </w:tcPr>
          <w:p w:rsidR="00DB741A" w:rsidRPr="00F84D46" w:rsidRDefault="00DB741A" w:rsidP="00F84D46">
            <w:r w:rsidRPr="00F84D46">
              <w:rPr>
                <w:rFonts w:hint="eastAsia"/>
              </w:rPr>
              <w:t>周妍辰</w:t>
            </w:r>
          </w:p>
        </w:tc>
        <w:tc>
          <w:tcPr>
            <w:tcW w:w="2693" w:type="dxa"/>
            <w:noWrap/>
          </w:tcPr>
          <w:p w:rsidR="00DB741A" w:rsidRPr="00F84D46" w:rsidRDefault="00DB741A" w:rsidP="00F84D46">
            <w:r w:rsidRPr="00F84D46">
              <w:rPr>
                <w:rFonts w:hint="eastAsia"/>
              </w:rPr>
              <w:t>中医临床学院</w:t>
            </w:r>
          </w:p>
        </w:tc>
        <w:tc>
          <w:tcPr>
            <w:tcW w:w="3261" w:type="dxa"/>
            <w:noWrap/>
          </w:tcPr>
          <w:p w:rsidR="00DB741A" w:rsidRPr="00F84D46" w:rsidRDefault="00DB741A" w:rsidP="00F84D46">
            <w:r w:rsidRPr="00F84D46">
              <w:t>18</w:t>
            </w:r>
            <w:r w:rsidRPr="00F84D46">
              <w:rPr>
                <w:rFonts w:hint="eastAsia"/>
              </w:rPr>
              <w:t>中医（</w:t>
            </w:r>
            <w:r w:rsidRPr="00F84D46">
              <w:t>5+3</w:t>
            </w:r>
            <w:r w:rsidRPr="00F84D46">
              <w:rPr>
                <w:rFonts w:hint="eastAsia"/>
              </w:rPr>
              <w:t>）一体化一班</w:t>
            </w:r>
          </w:p>
        </w:tc>
      </w:tr>
      <w:tr w:rsidR="00DB741A" w:rsidRPr="00F84D46" w:rsidTr="00F84D46">
        <w:trPr>
          <w:trHeight w:val="270"/>
        </w:trPr>
        <w:tc>
          <w:tcPr>
            <w:tcW w:w="1384" w:type="dxa"/>
            <w:noWrap/>
          </w:tcPr>
          <w:p w:rsidR="00DB741A" w:rsidRPr="00F84D46" w:rsidRDefault="00DB741A" w:rsidP="00F84D46">
            <w:r w:rsidRPr="00F84D46">
              <w:rPr>
                <w:rFonts w:hint="eastAsia"/>
              </w:rPr>
              <w:t>王雨馨</w:t>
            </w:r>
          </w:p>
        </w:tc>
        <w:tc>
          <w:tcPr>
            <w:tcW w:w="2693" w:type="dxa"/>
            <w:noWrap/>
          </w:tcPr>
          <w:p w:rsidR="00DB741A" w:rsidRPr="00F84D46" w:rsidRDefault="00DB741A" w:rsidP="00F84D46">
            <w:r w:rsidRPr="00F84D46">
              <w:rPr>
                <w:rFonts w:hint="eastAsia"/>
              </w:rPr>
              <w:t>中医临床学院</w:t>
            </w:r>
          </w:p>
        </w:tc>
        <w:tc>
          <w:tcPr>
            <w:tcW w:w="3261" w:type="dxa"/>
            <w:noWrap/>
          </w:tcPr>
          <w:p w:rsidR="00DB741A" w:rsidRPr="00F84D46" w:rsidRDefault="00DB741A" w:rsidP="00F84D46">
            <w:r w:rsidRPr="00F84D46">
              <w:t>18</w:t>
            </w:r>
            <w:r w:rsidRPr="00F84D46">
              <w:rPr>
                <w:rFonts w:hint="eastAsia"/>
              </w:rPr>
              <w:t>中医定向班</w:t>
            </w:r>
          </w:p>
        </w:tc>
      </w:tr>
      <w:tr w:rsidR="00DB741A" w:rsidRPr="00F84D46" w:rsidTr="00F84D46">
        <w:trPr>
          <w:trHeight w:val="270"/>
        </w:trPr>
        <w:tc>
          <w:tcPr>
            <w:tcW w:w="1384" w:type="dxa"/>
            <w:noWrap/>
          </w:tcPr>
          <w:p w:rsidR="00DB741A" w:rsidRPr="00F84D46" w:rsidRDefault="00DB741A" w:rsidP="00F84D46">
            <w:r w:rsidRPr="00F84D46">
              <w:rPr>
                <w:rFonts w:hint="eastAsia"/>
              </w:rPr>
              <w:t>肖瑶</w:t>
            </w:r>
          </w:p>
        </w:tc>
        <w:tc>
          <w:tcPr>
            <w:tcW w:w="2693" w:type="dxa"/>
            <w:noWrap/>
          </w:tcPr>
          <w:p w:rsidR="00DB741A" w:rsidRPr="00F84D46" w:rsidRDefault="00DB741A" w:rsidP="00F84D46">
            <w:r w:rsidRPr="00F84D46">
              <w:rPr>
                <w:rFonts w:hint="eastAsia"/>
              </w:rPr>
              <w:t>中医临床学院</w:t>
            </w:r>
          </w:p>
        </w:tc>
        <w:tc>
          <w:tcPr>
            <w:tcW w:w="3261" w:type="dxa"/>
            <w:noWrap/>
          </w:tcPr>
          <w:p w:rsidR="00DB741A" w:rsidRPr="00F84D46" w:rsidRDefault="00DB741A" w:rsidP="00F84D46">
            <w:r w:rsidRPr="00F84D46">
              <w:t>18</w:t>
            </w:r>
            <w:r w:rsidRPr="00F84D46">
              <w:rPr>
                <w:rFonts w:hint="eastAsia"/>
              </w:rPr>
              <w:t>中医四班</w:t>
            </w:r>
          </w:p>
        </w:tc>
      </w:tr>
      <w:tr w:rsidR="00DB741A" w:rsidRPr="00F84D46" w:rsidTr="00F84D46">
        <w:trPr>
          <w:trHeight w:val="270"/>
        </w:trPr>
        <w:tc>
          <w:tcPr>
            <w:tcW w:w="1384" w:type="dxa"/>
            <w:noWrap/>
          </w:tcPr>
          <w:p w:rsidR="00DB741A" w:rsidRPr="00F84D46" w:rsidRDefault="00DB741A" w:rsidP="00F84D46">
            <w:r w:rsidRPr="00F84D46">
              <w:rPr>
                <w:rFonts w:hint="eastAsia"/>
              </w:rPr>
              <w:t>黄睿</w:t>
            </w:r>
          </w:p>
        </w:tc>
        <w:tc>
          <w:tcPr>
            <w:tcW w:w="2693" w:type="dxa"/>
            <w:noWrap/>
          </w:tcPr>
          <w:p w:rsidR="00DB741A" w:rsidRPr="00F84D46" w:rsidRDefault="00DB741A" w:rsidP="00F84D46">
            <w:r w:rsidRPr="00F84D46">
              <w:rPr>
                <w:rFonts w:hint="eastAsia"/>
              </w:rPr>
              <w:t>中医临床学院</w:t>
            </w:r>
          </w:p>
        </w:tc>
        <w:tc>
          <w:tcPr>
            <w:tcW w:w="3261" w:type="dxa"/>
            <w:noWrap/>
          </w:tcPr>
          <w:p w:rsidR="00DB741A" w:rsidRPr="00F84D46" w:rsidRDefault="00DB741A" w:rsidP="00F84D46">
            <w:r w:rsidRPr="00F84D46">
              <w:t>17</w:t>
            </w:r>
            <w:r w:rsidRPr="00F84D46">
              <w:rPr>
                <w:rFonts w:hint="eastAsia"/>
              </w:rPr>
              <w:t>中医四班</w:t>
            </w:r>
          </w:p>
        </w:tc>
      </w:tr>
      <w:tr w:rsidR="00DB741A" w:rsidRPr="00F84D46" w:rsidTr="00F84D46">
        <w:trPr>
          <w:trHeight w:val="270"/>
        </w:trPr>
        <w:tc>
          <w:tcPr>
            <w:tcW w:w="1384" w:type="dxa"/>
            <w:noWrap/>
          </w:tcPr>
          <w:p w:rsidR="00DB741A" w:rsidRPr="00F84D46" w:rsidRDefault="00DB741A" w:rsidP="00F84D46">
            <w:r w:rsidRPr="00F84D46">
              <w:rPr>
                <w:rFonts w:hint="eastAsia"/>
              </w:rPr>
              <w:t>魏彩凤</w:t>
            </w:r>
          </w:p>
        </w:tc>
        <w:tc>
          <w:tcPr>
            <w:tcW w:w="2693" w:type="dxa"/>
            <w:noWrap/>
          </w:tcPr>
          <w:p w:rsidR="00DB741A" w:rsidRPr="00F84D46" w:rsidRDefault="00DB741A" w:rsidP="00F84D46">
            <w:r w:rsidRPr="00F84D46">
              <w:rPr>
                <w:rFonts w:hint="eastAsia"/>
              </w:rPr>
              <w:t>中医临床学院</w:t>
            </w:r>
          </w:p>
        </w:tc>
        <w:tc>
          <w:tcPr>
            <w:tcW w:w="3261" w:type="dxa"/>
            <w:noWrap/>
          </w:tcPr>
          <w:p w:rsidR="00DB741A" w:rsidRPr="00F84D46" w:rsidRDefault="00DB741A" w:rsidP="00F84D46">
            <w:r w:rsidRPr="00F84D46">
              <w:t>17</w:t>
            </w:r>
            <w:r w:rsidRPr="00F84D46">
              <w:rPr>
                <w:rFonts w:hint="eastAsia"/>
              </w:rPr>
              <w:t>中医定向班</w:t>
            </w:r>
          </w:p>
        </w:tc>
      </w:tr>
      <w:tr w:rsidR="00DB741A" w:rsidRPr="00F84D46" w:rsidTr="00F84D46">
        <w:trPr>
          <w:trHeight w:val="270"/>
        </w:trPr>
        <w:tc>
          <w:tcPr>
            <w:tcW w:w="1384" w:type="dxa"/>
            <w:noWrap/>
          </w:tcPr>
          <w:p w:rsidR="00DB741A" w:rsidRPr="00F84D46" w:rsidRDefault="00DB741A" w:rsidP="00F84D46">
            <w:r w:rsidRPr="00F84D46">
              <w:rPr>
                <w:rFonts w:hint="eastAsia"/>
              </w:rPr>
              <w:t>何文洁</w:t>
            </w:r>
          </w:p>
        </w:tc>
        <w:tc>
          <w:tcPr>
            <w:tcW w:w="2693" w:type="dxa"/>
            <w:noWrap/>
          </w:tcPr>
          <w:p w:rsidR="00DB741A" w:rsidRPr="00F84D46" w:rsidRDefault="00DB741A" w:rsidP="00F84D46">
            <w:r w:rsidRPr="00F84D46">
              <w:rPr>
                <w:rFonts w:hint="eastAsia"/>
              </w:rPr>
              <w:t>基础医学院</w:t>
            </w:r>
          </w:p>
        </w:tc>
        <w:tc>
          <w:tcPr>
            <w:tcW w:w="3261" w:type="dxa"/>
            <w:noWrap/>
          </w:tcPr>
          <w:p w:rsidR="00DB741A" w:rsidRPr="00F84D46" w:rsidRDefault="00DB741A" w:rsidP="00F84D46">
            <w:r w:rsidRPr="00F84D46">
              <w:t>17</w:t>
            </w:r>
            <w:r w:rsidRPr="00F84D46">
              <w:rPr>
                <w:rFonts w:hint="eastAsia"/>
              </w:rPr>
              <w:t>生技一班</w:t>
            </w:r>
          </w:p>
        </w:tc>
      </w:tr>
      <w:tr w:rsidR="00DB741A" w:rsidRPr="00F84D46" w:rsidTr="00F84D46">
        <w:trPr>
          <w:trHeight w:val="270"/>
        </w:trPr>
        <w:tc>
          <w:tcPr>
            <w:tcW w:w="1384" w:type="dxa"/>
            <w:noWrap/>
          </w:tcPr>
          <w:p w:rsidR="00DB741A" w:rsidRPr="00F84D46" w:rsidRDefault="00DB741A" w:rsidP="00F84D46">
            <w:r w:rsidRPr="00F84D46">
              <w:rPr>
                <w:rFonts w:hint="eastAsia"/>
              </w:rPr>
              <w:t>高宇彤</w:t>
            </w:r>
          </w:p>
        </w:tc>
        <w:tc>
          <w:tcPr>
            <w:tcW w:w="2693" w:type="dxa"/>
            <w:noWrap/>
          </w:tcPr>
          <w:p w:rsidR="00DB741A" w:rsidRPr="00F84D46" w:rsidRDefault="00DB741A" w:rsidP="00F84D46">
            <w:r w:rsidRPr="00F84D46">
              <w:rPr>
                <w:rFonts w:hint="eastAsia"/>
              </w:rPr>
              <w:t>基础医学院</w:t>
            </w:r>
          </w:p>
        </w:tc>
        <w:tc>
          <w:tcPr>
            <w:tcW w:w="3261" w:type="dxa"/>
            <w:noWrap/>
          </w:tcPr>
          <w:p w:rsidR="00DB741A" w:rsidRPr="00F84D46" w:rsidRDefault="00DB741A" w:rsidP="00F84D46">
            <w:r w:rsidRPr="00F84D46">
              <w:t>17</w:t>
            </w:r>
            <w:r w:rsidRPr="00F84D46">
              <w:rPr>
                <w:rFonts w:hint="eastAsia"/>
              </w:rPr>
              <w:t>生技一班</w:t>
            </w:r>
          </w:p>
        </w:tc>
      </w:tr>
      <w:tr w:rsidR="00DB741A" w:rsidRPr="00F84D46" w:rsidTr="00F84D46">
        <w:trPr>
          <w:trHeight w:val="270"/>
        </w:trPr>
        <w:tc>
          <w:tcPr>
            <w:tcW w:w="1384" w:type="dxa"/>
            <w:noWrap/>
          </w:tcPr>
          <w:p w:rsidR="00DB741A" w:rsidRPr="00F84D46" w:rsidRDefault="00DB741A" w:rsidP="00F84D46">
            <w:r w:rsidRPr="00F84D46">
              <w:rPr>
                <w:rFonts w:hint="eastAsia"/>
              </w:rPr>
              <w:t>李淑娴</w:t>
            </w:r>
          </w:p>
        </w:tc>
        <w:tc>
          <w:tcPr>
            <w:tcW w:w="2693" w:type="dxa"/>
            <w:noWrap/>
          </w:tcPr>
          <w:p w:rsidR="00DB741A" w:rsidRPr="00F84D46" w:rsidRDefault="00DB741A" w:rsidP="00F84D46">
            <w:r w:rsidRPr="00F84D46">
              <w:rPr>
                <w:rFonts w:hint="eastAsia"/>
              </w:rPr>
              <w:t>基础医学院</w:t>
            </w:r>
          </w:p>
        </w:tc>
        <w:tc>
          <w:tcPr>
            <w:tcW w:w="3261" w:type="dxa"/>
            <w:noWrap/>
          </w:tcPr>
          <w:p w:rsidR="00DB741A" w:rsidRPr="00F84D46" w:rsidRDefault="00DB741A" w:rsidP="00F84D46">
            <w:r w:rsidRPr="00F84D46">
              <w:t>17</w:t>
            </w:r>
            <w:r w:rsidRPr="00F84D46">
              <w:rPr>
                <w:rFonts w:hint="eastAsia"/>
              </w:rPr>
              <w:t>生技一班</w:t>
            </w:r>
          </w:p>
        </w:tc>
      </w:tr>
      <w:tr w:rsidR="00DB741A" w:rsidRPr="00F84D46" w:rsidTr="00F84D46">
        <w:trPr>
          <w:trHeight w:val="270"/>
        </w:trPr>
        <w:tc>
          <w:tcPr>
            <w:tcW w:w="1384" w:type="dxa"/>
            <w:noWrap/>
          </w:tcPr>
          <w:p w:rsidR="00DB741A" w:rsidRPr="00F84D46" w:rsidRDefault="00DB741A" w:rsidP="00F84D46">
            <w:r w:rsidRPr="00F84D46">
              <w:rPr>
                <w:rFonts w:hint="eastAsia"/>
              </w:rPr>
              <w:t>廖心渝</w:t>
            </w:r>
          </w:p>
        </w:tc>
        <w:tc>
          <w:tcPr>
            <w:tcW w:w="2693" w:type="dxa"/>
            <w:noWrap/>
          </w:tcPr>
          <w:p w:rsidR="00DB741A" w:rsidRPr="00F84D46" w:rsidRDefault="00DB741A" w:rsidP="00F84D46">
            <w:r w:rsidRPr="00F84D46">
              <w:rPr>
                <w:rFonts w:hint="eastAsia"/>
              </w:rPr>
              <w:t>制药与食品工程学院</w:t>
            </w:r>
          </w:p>
        </w:tc>
        <w:tc>
          <w:tcPr>
            <w:tcW w:w="3261" w:type="dxa"/>
            <w:noWrap/>
          </w:tcPr>
          <w:p w:rsidR="00DB741A" w:rsidRPr="00F84D46" w:rsidRDefault="00DB741A" w:rsidP="00F84D46">
            <w:r w:rsidRPr="00F84D46">
              <w:t>17</w:t>
            </w:r>
            <w:r w:rsidRPr="00F84D46">
              <w:rPr>
                <w:rFonts w:hint="eastAsia"/>
              </w:rPr>
              <w:t>生物工程一班</w:t>
            </w:r>
          </w:p>
        </w:tc>
      </w:tr>
      <w:tr w:rsidR="00DB741A" w:rsidRPr="00F84D46" w:rsidTr="00F84D46">
        <w:trPr>
          <w:trHeight w:val="270"/>
        </w:trPr>
        <w:tc>
          <w:tcPr>
            <w:tcW w:w="1384" w:type="dxa"/>
            <w:noWrap/>
          </w:tcPr>
          <w:p w:rsidR="00DB741A" w:rsidRPr="00F84D46" w:rsidRDefault="00DB741A" w:rsidP="00F84D46">
            <w:r w:rsidRPr="00F84D46">
              <w:rPr>
                <w:rFonts w:hint="eastAsia"/>
              </w:rPr>
              <w:t>蔡依纯</w:t>
            </w:r>
          </w:p>
        </w:tc>
        <w:tc>
          <w:tcPr>
            <w:tcW w:w="2693" w:type="dxa"/>
            <w:noWrap/>
          </w:tcPr>
          <w:p w:rsidR="00DB741A" w:rsidRPr="00F84D46" w:rsidRDefault="00DB741A" w:rsidP="00F84D46">
            <w:r w:rsidRPr="00F84D46">
              <w:rPr>
                <w:rFonts w:hint="eastAsia"/>
              </w:rPr>
              <w:t>制药与食品工程学院</w:t>
            </w:r>
          </w:p>
        </w:tc>
        <w:tc>
          <w:tcPr>
            <w:tcW w:w="3261" w:type="dxa"/>
            <w:noWrap/>
          </w:tcPr>
          <w:p w:rsidR="00DB741A" w:rsidRPr="00F84D46" w:rsidRDefault="00DB741A" w:rsidP="00F84D46">
            <w:r w:rsidRPr="00F84D46">
              <w:t>18</w:t>
            </w:r>
            <w:r w:rsidRPr="00F84D46">
              <w:rPr>
                <w:rFonts w:hint="eastAsia"/>
              </w:rPr>
              <w:t>生物制药一班</w:t>
            </w:r>
          </w:p>
        </w:tc>
      </w:tr>
      <w:tr w:rsidR="00DB741A" w:rsidRPr="00F84D46" w:rsidTr="00F84D46">
        <w:trPr>
          <w:trHeight w:val="270"/>
        </w:trPr>
        <w:tc>
          <w:tcPr>
            <w:tcW w:w="1384" w:type="dxa"/>
            <w:noWrap/>
          </w:tcPr>
          <w:p w:rsidR="00DB741A" w:rsidRPr="00F84D46" w:rsidRDefault="00DB741A" w:rsidP="00F84D46">
            <w:r w:rsidRPr="00F84D46">
              <w:rPr>
                <w:rFonts w:hint="eastAsia"/>
              </w:rPr>
              <w:t>程泽彤</w:t>
            </w:r>
          </w:p>
        </w:tc>
        <w:tc>
          <w:tcPr>
            <w:tcW w:w="2693" w:type="dxa"/>
            <w:noWrap/>
          </w:tcPr>
          <w:p w:rsidR="00DB741A" w:rsidRPr="00F84D46" w:rsidRDefault="00DB741A" w:rsidP="00F84D46">
            <w:r w:rsidRPr="00F84D46">
              <w:rPr>
                <w:rFonts w:hint="eastAsia"/>
              </w:rPr>
              <w:t>制药与食品工程学院</w:t>
            </w:r>
          </w:p>
        </w:tc>
        <w:tc>
          <w:tcPr>
            <w:tcW w:w="3261" w:type="dxa"/>
            <w:noWrap/>
          </w:tcPr>
          <w:p w:rsidR="00DB741A" w:rsidRPr="00F84D46" w:rsidRDefault="00DB741A" w:rsidP="00F84D46">
            <w:r w:rsidRPr="00F84D46">
              <w:t>18</w:t>
            </w:r>
            <w:r w:rsidRPr="00F84D46">
              <w:rPr>
                <w:rFonts w:hint="eastAsia"/>
              </w:rPr>
              <w:t>生物制药一班</w:t>
            </w:r>
          </w:p>
        </w:tc>
      </w:tr>
      <w:tr w:rsidR="00DB741A" w:rsidRPr="00F84D46" w:rsidTr="00F84D46">
        <w:trPr>
          <w:trHeight w:val="270"/>
        </w:trPr>
        <w:tc>
          <w:tcPr>
            <w:tcW w:w="1384" w:type="dxa"/>
            <w:noWrap/>
          </w:tcPr>
          <w:p w:rsidR="00DB741A" w:rsidRPr="00F84D46" w:rsidRDefault="00DB741A" w:rsidP="00F84D46">
            <w:r w:rsidRPr="00F84D46">
              <w:rPr>
                <w:rFonts w:hint="eastAsia"/>
              </w:rPr>
              <w:t>杨蕾</w:t>
            </w:r>
          </w:p>
        </w:tc>
        <w:tc>
          <w:tcPr>
            <w:tcW w:w="2693" w:type="dxa"/>
            <w:noWrap/>
          </w:tcPr>
          <w:p w:rsidR="00DB741A" w:rsidRPr="00F84D46" w:rsidRDefault="00DB741A" w:rsidP="00F84D46">
            <w:r w:rsidRPr="00F84D46">
              <w:rPr>
                <w:rFonts w:hint="eastAsia"/>
              </w:rPr>
              <w:t>制药与食品工程学院</w:t>
            </w:r>
          </w:p>
        </w:tc>
        <w:tc>
          <w:tcPr>
            <w:tcW w:w="3261" w:type="dxa"/>
            <w:noWrap/>
          </w:tcPr>
          <w:p w:rsidR="00DB741A" w:rsidRPr="00F84D46" w:rsidRDefault="00DB741A" w:rsidP="00F84D46">
            <w:r w:rsidRPr="00F84D46">
              <w:t>18</w:t>
            </w:r>
            <w:r w:rsidRPr="00F84D46">
              <w:rPr>
                <w:rFonts w:hint="eastAsia"/>
              </w:rPr>
              <w:t>食品一班</w:t>
            </w:r>
          </w:p>
        </w:tc>
      </w:tr>
      <w:tr w:rsidR="00DB741A" w:rsidRPr="00F84D46" w:rsidTr="00F84D46">
        <w:trPr>
          <w:trHeight w:val="270"/>
        </w:trPr>
        <w:tc>
          <w:tcPr>
            <w:tcW w:w="1384" w:type="dxa"/>
            <w:noWrap/>
          </w:tcPr>
          <w:p w:rsidR="00DB741A" w:rsidRPr="00F84D46" w:rsidRDefault="00DB741A" w:rsidP="00F84D46">
            <w:r w:rsidRPr="00F84D46">
              <w:rPr>
                <w:rFonts w:hint="eastAsia"/>
              </w:rPr>
              <w:t>李晓丽</w:t>
            </w:r>
          </w:p>
        </w:tc>
        <w:tc>
          <w:tcPr>
            <w:tcW w:w="2693" w:type="dxa"/>
            <w:noWrap/>
          </w:tcPr>
          <w:p w:rsidR="00DB741A" w:rsidRPr="00F84D46" w:rsidRDefault="00DB741A" w:rsidP="00F84D46">
            <w:r w:rsidRPr="00F84D46">
              <w:rPr>
                <w:rFonts w:hint="eastAsia"/>
              </w:rPr>
              <w:t>中西医结合临床学院</w:t>
            </w:r>
          </w:p>
        </w:tc>
        <w:tc>
          <w:tcPr>
            <w:tcW w:w="3261" w:type="dxa"/>
            <w:noWrap/>
          </w:tcPr>
          <w:p w:rsidR="00DB741A" w:rsidRPr="00F84D46" w:rsidRDefault="00DB741A" w:rsidP="00F84D46">
            <w:r w:rsidRPr="00F84D46">
              <w:t>17</w:t>
            </w:r>
            <w:r w:rsidRPr="00F84D46">
              <w:rPr>
                <w:rFonts w:hint="eastAsia"/>
              </w:rPr>
              <w:t>中西医</w:t>
            </w:r>
            <w:r w:rsidRPr="00F84D46">
              <w:t>4</w:t>
            </w:r>
            <w:r w:rsidRPr="00F84D46">
              <w:rPr>
                <w:rFonts w:hint="eastAsia"/>
              </w:rPr>
              <w:t>班</w:t>
            </w:r>
          </w:p>
        </w:tc>
      </w:tr>
      <w:tr w:rsidR="00DB741A" w:rsidRPr="00F84D46" w:rsidTr="00F84D46">
        <w:trPr>
          <w:trHeight w:val="270"/>
        </w:trPr>
        <w:tc>
          <w:tcPr>
            <w:tcW w:w="1384" w:type="dxa"/>
            <w:noWrap/>
          </w:tcPr>
          <w:p w:rsidR="00DB741A" w:rsidRPr="00F84D46" w:rsidRDefault="00DB741A" w:rsidP="00F84D46">
            <w:r w:rsidRPr="00F84D46">
              <w:rPr>
                <w:rFonts w:hint="eastAsia"/>
              </w:rPr>
              <w:t>武国昱</w:t>
            </w:r>
          </w:p>
        </w:tc>
        <w:tc>
          <w:tcPr>
            <w:tcW w:w="2693" w:type="dxa"/>
            <w:noWrap/>
          </w:tcPr>
          <w:p w:rsidR="00DB741A" w:rsidRPr="00F84D46" w:rsidRDefault="00DB741A" w:rsidP="00F84D46">
            <w:r w:rsidRPr="00F84D46">
              <w:rPr>
                <w:rFonts w:hint="eastAsia"/>
              </w:rPr>
              <w:t>中西医结合临床学院</w:t>
            </w:r>
          </w:p>
        </w:tc>
        <w:tc>
          <w:tcPr>
            <w:tcW w:w="3261" w:type="dxa"/>
            <w:noWrap/>
          </w:tcPr>
          <w:p w:rsidR="00DB741A" w:rsidRPr="00F84D46" w:rsidRDefault="00DB741A" w:rsidP="00F84D46">
            <w:r w:rsidRPr="00F84D46">
              <w:t>18</w:t>
            </w:r>
            <w:r w:rsidRPr="00F84D46">
              <w:rPr>
                <w:rFonts w:hint="eastAsia"/>
              </w:rPr>
              <w:t>中西医</w:t>
            </w:r>
            <w:r w:rsidRPr="00F84D46">
              <w:t>5</w:t>
            </w:r>
            <w:r w:rsidRPr="00F84D46">
              <w:rPr>
                <w:rFonts w:hint="eastAsia"/>
              </w:rPr>
              <w:t>班</w:t>
            </w:r>
          </w:p>
        </w:tc>
      </w:tr>
      <w:tr w:rsidR="00DB741A" w:rsidRPr="00F84D46" w:rsidTr="00F84D46">
        <w:trPr>
          <w:trHeight w:val="270"/>
        </w:trPr>
        <w:tc>
          <w:tcPr>
            <w:tcW w:w="1384" w:type="dxa"/>
            <w:noWrap/>
          </w:tcPr>
          <w:p w:rsidR="00DB741A" w:rsidRPr="00F84D46" w:rsidRDefault="00DB741A" w:rsidP="00F84D46">
            <w:r w:rsidRPr="00F84D46">
              <w:rPr>
                <w:rFonts w:hint="eastAsia"/>
              </w:rPr>
              <w:t>孙悦</w:t>
            </w:r>
          </w:p>
        </w:tc>
        <w:tc>
          <w:tcPr>
            <w:tcW w:w="2693" w:type="dxa"/>
            <w:noWrap/>
          </w:tcPr>
          <w:p w:rsidR="00DB741A" w:rsidRPr="00F84D46" w:rsidRDefault="00DB741A" w:rsidP="00F84D46">
            <w:r w:rsidRPr="00F84D46">
              <w:rPr>
                <w:rFonts w:hint="eastAsia"/>
              </w:rPr>
              <w:t>针灸推拿学院</w:t>
            </w:r>
          </w:p>
        </w:tc>
        <w:tc>
          <w:tcPr>
            <w:tcW w:w="3261" w:type="dxa"/>
            <w:noWrap/>
          </w:tcPr>
          <w:p w:rsidR="00DB741A" w:rsidRPr="00F84D46" w:rsidRDefault="00DB741A" w:rsidP="00F84D46">
            <w:r w:rsidRPr="00F84D46">
              <w:t>18</w:t>
            </w:r>
            <w:r w:rsidRPr="00F84D46">
              <w:rPr>
                <w:rFonts w:hint="eastAsia"/>
              </w:rPr>
              <w:t>针推</w:t>
            </w:r>
            <w:r w:rsidRPr="00F84D46">
              <w:t>4</w:t>
            </w:r>
            <w:r w:rsidRPr="00F84D46">
              <w:rPr>
                <w:rFonts w:hint="eastAsia"/>
              </w:rPr>
              <w:t>班</w:t>
            </w:r>
          </w:p>
        </w:tc>
      </w:tr>
      <w:tr w:rsidR="00DB741A" w:rsidRPr="00F84D46" w:rsidTr="00F84D46">
        <w:trPr>
          <w:trHeight w:val="270"/>
        </w:trPr>
        <w:tc>
          <w:tcPr>
            <w:tcW w:w="1384" w:type="dxa"/>
            <w:noWrap/>
          </w:tcPr>
          <w:p w:rsidR="00DB741A" w:rsidRPr="00F84D46" w:rsidRDefault="00DB741A" w:rsidP="00F84D46">
            <w:r w:rsidRPr="00F84D46">
              <w:rPr>
                <w:rFonts w:hint="eastAsia"/>
              </w:rPr>
              <w:t>王雨晴</w:t>
            </w:r>
          </w:p>
        </w:tc>
        <w:tc>
          <w:tcPr>
            <w:tcW w:w="2693" w:type="dxa"/>
            <w:noWrap/>
          </w:tcPr>
          <w:p w:rsidR="00DB741A" w:rsidRPr="00F84D46" w:rsidRDefault="00DB741A" w:rsidP="00F84D46">
            <w:r w:rsidRPr="00F84D46">
              <w:rPr>
                <w:rFonts w:hint="eastAsia"/>
              </w:rPr>
              <w:t>护理学院</w:t>
            </w:r>
          </w:p>
        </w:tc>
        <w:tc>
          <w:tcPr>
            <w:tcW w:w="3261" w:type="dxa"/>
            <w:noWrap/>
          </w:tcPr>
          <w:p w:rsidR="00DB741A" w:rsidRPr="00F84D46" w:rsidRDefault="00DB741A" w:rsidP="00F84D46">
            <w:r w:rsidRPr="00F84D46">
              <w:t>17</w:t>
            </w:r>
            <w:r w:rsidRPr="00F84D46">
              <w:rPr>
                <w:rFonts w:hint="eastAsia"/>
              </w:rPr>
              <w:t>涉外护理一班</w:t>
            </w:r>
          </w:p>
        </w:tc>
      </w:tr>
      <w:tr w:rsidR="00DB741A" w:rsidRPr="00F84D46" w:rsidTr="00F84D46">
        <w:trPr>
          <w:trHeight w:val="270"/>
        </w:trPr>
        <w:tc>
          <w:tcPr>
            <w:tcW w:w="1384" w:type="dxa"/>
            <w:noWrap/>
          </w:tcPr>
          <w:p w:rsidR="00DB741A" w:rsidRPr="00F84D46" w:rsidRDefault="00DB741A" w:rsidP="00F84D46">
            <w:r w:rsidRPr="00F84D46">
              <w:rPr>
                <w:rFonts w:hint="eastAsia"/>
              </w:rPr>
              <w:t>陶青青</w:t>
            </w:r>
          </w:p>
        </w:tc>
        <w:tc>
          <w:tcPr>
            <w:tcW w:w="2693" w:type="dxa"/>
            <w:noWrap/>
          </w:tcPr>
          <w:p w:rsidR="00DB741A" w:rsidRPr="00F84D46" w:rsidRDefault="00DB741A" w:rsidP="00F84D46">
            <w:r w:rsidRPr="00F84D46">
              <w:rPr>
                <w:rFonts w:hint="eastAsia"/>
              </w:rPr>
              <w:t>护理学院</w:t>
            </w:r>
          </w:p>
        </w:tc>
        <w:tc>
          <w:tcPr>
            <w:tcW w:w="3261" w:type="dxa"/>
            <w:noWrap/>
          </w:tcPr>
          <w:p w:rsidR="00DB741A" w:rsidRPr="00F84D46" w:rsidRDefault="00DB741A" w:rsidP="00F84D46">
            <w:r w:rsidRPr="00F84D46">
              <w:t>17</w:t>
            </w:r>
            <w:r w:rsidRPr="00F84D46">
              <w:rPr>
                <w:rFonts w:hint="eastAsia"/>
              </w:rPr>
              <w:t>护理一班</w:t>
            </w:r>
          </w:p>
        </w:tc>
      </w:tr>
      <w:tr w:rsidR="00DB741A" w:rsidRPr="00F84D46" w:rsidTr="00F84D46">
        <w:trPr>
          <w:trHeight w:val="270"/>
        </w:trPr>
        <w:tc>
          <w:tcPr>
            <w:tcW w:w="1384" w:type="dxa"/>
            <w:noWrap/>
          </w:tcPr>
          <w:p w:rsidR="00DB741A" w:rsidRPr="00F84D46" w:rsidRDefault="00DB741A" w:rsidP="00F84D46">
            <w:r w:rsidRPr="00F84D46">
              <w:rPr>
                <w:rFonts w:hint="eastAsia"/>
              </w:rPr>
              <w:t>李阿秀</w:t>
            </w:r>
          </w:p>
        </w:tc>
        <w:tc>
          <w:tcPr>
            <w:tcW w:w="2693" w:type="dxa"/>
            <w:noWrap/>
          </w:tcPr>
          <w:p w:rsidR="00DB741A" w:rsidRPr="00F84D46" w:rsidRDefault="00DB741A" w:rsidP="00F84D46">
            <w:r w:rsidRPr="00F84D46">
              <w:rPr>
                <w:rFonts w:hint="eastAsia"/>
              </w:rPr>
              <w:t>护理学院</w:t>
            </w:r>
          </w:p>
        </w:tc>
        <w:tc>
          <w:tcPr>
            <w:tcW w:w="3261" w:type="dxa"/>
            <w:noWrap/>
          </w:tcPr>
          <w:p w:rsidR="00DB741A" w:rsidRPr="00F84D46" w:rsidRDefault="00DB741A" w:rsidP="00F84D46">
            <w:r w:rsidRPr="00F84D46">
              <w:t>18</w:t>
            </w:r>
            <w:r w:rsidRPr="00F84D46">
              <w:rPr>
                <w:rFonts w:hint="eastAsia"/>
              </w:rPr>
              <w:t>涉外护理二班</w:t>
            </w:r>
          </w:p>
        </w:tc>
      </w:tr>
    </w:tbl>
    <w:p w:rsidR="00DB741A" w:rsidRPr="005F05A6" w:rsidRDefault="00DB741A" w:rsidP="005F05A6">
      <w:pPr>
        <w:ind w:right="840"/>
        <w:jc w:val="right"/>
      </w:pPr>
      <w:r>
        <w:rPr>
          <w:rFonts w:hint="eastAsia"/>
        </w:rPr>
        <w:t>获得名次：第二名</w:t>
      </w:r>
    </w:p>
    <w:sectPr w:rsidR="00DB741A" w:rsidRPr="005F05A6" w:rsidSect="005A769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2"/>
  <w:bordersDoNotSurroundHeader/>
  <w:bordersDoNotSurroundFooter/>
  <w:documentProtection w:edit="readOnly" w:enforcement="1" w:cryptProviderType="rsaFull" w:cryptAlgorithmClass="hash" w:cryptAlgorithmType="typeAny" w:cryptAlgorithmSid="4" w:cryptSpinCount="100000" w:hash="p0O2pV8TGJb5tT1XE2V/bzKZlvw=" w:salt="vvXRt+y3sSuFEcIhC+4VUg==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365EB"/>
    <w:rsid w:val="001C5309"/>
    <w:rsid w:val="005A769A"/>
    <w:rsid w:val="005F05A6"/>
    <w:rsid w:val="00A365EB"/>
    <w:rsid w:val="00BE1167"/>
    <w:rsid w:val="00DB741A"/>
    <w:rsid w:val="00E6525F"/>
    <w:rsid w:val="00F60DBD"/>
    <w:rsid w:val="00F84D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769A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1C5309"/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95270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</TotalTime>
  <Pages>1</Pages>
  <Words>71</Words>
  <Characters>406</Characters>
  <Application>Microsoft Office Outlook</Application>
  <DocSecurity>8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何 文洁</dc:creator>
  <cp:keywords/>
  <dc:description/>
  <cp:lastModifiedBy>侯玲</cp:lastModifiedBy>
  <cp:revision>4</cp:revision>
  <dcterms:created xsi:type="dcterms:W3CDTF">2019-08-29T05:20:00Z</dcterms:created>
  <dcterms:modified xsi:type="dcterms:W3CDTF">2019-09-12T09:22:00Z</dcterms:modified>
</cp:coreProperties>
</file>