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10C" w:rsidRDefault="008A310C" w:rsidP="00CB6577">
      <w:pPr>
        <w:jc w:val="center"/>
        <w:rPr>
          <w:b/>
          <w:sz w:val="32"/>
        </w:rPr>
      </w:pPr>
      <w:r w:rsidRPr="00CB6577">
        <w:rPr>
          <w:b/>
          <w:sz w:val="32"/>
        </w:rPr>
        <w:t>2019</w:t>
      </w:r>
      <w:r w:rsidRPr="00CB6577">
        <w:rPr>
          <w:rFonts w:hint="eastAsia"/>
          <w:b/>
          <w:sz w:val="32"/>
        </w:rPr>
        <w:t>山西省学生排球赛参赛名单</w:t>
      </w:r>
      <w:r>
        <w:rPr>
          <w:rFonts w:hint="eastAsia"/>
          <w:b/>
          <w:sz w:val="32"/>
        </w:rPr>
        <w:t>（女子）</w:t>
      </w:r>
    </w:p>
    <w:p w:rsidR="008A310C" w:rsidRDefault="008A310C" w:rsidP="00CB6577">
      <w:pPr>
        <w:jc w:val="right"/>
        <w:rPr>
          <w:b/>
          <w:sz w:val="22"/>
        </w:rPr>
      </w:pPr>
      <w:r w:rsidRPr="00CB6577">
        <w:rPr>
          <w:rFonts w:hint="eastAsia"/>
          <w:b/>
          <w:sz w:val="22"/>
        </w:rPr>
        <w:t>带队老师：刘景玉</w:t>
      </w:r>
      <w:r w:rsidRPr="00CB6577">
        <w:rPr>
          <w:b/>
          <w:sz w:val="22"/>
        </w:rPr>
        <w:t xml:space="preserve"> </w:t>
      </w:r>
      <w:r w:rsidRPr="00CB6577">
        <w:rPr>
          <w:rFonts w:hint="eastAsia"/>
          <w:b/>
          <w:sz w:val="22"/>
        </w:rPr>
        <w:t>王浩娟</w:t>
      </w:r>
    </w:p>
    <w:p w:rsidR="008A310C" w:rsidRDefault="008A310C" w:rsidP="00CB6577">
      <w:pPr>
        <w:jc w:val="right"/>
        <w:rPr>
          <w:b/>
          <w:sz w:val="22"/>
        </w:rPr>
      </w:pPr>
      <w:r>
        <w:rPr>
          <w:rFonts w:hint="eastAsia"/>
          <w:b/>
          <w:sz w:val="22"/>
        </w:rPr>
        <w:t>获得名次：大学女子组第三名</w:t>
      </w:r>
    </w:p>
    <w:tbl>
      <w:tblPr>
        <w:tblW w:w="86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09"/>
        <w:gridCol w:w="2410"/>
        <w:gridCol w:w="2977"/>
        <w:gridCol w:w="1417"/>
      </w:tblGrid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姓名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班级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学号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王雪霞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16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级护理</w:t>
            </w: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2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16060236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谷倩倩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护理学院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级护理</w:t>
            </w: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17060108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王兆南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中医临床学院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16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级中医</w:t>
            </w: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16020134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武燕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中医临床学院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16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级中医定向班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16020437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张蔷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制药与食品工程学院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级食品科学与工程一班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17080340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何楚汶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医药管理学院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信管一班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17070111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周聪伶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基础医学院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级生物技术班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17010146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范慕博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基础医学院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级生物技术班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17010108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张赛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基础医学院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级生物技术班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17010142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尹晓萍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中药学院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18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级中药</w:t>
            </w: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2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18050241</w:t>
            </w:r>
          </w:p>
        </w:tc>
      </w:tr>
      <w:tr w:rsidR="008A310C" w:rsidRPr="00C750B5" w:rsidTr="00C750B5">
        <w:tc>
          <w:tcPr>
            <w:tcW w:w="1809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张子行</w:t>
            </w:r>
          </w:p>
        </w:tc>
        <w:tc>
          <w:tcPr>
            <w:tcW w:w="2410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中药学院</w:t>
            </w:r>
          </w:p>
        </w:tc>
        <w:tc>
          <w:tcPr>
            <w:tcW w:w="297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18</w:t>
            </w:r>
            <w:r w:rsidRPr="00C750B5">
              <w:rPr>
                <w:rFonts w:ascii="宋体" w:hAnsi="宋体" w:cs="宋体" w:hint="eastAsia"/>
                <w:b/>
                <w:color w:val="000000"/>
                <w:kern w:val="0"/>
                <w:sz w:val="22"/>
              </w:rPr>
              <w:t>级临床中药班</w:t>
            </w:r>
          </w:p>
        </w:tc>
        <w:tc>
          <w:tcPr>
            <w:tcW w:w="1417" w:type="dxa"/>
            <w:vAlign w:val="center"/>
          </w:tcPr>
          <w:p w:rsidR="008A310C" w:rsidRPr="00C750B5" w:rsidRDefault="008A310C" w:rsidP="00C750B5">
            <w:pPr>
              <w:widowControl/>
              <w:jc w:val="center"/>
              <w:rPr>
                <w:rFonts w:ascii="宋体" w:cs="宋体"/>
                <w:b/>
                <w:color w:val="000000"/>
                <w:kern w:val="0"/>
                <w:sz w:val="22"/>
              </w:rPr>
            </w:pPr>
            <w:r w:rsidRPr="00C750B5">
              <w:rPr>
                <w:rFonts w:ascii="宋体" w:hAnsi="宋体" w:cs="宋体"/>
                <w:b/>
                <w:color w:val="000000"/>
                <w:kern w:val="0"/>
                <w:sz w:val="22"/>
              </w:rPr>
              <w:t>18050434</w:t>
            </w:r>
          </w:p>
        </w:tc>
      </w:tr>
    </w:tbl>
    <w:p w:rsidR="008A310C" w:rsidRPr="00CB6577" w:rsidRDefault="008A310C" w:rsidP="00CB6577">
      <w:pPr>
        <w:jc w:val="right"/>
        <w:rPr>
          <w:b/>
          <w:sz w:val="22"/>
        </w:rPr>
      </w:pPr>
      <w:bookmarkStart w:id="0" w:name="_GoBack"/>
      <w:bookmarkEnd w:id="0"/>
    </w:p>
    <w:sectPr w:rsidR="008A310C" w:rsidRPr="00CB6577" w:rsidSect="00C204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310C" w:rsidRDefault="008A310C" w:rsidP="007B5624">
      <w:r>
        <w:separator/>
      </w:r>
    </w:p>
  </w:endnote>
  <w:endnote w:type="continuationSeparator" w:id="0">
    <w:p w:rsidR="008A310C" w:rsidRDefault="008A310C" w:rsidP="007B5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310C" w:rsidRDefault="008A310C" w:rsidP="007B5624">
      <w:r>
        <w:separator/>
      </w:r>
    </w:p>
  </w:footnote>
  <w:footnote w:type="continuationSeparator" w:id="0">
    <w:p w:rsidR="008A310C" w:rsidRDefault="008A310C" w:rsidP="007B56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cumentProtection w:edit="readOnly" w:enforcement="1" w:cryptProviderType="rsaFull" w:cryptAlgorithmClass="hash" w:cryptAlgorithmType="typeAny" w:cryptAlgorithmSid="4" w:cryptSpinCount="100000" w:hash="tJxYVBVHfAhkMNiBDVEHLqSN4Fs=" w:salt="VFvrsi2AUQAe3jNXcxgCNw==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4C89"/>
    <w:rsid w:val="001E27BF"/>
    <w:rsid w:val="003841B9"/>
    <w:rsid w:val="00445EE4"/>
    <w:rsid w:val="004861FF"/>
    <w:rsid w:val="005C16D4"/>
    <w:rsid w:val="00686A54"/>
    <w:rsid w:val="006E479F"/>
    <w:rsid w:val="007B5624"/>
    <w:rsid w:val="008A310C"/>
    <w:rsid w:val="008A7227"/>
    <w:rsid w:val="008E2757"/>
    <w:rsid w:val="00B35321"/>
    <w:rsid w:val="00C2046C"/>
    <w:rsid w:val="00C750B5"/>
    <w:rsid w:val="00CB6577"/>
    <w:rsid w:val="00CD7385"/>
    <w:rsid w:val="00E04C89"/>
    <w:rsid w:val="00E936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2046C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B56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7B5624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7B56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B5624"/>
    <w:rPr>
      <w:rFonts w:cs="Times New Roman"/>
      <w:sz w:val="18"/>
      <w:szCs w:val="18"/>
    </w:rPr>
  </w:style>
  <w:style w:type="table" w:styleId="TableGrid">
    <w:name w:val="Table Grid"/>
    <w:basedOn w:val="TableNormal"/>
    <w:uiPriority w:val="99"/>
    <w:rsid w:val="001E27BF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25770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7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14</TotalTime>
  <Pages>1</Pages>
  <Words>56</Words>
  <Characters>323</Characters>
  <Application>Microsoft Office Outlook</Application>
  <DocSecurity>8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18355</dc:creator>
  <cp:keywords/>
  <dc:description/>
  <cp:lastModifiedBy>侯玲</cp:lastModifiedBy>
  <cp:revision>7</cp:revision>
  <dcterms:created xsi:type="dcterms:W3CDTF">2019-08-29T06:40:00Z</dcterms:created>
  <dcterms:modified xsi:type="dcterms:W3CDTF">2019-09-12T09:28:00Z</dcterms:modified>
</cp:coreProperties>
</file>