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D42" w:rsidRDefault="00BC5D4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20"/>
        <w:gridCol w:w="1109"/>
        <w:gridCol w:w="2205"/>
        <w:gridCol w:w="1170"/>
        <w:gridCol w:w="1196"/>
        <w:gridCol w:w="1420"/>
      </w:tblGrid>
      <w:tr w:rsidR="00BC5D42" w:rsidRPr="00343F00" w:rsidTr="00343F00">
        <w:tc>
          <w:tcPr>
            <w:tcW w:w="1420" w:type="dxa"/>
          </w:tcPr>
          <w:p w:rsidR="00BC5D42" w:rsidRPr="00343F00" w:rsidRDefault="00BC5D42" w:rsidP="00343F00">
            <w:pPr>
              <w:jc w:val="center"/>
              <w:rPr>
                <w:b/>
                <w:bCs/>
              </w:rPr>
            </w:pPr>
            <w:r w:rsidRPr="00343F00">
              <w:rPr>
                <w:rFonts w:hint="eastAsia"/>
                <w:b/>
                <w:bCs/>
              </w:rPr>
              <w:t>年度</w:t>
            </w:r>
          </w:p>
        </w:tc>
        <w:tc>
          <w:tcPr>
            <w:tcW w:w="1109" w:type="dxa"/>
          </w:tcPr>
          <w:p w:rsidR="00BC5D42" w:rsidRPr="00343F00" w:rsidRDefault="00BC5D42" w:rsidP="00343F00">
            <w:pPr>
              <w:jc w:val="center"/>
              <w:rPr>
                <w:b/>
                <w:bCs/>
              </w:rPr>
            </w:pPr>
            <w:r w:rsidRPr="00343F00">
              <w:rPr>
                <w:rFonts w:hint="eastAsia"/>
                <w:b/>
                <w:bCs/>
              </w:rPr>
              <w:t>参赛学生</w:t>
            </w:r>
          </w:p>
        </w:tc>
        <w:tc>
          <w:tcPr>
            <w:tcW w:w="2205" w:type="dxa"/>
          </w:tcPr>
          <w:p w:rsidR="00BC5D42" w:rsidRPr="00343F00" w:rsidRDefault="00BC5D42" w:rsidP="00343F00">
            <w:pPr>
              <w:jc w:val="center"/>
              <w:rPr>
                <w:b/>
                <w:bCs/>
              </w:rPr>
            </w:pPr>
            <w:r w:rsidRPr="00343F00">
              <w:rPr>
                <w:rFonts w:hint="eastAsia"/>
                <w:b/>
                <w:bCs/>
              </w:rPr>
              <w:t>专业班级</w:t>
            </w:r>
          </w:p>
        </w:tc>
        <w:tc>
          <w:tcPr>
            <w:tcW w:w="1170" w:type="dxa"/>
          </w:tcPr>
          <w:p w:rsidR="00BC5D42" w:rsidRPr="00343F00" w:rsidRDefault="00BC5D42" w:rsidP="00343F00">
            <w:pPr>
              <w:jc w:val="center"/>
              <w:rPr>
                <w:b/>
                <w:bCs/>
              </w:rPr>
            </w:pPr>
            <w:r w:rsidRPr="00343F00">
              <w:rPr>
                <w:rFonts w:hint="eastAsia"/>
                <w:b/>
                <w:bCs/>
              </w:rPr>
              <w:t>参赛项目</w:t>
            </w:r>
          </w:p>
        </w:tc>
        <w:tc>
          <w:tcPr>
            <w:tcW w:w="1196" w:type="dxa"/>
          </w:tcPr>
          <w:p w:rsidR="00BC5D42" w:rsidRPr="00343F00" w:rsidRDefault="00BC5D42" w:rsidP="00343F00">
            <w:pPr>
              <w:jc w:val="center"/>
              <w:rPr>
                <w:b/>
                <w:bCs/>
              </w:rPr>
            </w:pPr>
            <w:r w:rsidRPr="00343F00">
              <w:rPr>
                <w:rFonts w:hint="eastAsia"/>
                <w:b/>
                <w:bCs/>
              </w:rPr>
              <w:t>指导教师</w:t>
            </w:r>
          </w:p>
        </w:tc>
        <w:tc>
          <w:tcPr>
            <w:tcW w:w="1420" w:type="dxa"/>
          </w:tcPr>
          <w:p w:rsidR="00BC5D42" w:rsidRPr="00343F00" w:rsidRDefault="00BC5D42" w:rsidP="00343F00">
            <w:pPr>
              <w:jc w:val="center"/>
              <w:rPr>
                <w:b/>
                <w:bCs/>
              </w:rPr>
            </w:pPr>
            <w:r w:rsidRPr="00343F00">
              <w:rPr>
                <w:rFonts w:hint="eastAsia"/>
                <w:b/>
                <w:bCs/>
              </w:rPr>
              <w:t>名次</w:t>
            </w:r>
          </w:p>
        </w:tc>
      </w:tr>
      <w:tr w:rsidR="00BC5D42" w:rsidRPr="00343F00" w:rsidTr="00343F00">
        <w:tc>
          <w:tcPr>
            <w:tcW w:w="1420" w:type="dxa"/>
            <w:vMerge w:val="restart"/>
          </w:tcPr>
          <w:p w:rsidR="00BC5D42" w:rsidRPr="00343F00" w:rsidRDefault="00BC5D42" w:rsidP="00343F00">
            <w:pPr>
              <w:jc w:val="center"/>
              <w:rPr>
                <w:b/>
                <w:bCs/>
              </w:rPr>
            </w:pPr>
            <w:r w:rsidRPr="00343F00">
              <w:rPr>
                <w:b/>
                <w:bCs/>
              </w:rPr>
              <w:t>2018</w:t>
            </w:r>
            <w:r w:rsidRPr="00343F00">
              <w:rPr>
                <w:rFonts w:hint="eastAsia"/>
                <w:b/>
                <w:bCs/>
              </w:rPr>
              <w:t>年</w:t>
            </w:r>
          </w:p>
          <w:p w:rsidR="00BC5D42" w:rsidRPr="00343F00" w:rsidRDefault="00BC5D42" w:rsidP="00343F00">
            <w:pPr>
              <w:jc w:val="center"/>
              <w:rPr>
                <w:b/>
                <w:bCs/>
              </w:rPr>
            </w:pPr>
            <w:r w:rsidRPr="00343F00">
              <w:rPr>
                <w:rFonts w:hint="eastAsia"/>
                <w:b/>
                <w:bCs/>
              </w:rPr>
              <w:t>外研社杯</w:t>
            </w:r>
            <w:r w:rsidRPr="00343F00">
              <w:rPr>
                <w:b/>
                <w:bCs/>
              </w:rPr>
              <w:t xml:space="preserve"> </w:t>
            </w:r>
            <w:r w:rsidRPr="00343F00">
              <w:rPr>
                <w:rFonts w:hint="eastAsia"/>
                <w:b/>
                <w:bCs/>
              </w:rPr>
              <w:t>英语演讲、写作、竞赛</w:t>
            </w:r>
          </w:p>
          <w:p w:rsidR="00BC5D42" w:rsidRPr="00343F00" w:rsidRDefault="00BC5D42" w:rsidP="00343F00">
            <w:pPr>
              <w:jc w:val="center"/>
              <w:rPr>
                <w:b/>
                <w:bCs/>
              </w:rPr>
            </w:pPr>
            <w:r w:rsidRPr="00343F00">
              <w:rPr>
                <w:rFonts w:hint="eastAsia"/>
                <w:b/>
                <w:bCs/>
              </w:rPr>
              <w:t>（山西赛区）</w:t>
            </w:r>
          </w:p>
        </w:tc>
        <w:tc>
          <w:tcPr>
            <w:tcW w:w="1109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史林融</w:t>
            </w:r>
          </w:p>
        </w:tc>
        <w:tc>
          <w:tcPr>
            <w:tcW w:w="2205" w:type="dxa"/>
          </w:tcPr>
          <w:p w:rsidR="00BC5D42" w:rsidRPr="00343F00" w:rsidRDefault="00BC5D42">
            <w:r w:rsidRPr="00343F00">
              <w:rPr>
                <w:rFonts w:hint="eastAsia"/>
              </w:rPr>
              <w:t>制药与制品工程学院</w:t>
            </w:r>
            <w:r w:rsidRPr="00343F00">
              <w:t xml:space="preserve"> </w:t>
            </w:r>
          </w:p>
          <w:p w:rsidR="00BC5D42" w:rsidRPr="00343F00" w:rsidRDefault="00BC5D42">
            <w:r w:rsidRPr="00343F00">
              <w:t>15</w:t>
            </w:r>
            <w:r w:rsidRPr="00343F00">
              <w:rPr>
                <w:rFonts w:hint="eastAsia"/>
              </w:rPr>
              <w:t>级生物制药</w:t>
            </w:r>
            <w:r w:rsidRPr="00343F00">
              <w:t>2</w:t>
            </w:r>
            <w:r w:rsidRPr="00343F00">
              <w:rPr>
                <w:rFonts w:hint="eastAsia"/>
              </w:rPr>
              <w:t>班</w:t>
            </w:r>
          </w:p>
        </w:tc>
        <w:tc>
          <w:tcPr>
            <w:tcW w:w="1170" w:type="dxa"/>
          </w:tcPr>
          <w:p w:rsidR="00BC5D42" w:rsidRPr="00343F00" w:rsidRDefault="00BC5D42">
            <w:r w:rsidRPr="00343F00">
              <w:rPr>
                <w:rFonts w:hint="eastAsia"/>
              </w:rPr>
              <w:t>演讲</w:t>
            </w:r>
          </w:p>
        </w:tc>
        <w:tc>
          <w:tcPr>
            <w:tcW w:w="1196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王鸣华</w:t>
            </w:r>
          </w:p>
        </w:tc>
        <w:tc>
          <w:tcPr>
            <w:tcW w:w="1420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二等奖</w:t>
            </w:r>
          </w:p>
        </w:tc>
      </w:tr>
      <w:tr w:rsidR="00BC5D42" w:rsidRPr="00343F00" w:rsidTr="00343F00">
        <w:tc>
          <w:tcPr>
            <w:tcW w:w="1420" w:type="dxa"/>
            <w:vMerge/>
          </w:tcPr>
          <w:p w:rsidR="00BC5D42" w:rsidRPr="00343F00" w:rsidRDefault="00BC5D42"/>
        </w:tc>
        <w:tc>
          <w:tcPr>
            <w:tcW w:w="1109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李蘅</w:t>
            </w:r>
          </w:p>
        </w:tc>
        <w:tc>
          <w:tcPr>
            <w:tcW w:w="2205" w:type="dxa"/>
          </w:tcPr>
          <w:p w:rsidR="00BC5D42" w:rsidRPr="00343F00" w:rsidRDefault="00BC5D42">
            <w:r w:rsidRPr="00343F00">
              <w:rPr>
                <w:rFonts w:hint="eastAsia"/>
              </w:rPr>
              <w:t>护理学院</w:t>
            </w:r>
          </w:p>
          <w:p w:rsidR="00BC5D42" w:rsidRPr="00343F00" w:rsidRDefault="00BC5D42">
            <w:r w:rsidRPr="00343F00">
              <w:t>16</w:t>
            </w:r>
            <w:r w:rsidRPr="00343F00">
              <w:rPr>
                <w:rFonts w:hint="eastAsia"/>
              </w:rPr>
              <w:t>级护理</w:t>
            </w:r>
            <w:r w:rsidRPr="00343F00">
              <w:t>3</w:t>
            </w:r>
            <w:r w:rsidRPr="00343F00">
              <w:rPr>
                <w:rFonts w:hint="eastAsia"/>
              </w:rPr>
              <w:t>班</w:t>
            </w:r>
          </w:p>
        </w:tc>
        <w:tc>
          <w:tcPr>
            <w:tcW w:w="1170" w:type="dxa"/>
          </w:tcPr>
          <w:p w:rsidR="00BC5D42" w:rsidRPr="00343F00" w:rsidRDefault="00BC5D42">
            <w:r w:rsidRPr="00343F00">
              <w:rPr>
                <w:rFonts w:hint="eastAsia"/>
              </w:rPr>
              <w:t>演讲</w:t>
            </w:r>
          </w:p>
        </w:tc>
        <w:tc>
          <w:tcPr>
            <w:tcW w:w="1196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汤晓媚</w:t>
            </w:r>
          </w:p>
        </w:tc>
        <w:tc>
          <w:tcPr>
            <w:tcW w:w="1420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三等奖</w:t>
            </w:r>
          </w:p>
        </w:tc>
      </w:tr>
      <w:tr w:rsidR="00BC5D42" w:rsidRPr="00343F00" w:rsidTr="00343F00">
        <w:tc>
          <w:tcPr>
            <w:tcW w:w="1420" w:type="dxa"/>
            <w:vMerge/>
          </w:tcPr>
          <w:p w:rsidR="00BC5D42" w:rsidRPr="00343F00" w:rsidRDefault="00BC5D42"/>
        </w:tc>
        <w:tc>
          <w:tcPr>
            <w:tcW w:w="1109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陈南雄</w:t>
            </w:r>
          </w:p>
        </w:tc>
        <w:tc>
          <w:tcPr>
            <w:tcW w:w="2205" w:type="dxa"/>
          </w:tcPr>
          <w:p w:rsidR="00BC5D42" w:rsidRPr="00343F00" w:rsidRDefault="00BC5D42" w:rsidP="00343F00">
            <w:pPr>
              <w:jc w:val="left"/>
            </w:pPr>
            <w:r w:rsidRPr="00343F00">
              <w:rPr>
                <w:rFonts w:hint="eastAsia"/>
              </w:rPr>
              <w:t>护理学院</w:t>
            </w:r>
          </w:p>
          <w:p w:rsidR="00BC5D42" w:rsidRPr="00343F00" w:rsidRDefault="00BC5D42" w:rsidP="00343F00">
            <w:pPr>
              <w:jc w:val="left"/>
            </w:pPr>
            <w:r w:rsidRPr="00343F00">
              <w:t>17</w:t>
            </w:r>
            <w:r w:rsidRPr="00343F00">
              <w:rPr>
                <w:rFonts w:hint="eastAsia"/>
              </w:rPr>
              <w:t>级涉外护理</w:t>
            </w:r>
            <w:r w:rsidRPr="00343F00">
              <w:t>1</w:t>
            </w:r>
            <w:r w:rsidRPr="00343F00">
              <w:rPr>
                <w:rFonts w:hint="eastAsia"/>
              </w:rPr>
              <w:t>班</w:t>
            </w:r>
          </w:p>
        </w:tc>
        <w:tc>
          <w:tcPr>
            <w:tcW w:w="1170" w:type="dxa"/>
          </w:tcPr>
          <w:p w:rsidR="00BC5D42" w:rsidRPr="00343F00" w:rsidRDefault="00BC5D42">
            <w:r w:rsidRPr="00343F00">
              <w:rPr>
                <w:rFonts w:hint="eastAsia"/>
              </w:rPr>
              <w:t>写作</w:t>
            </w:r>
          </w:p>
        </w:tc>
        <w:tc>
          <w:tcPr>
            <w:tcW w:w="1196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崔素花</w:t>
            </w:r>
          </w:p>
        </w:tc>
        <w:tc>
          <w:tcPr>
            <w:tcW w:w="1420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一等奖</w:t>
            </w:r>
          </w:p>
        </w:tc>
      </w:tr>
      <w:tr w:rsidR="00BC5D42" w:rsidRPr="00343F00" w:rsidTr="00343F00">
        <w:tc>
          <w:tcPr>
            <w:tcW w:w="1420" w:type="dxa"/>
            <w:vMerge/>
          </w:tcPr>
          <w:p w:rsidR="00BC5D42" w:rsidRPr="00343F00" w:rsidRDefault="00BC5D42"/>
        </w:tc>
        <w:tc>
          <w:tcPr>
            <w:tcW w:w="1109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刘瑶</w:t>
            </w:r>
          </w:p>
          <w:p w:rsidR="00BC5D42" w:rsidRPr="00343F00" w:rsidRDefault="00BC5D42" w:rsidP="00343F00">
            <w:pPr>
              <w:jc w:val="center"/>
            </w:pPr>
          </w:p>
        </w:tc>
        <w:tc>
          <w:tcPr>
            <w:tcW w:w="2205" w:type="dxa"/>
          </w:tcPr>
          <w:p w:rsidR="00BC5D42" w:rsidRPr="00343F00" w:rsidRDefault="00BC5D42" w:rsidP="00343F00">
            <w:pPr>
              <w:jc w:val="left"/>
            </w:pPr>
            <w:r w:rsidRPr="00343F00">
              <w:rPr>
                <w:rFonts w:hint="eastAsia"/>
              </w:rPr>
              <w:t>中药学院</w:t>
            </w:r>
          </w:p>
          <w:p w:rsidR="00BC5D42" w:rsidRPr="00343F00" w:rsidRDefault="00BC5D42" w:rsidP="00343F00">
            <w:pPr>
              <w:jc w:val="left"/>
            </w:pPr>
            <w:r w:rsidRPr="00343F00">
              <w:t>18</w:t>
            </w:r>
            <w:r w:rsidRPr="00343F00">
              <w:rPr>
                <w:rFonts w:hint="eastAsia"/>
              </w:rPr>
              <w:t>级中药学</w:t>
            </w:r>
            <w:r w:rsidRPr="00343F00">
              <w:t>2</w:t>
            </w:r>
            <w:r w:rsidRPr="00343F00">
              <w:rPr>
                <w:rFonts w:hint="eastAsia"/>
              </w:rPr>
              <w:t>班</w:t>
            </w:r>
          </w:p>
        </w:tc>
        <w:tc>
          <w:tcPr>
            <w:tcW w:w="1170" w:type="dxa"/>
          </w:tcPr>
          <w:p w:rsidR="00BC5D42" w:rsidRPr="00343F00" w:rsidRDefault="00BC5D42">
            <w:r w:rsidRPr="00343F00">
              <w:rPr>
                <w:rFonts w:hint="eastAsia"/>
              </w:rPr>
              <w:t>写作</w:t>
            </w:r>
          </w:p>
        </w:tc>
        <w:tc>
          <w:tcPr>
            <w:tcW w:w="1196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崔素花</w:t>
            </w:r>
          </w:p>
        </w:tc>
        <w:tc>
          <w:tcPr>
            <w:tcW w:w="1420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二等奖</w:t>
            </w:r>
          </w:p>
        </w:tc>
      </w:tr>
      <w:tr w:rsidR="00BC5D42" w:rsidRPr="00343F00" w:rsidTr="00343F00">
        <w:tc>
          <w:tcPr>
            <w:tcW w:w="1420" w:type="dxa"/>
            <w:vMerge/>
          </w:tcPr>
          <w:p w:rsidR="00BC5D42" w:rsidRPr="00343F00" w:rsidRDefault="00BC5D42"/>
        </w:tc>
        <w:tc>
          <w:tcPr>
            <w:tcW w:w="1109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杨敬言</w:t>
            </w:r>
          </w:p>
        </w:tc>
        <w:tc>
          <w:tcPr>
            <w:tcW w:w="2205" w:type="dxa"/>
          </w:tcPr>
          <w:p w:rsidR="00BC5D42" w:rsidRPr="00343F00" w:rsidRDefault="00BC5D42" w:rsidP="00343F00">
            <w:pPr>
              <w:jc w:val="left"/>
            </w:pPr>
            <w:r w:rsidRPr="00343F00">
              <w:rPr>
                <w:rFonts w:hint="eastAsia"/>
              </w:rPr>
              <w:t>针灸推拿学院</w:t>
            </w:r>
          </w:p>
          <w:p w:rsidR="00BC5D42" w:rsidRPr="00343F00" w:rsidRDefault="00BC5D42">
            <w:r w:rsidRPr="00343F00">
              <w:t>17</w:t>
            </w:r>
            <w:r w:rsidRPr="00343F00">
              <w:rPr>
                <w:rFonts w:hint="eastAsia"/>
              </w:rPr>
              <w:t>级针推傅山班</w:t>
            </w:r>
          </w:p>
        </w:tc>
        <w:tc>
          <w:tcPr>
            <w:tcW w:w="1170" w:type="dxa"/>
          </w:tcPr>
          <w:p w:rsidR="00BC5D42" w:rsidRPr="00343F00" w:rsidRDefault="00BC5D42">
            <w:r w:rsidRPr="00343F00">
              <w:rPr>
                <w:rFonts w:hint="eastAsia"/>
              </w:rPr>
              <w:t>阅读</w:t>
            </w:r>
          </w:p>
        </w:tc>
        <w:tc>
          <w:tcPr>
            <w:tcW w:w="1196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周跃红</w:t>
            </w:r>
          </w:p>
        </w:tc>
        <w:tc>
          <w:tcPr>
            <w:tcW w:w="1420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二等奖</w:t>
            </w:r>
          </w:p>
        </w:tc>
      </w:tr>
      <w:tr w:rsidR="00BC5D42" w:rsidRPr="00343F00" w:rsidTr="00343F00">
        <w:tc>
          <w:tcPr>
            <w:tcW w:w="1420" w:type="dxa"/>
            <w:vMerge/>
          </w:tcPr>
          <w:p w:rsidR="00BC5D42" w:rsidRPr="00343F00" w:rsidRDefault="00BC5D42"/>
        </w:tc>
        <w:tc>
          <w:tcPr>
            <w:tcW w:w="1109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张笑涵</w:t>
            </w:r>
          </w:p>
          <w:p w:rsidR="00BC5D42" w:rsidRPr="00343F00" w:rsidRDefault="00BC5D42" w:rsidP="00343F00">
            <w:pPr>
              <w:jc w:val="center"/>
            </w:pPr>
          </w:p>
        </w:tc>
        <w:tc>
          <w:tcPr>
            <w:tcW w:w="2205" w:type="dxa"/>
          </w:tcPr>
          <w:p w:rsidR="00BC5D42" w:rsidRPr="00343F00" w:rsidRDefault="00BC5D42">
            <w:r w:rsidRPr="00343F00">
              <w:rPr>
                <w:rFonts w:hint="eastAsia"/>
              </w:rPr>
              <w:t>中医临床学院</w:t>
            </w:r>
          </w:p>
          <w:p w:rsidR="00BC5D42" w:rsidRPr="00343F00" w:rsidRDefault="00BC5D42">
            <w:r w:rsidRPr="00343F00">
              <w:t>17</w:t>
            </w:r>
            <w:r w:rsidRPr="00343F00">
              <w:rPr>
                <w:rFonts w:hint="eastAsia"/>
              </w:rPr>
              <w:t>级中医实验班</w:t>
            </w:r>
          </w:p>
        </w:tc>
        <w:tc>
          <w:tcPr>
            <w:tcW w:w="1170" w:type="dxa"/>
          </w:tcPr>
          <w:p w:rsidR="00BC5D42" w:rsidRPr="00343F00" w:rsidRDefault="00BC5D42">
            <w:r w:rsidRPr="00343F00">
              <w:rPr>
                <w:rFonts w:hint="eastAsia"/>
              </w:rPr>
              <w:t>阅读</w:t>
            </w:r>
          </w:p>
        </w:tc>
        <w:tc>
          <w:tcPr>
            <w:tcW w:w="1196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周跃红</w:t>
            </w:r>
          </w:p>
        </w:tc>
        <w:tc>
          <w:tcPr>
            <w:tcW w:w="1420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二等奖</w:t>
            </w:r>
          </w:p>
        </w:tc>
      </w:tr>
      <w:tr w:rsidR="00BC5D42" w:rsidRPr="00343F00" w:rsidTr="00343F00">
        <w:tc>
          <w:tcPr>
            <w:tcW w:w="1420" w:type="dxa"/>
          </w:tcPr>
          <w:p w:rsidR="00BC5D42" w:rsidRPr="00343F00" w:rsidRDefault="00BC5D42" w:rsidP="00343F00">
            <w:pPr>
              <w:jc w:val="center"/>
              <w:rPr>
                <w:b/>
                <w:bCs/>
              </w:rPr>
            </w:pPr>
            <w:r w:rsidRPr="00343F00">
              <w:rPr>
                <w:b/>
                <w:bCs/>
              </w:rPr>
              <w:t>2018</w:t>
            </w:r>
            <w:r w:rsidRPr="00343F00">
              <w:rPr>
                <w:rFonts w:hint="eastAsia"/>
                <w:b/>
                <w:bCs/>
              </w:rPr>
              <w:t>年</w:t>
            </w:r>
          </w:p>
          <w:p w:rsidR="00BC5D42" w:rsidRPr="00343F00" w:rsidRDefault="00BC5D42" w:rsidP="00343F00">
            <w:pPr>
              <w:jc w:val="center"/>
              <w:rPr>
                <w:b/>
                <w:bCs/>
              </w:rPr>
            </w:pPr>
            <w:r w:rsidRPr="00343F00">
              <w:rPr>
                <w:b/>
                <w:bCs/>
              </w:rPr>
              <w:t>21</w:t>
            </w:r>
            <w:r w:rsidRPr="00343F00">
              <w:rPr>
                <w:rFonts w:hint="eastAsia"/>
                <w:b/>
                <w:bCs/>
              </w:rPr>
              <w:t>世纪可口可乐杯演讲比赛</w:t>
            </w:r>
          </w:p>
          <w:p w:rsidR="00BC5D42" w:rsidRPr="00343F00" w:rsidRDefault="00BC5D42" w:rsidP="00343F00">
            <w:pPr>
              <w:jc w:val="center"/>
            </w:pPr>
            <w:r w:rsidRPr="00343F00">
              <w:rPr>
                <w:b/>
                <w:bCs/>
              </w:rPr>
              <w:t>(</w:t>
            </w:r>
            <w:r w:rsidRPr="00343F00">
              <w:rPr>
                <w:rFonts w:hint="eastAsia"/>
                <w:b/>
                <w:bCs/>
              </w:rPr>
              <w:t>山西赛区</w:t>
            </w:r>
            <w:r w:rsidRPr="00343F00">
              <w:rPr>
                <w:b/>
                <w:bCs/>
              </w:rPr>
              <w:t>)</w:t>
            </w:r>
          </w:p>
        </w:tc>
        <w:tc>
          <w:tcPr>
            <w:tcW w:w="1109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李蘅</w:t>
            </w:r>
          </w:p>
        </w:tc>
        <w:tc>
          <w:tcPr>
            <w:tcW w:w="2205" w:type="dxa"/>
          </w:tcPr>
          <w:p w:rsidR="00BC5D42" w:rsidRPr="00343F00" w:rsidRDefault="00BC5D42">
            <w:r w:rsidRPr="00343F00">
              <w:rPr>
                <w:rFonts w:hint="eastAsia"/>
              </w:rPr>
              <w:t>护理学院</w:t>
            </w:r>
          </w:p>
          <w:p w:rsidR="00BC5D42" w:rsidRPr="00343F00" w:rsidRDefault="00BC5D42">
            <w:r w:rsidRPr="00343F00">
              <w:t>16</w:t>
            </w:r>
            <w:r w:rsidRPr="00343F00">
              <w:rPr>
                <w:rFonts w:hint="eastAsia"/>
              </w:rPr>
              <w:t>级护理</w:t>
            </w:r>
            <w:r w:rsidRPr="00343F00">
              <w:t>3</w:t>
            </w:r>
            <w:r w:rsidRPr="00343F00">
              <w:rPr>
                <w:rFonts w:hint="eastAsia"/>
              </w:rPr>
              <w:t>班</w:t>
            </w:r>
          </w:p>
        </w:tc>
        <w:tc>
          <w:tcPr>
            <w:tcW w:w="1170" w:type="dxa"/>
          </w:tcPr>
          <w:p w:rsidR="00BC5D42" w:rsidRPr="00343F00" w:rsidRDefault="00BC5D42"/>
        </w:tc>
        <w:tc>
          <w:tcPr>
            <w:tcW w:w="1196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汤</w:t>
            </w:r>
            <w:bookmarkStart w:id="0" w:name="_GoBack"/>
            <w:bookmarkEnd w:id="0"/>
            <w:r w:rsidRPr="00343F00">
              <w:rPr>
                <w:rFonts w:hint="eastAsia"/>
              </w:rPr>
              <w:t>晓媚</w:t>
            </w:r>
          </w:p>
        </w:tc>
        <w:tc>
          <w:tcPr>
            <w:tcW w:w="1420" w:type="dxa"/>
          </w:tcPr>
          <w:p w:rsidR="00BC5D42" w:rsidRPr="00343F00" w:rsidRDefault="00BC5D42" w:rsidP="00343F00">
            <w:pPr>
              <w:jc w:val="center"/>
            </w:pPr>
            <w:r w:rsidRPr="00343F00">
              <w:rPr>
                <w:rFonts w:hint="eastAsia"/>
              </w:rPr>
              <w:t>三等奖</w:t>
            </w:r>
          </w:p>
        </w:tc>
      </w:tr>
    </w:tbl>
    <w:p w:rsidR="00BC5D42" w:rsidRDefault="00BC5D42"/>
    <w:p w:rsidR="00BC5D42" w:rsidRDefault="00BC5D42"/>
    <w:p w:rsidR="00BC5D42" w:rsidRDefault="00BC5D42"/>
    <w:p w:rsidR="00BC5D42" w:rsidRDefault="00BC5D42"/>
    <w:p w:rsidR="00BC5D42" w:rsidRDefault="00BC5D42"/>
    <w:p w:rsidR="00BC5D42" w:rsidRDefault="00BC5D42"/>
    <w:p w:rsidR="00BC5D42" w:rsidRPr="0026171A" w:rsidRDefault="00BC5D42">
      <w:pPr>
        <w:rPr>
          <w:sz w:val="24"/>
        </w:rPr>
      </w:pPr>
      <w:r>
        <w:t xml:space="preserve">                                                        </w:t>
      </w:r>
      <w:r w:rsidRPr="0026171A">
        <w:rPr>
          <w:sz w:val="24"/>
        </w:rPr>
        <w:t xml:space="preserve"> </w:t>
      </w:r>
      <w:r w:rsidRPr="0026171A">
        <w:rPr>
          <w:rFonts w:hint="eastAsia"/>
          <w:sz w:val="24"/>
        </w:rPr>
        <w:t>国际教育学院</w:t>
      </w:r>
    </w:p>
    <w:p w:rsidR="00BC5D42" w:rsidRDefault="00BC5D42">
      <w:pPr>
        <w:rPr>
          <w:sz w:val="24"/>
        </w:rPr>
      </w:pPr>
      <w:r w:rsidRPr="0026171A">
        <w:rPr>
          <w:sz w:val="24"/>
        </w:rPr>
        <w:t xml:space="preserve">                          </w:t>
      </w:r>
      <w:r>
        <w:rPr>
          <w:sz w:val="24"/>
        </w:rPr>
        <w:t xml:space="preserve">                           </w:t>
      </w:r>
    </w:p>
    <w:p w:rsidR="00BC5D42" w:rsidRPr="0026171A" w:rsidRDefault="00BC5D42" w:rsidP="001A42FF">
      <w:pPr>
        <w:ind w:firstLineChars="2450" w:firstLine="31680"/>
        <w:rPr>
          <w:sz w:val="24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9"/>
          <w:attr w:name="Year" w:val="2019"/>
        </w:smartTagPr>
        <w:r>
          <w:rPr>
            <w:sz w:val="24"/>
          </w:rPr>
          <w:t>2019</w:t>
        </w:r>
        <w:r>
          <w:rPr>
            <w:rFonts w:hint="eastAsia"/>
            <w:sz w:val="24"/>
          </w:rPr>
          <w:t>年</w:t>
        </w:r>
        <w:r>
          <w:rPr>
            <w:sz w:val="24"/>
          </w:rPr>
          <w:t>9</w:t>
        </w:r>
        <w:r>
          <w:rPr>
            <w:rFonts w:hint="eastAsia"/>
            <w:sz w:val="24"/>
          </w:rPr>
          <w:t>月</w:t>
        </w:r>
        <w:r w:rsidRPr="0026171A">
          <w:rPr>
            <w:sz w:val="24"/>
          </w:rPr>
          <w:t>2</w:t>
        </w:r>
        <w:r>
          <w:rPr>
            <w:rFonts w:hint="eastAsia"/>
            <w:sz w:val="24"/>
          </w:rPr>
          <w:t>日</w:t>
        </w:r>
      </w:smartTag>
    </w:p>
    <w:sectPr w:rsidR="00BC5D42" w:rsidRPr="0026171A" w:rsidSect="007C1E7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D42" w:rsidRDefault="00BC5D42" w:rsidP="00920577">
      <w:r>
        <w:separator/>
      </w:r>
    </w:p>
  </w:endnote>
  <w:endnote w:type="continuationSeparator" w:id="0">
    <w:p w:rsidR="00BC5D42" w:rsidRDefault="00BC5D42" w:rsidP="00920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D42" w:rsidRDefault="00BC5D42" w:rsidP="00920577">
      <w:r>
        <w:separator/>
      </w:r>
    </w:p>
  </w:footnote>
  <w:footnote w:type="continuationSeparator" w:id="0">
    <w:p w:rsidR="00BC5D42" w:rsidRDefault="00BC5D42" w:rsidP="009205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D42" w:rsidRDefault="00BC5D42" w:rsidP="00920577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Q7YYQNoi1bfYE1sm6XP2OMxjpIY=" w:salt="ZgTnoLY8mRjMN2TnSYAfq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1E72"/>
    <w:rsid w:val="00112D1E"/>
    <w:rsid w:val="001A42FF"/>
    <w:rsid w:val="0026171A"/>
    <w:rsid w:val="00343F00"/>
    <w:rsid w:val="004542A2"/>
    <w:rsid w:val="007C1E72"/>
    <w:rsid w:val="00920577"/>
    <w:rsid w:val="00BC5D42"/>
    <w:rsid w:val="00EF578B"/>
    <w:rsid w:val="00F13070"/>
    <w:rsid w:val="012B3780"/>
    <w:rsid w:val="2A5256F3"/>
    <w:rsid w:val="403E7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E72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C1E72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205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20577"/>
    <w:rPr>
      <w:rFonts w:ascii="Calibri" w:eastAsia="宋体" w:hAnsi="Calibri"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9205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20577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65</Words>
  <Characters>375</Characters>
  <Application>Microsoft Office Outlook</Application>
  <DocSecurity>8</DocSecurity>
  <Lines>0</Lines>
  <Paragraphs>0</Paragraphs>
  <ScaleCrop>false</ScaleCrop>
  <Company>MS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侯玲</cp:lastModifiedBy>
  <cp:revision>3</cp:revision>
  <cp:lastPrinted>2019-09-02T08:26:00Z</cp:lastPrinted>
  <dcterms:created xsi:type="dcterms:W3CDTF">2019-09-02T08:31:00Z</dcterms:created>
  <dcterms:modified xsi:type="dcterms:W3CDTF">2019-09-12T09:32:00Z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