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C3D" w:rsidRDefault="00AD2C3D" w:rsidP="005E0CE2">
      <w:pPr>
        <w:spacing w:line="40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山西中医药大学</w:t>
      </w:r>
    </w:p>
    <w:p w:rsidR="00AD2C3D" w:rsidRPr="00702564" w:rsidRDefault="00AD2C3D" w:rsidP="00EF2F54">
      <w:pPr>
        <w:spacing w:afterLines="100" w:line="40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大学生记者团</w:t>
      </w:r>
      <w:r>
        <w:rPr>
          <w:rFonts w:ascii="黑体" w:eastAsia="黑体" w:hAnsi="黑体" w:cs="黑体"/>
          <w:b/>
          <w:sz w:val="36"/>
          <w:szCs w:val="36"/>
        </w:rPr>
        <w:t>2018-2019</w:t>
      </w:r>
      <w:r>
        <w:rPr>
          <w:rFonts w:ascii="黑体" w:eastAsia="黑体" w:hAnsi="黑体" w:cs="黑体" w:hint="eastAsia"/>
          <w:b/>
          <w:sz w:val="36"/>
          <w:szCs w:val="36"/>
        </w:rPr>
        <w:t>学年综合测评加分表</w:t>
      </w:r>
    </w:p>
    <w:tbl>
      <w:tblPr>
        <w:tblW w:w="8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/>
      </w:tblPr>
      <w:tblGrid>
        <w:gridCol w:w="1078"/>
        <w:gridCol w:w="1957"/>
        <w:gridCol w:w="652"/>
        <w:gridCol w:w="652"/>
        <w:gridCol w:w="1077"/>
        <w:gridCol w:w="1956"/>
        <w:gridCol w:w="652"/>
        <w:gridCol w:w="652"/>
      </w:tblGrid>
      <w:tr w:rsidR="00AD2C3D" w:rsidRPr="00EF2F54" w:rsidTr="00EF2F54">
        <w:trPr>
          <w:trHeight w:val="45"/>
          <w:tblHeader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  <w:t>姓名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  <w:t>班级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kern w:val="0"/>
                <w:sz w:val="20"/>
                <w:szCs w:val="21"/>
              </w:rPr>
            </w:pPr>
            <w:r w:rsidRPr="00EF2F54"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  <w:t>评分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  <w:t>姓名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  <w:t>班级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kern w:val="0"/>
                <w:sz w:val="20"/>
                <w:szCs w:val="21"/>
              </w:rPr>
            </w:pPr>
            <w:r w:rsidRPr="00EF2F54">
              <w:rPr>
                <w:rFonts w:ascii="宋体" w:hAnsi="宋体" w:cs="宋体" w:hint="eastAsia"/>
                <w:b/>
                <w:kern w:val="0"/>
                <w:sz w:val="20"/>
                <w:szCs w:val="21"/>
              </w:rPr>
              <w:t>评分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widowControl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EF2F54">
              <w:rPr>
                <w:rFonts w:ascii="宋体" w:hAnsi="宋体" w:hint="eastAsia"/>
                <w:color w:val="000000"/>
                <w:kern w:val="0"/>
                <w:szCs w:val="21"/>
              </w:rPr>
              <w:t>李沿鑫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widowControl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EF2F54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EF2F54">
              <w:rPr>
                <w:rFonts w:ascii="宋体" w:hAnsi="宋体" w:hint="eastAsia"/>
                <w:color w:val="000000"/>
                <w:kern w:val="0"/>
                <w:szCs w:val="21"/>
              </w:rPr>
              <w:t>级中西医</w:t>
            </w:r>
            <w:r w:rsidRPr="00EF2F54"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 w:rsidRPr="00EF2F54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widowControl/>
              <w:rPr>
                <w:rFonts w:ascii="宋体"/>
                <w:color w:val="000000"/>
                <w:kern w:val="0"/>
                <w:szCs w:val="21"/>
              </w:rPr>
            </w:pPr>
            <w:r w:rsidRPr="00EF2F54">
              <w:rPr>
                <w:rFonts w:ascii="宋体" w:hAnsi="宋体" w:hint="eastAsia"/>
                <w:color w:val="000000"/>
                <w:kern w:val="0"/>
                <w:szCs w:val="21"/>
              </w:rPr>
              <w:t>团长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EF2F54">
              <w:rPr>
                <w:rFonts w:ascii="宋体" w:hAnsi="宋体" w:cs="宋体"/>
                <w:b/>
                <w:kern w:val="0"/>
                <w:szCs w:val="21"/>
              </w:rPr>
              <w:t>10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刘云鸿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级中西医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EF2F54">
              <w:rPr>
                <w:rFonts w:ascii="宋体" w:hAnsi="宋体" w:cs="宋体"/>
                <w:b/>
                <w:kern w:val="0"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widowControl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高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鸽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widowControl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级涉外护理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widowControl/>
              <w:rPr>
                <w:rFonts w:ascii="宋体"/>
                <w:color w:val="000000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副团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10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兰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涛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级生物技术班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王雨婷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4E6F5A">
            <w:pPr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级医管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部长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7.7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刘星宇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级康复</w:t>
            </w:r>
            <w:r w:rsidRPr="00EF2F54">
              <w:rPr>
                <w:rFonts w:ascii="宋体" w:hAnsi="宋体" w:cs="宋体"/>
                <w:kern w:val="0"/>
                <w:szCs w:val="21"/>
              </w:rPr>
              <w:t>3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侯桐欣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4E6F5A">
            <w:pPr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部长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7.9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秦瑞鹏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级生物技术班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李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妍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4E6F5A">
            <w:pPr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级涉外护理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部长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7.8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何文洁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级生物技术班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程永华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4E6F5A">
            <w:pPr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部长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7.8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赵志翀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级针推</w:t>
            </w:r>
            <w:r w:rsidRPr="00EF2F54">
              <w:rPr>
                <w:rFonts w:ascii="宋体" w:hAnsi="宋体" w:cs="宋体"/>
                <w:kern w:val="0"/>
                <w:szCs w:val="21"/>
              </w:rPr>
              <w:t>4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李美其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4E6F5A">
            <w:pPr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级应用心理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部长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7.8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高瑞阳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级康复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郑晓董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4E6F5A">
            <w:pPr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级市营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部长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7.7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谭钰喆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级康复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任海梅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4E6F5A">
            <w:pPr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级中医定向班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陈伊旻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中医一体化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关亚辉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级生信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耿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嘉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级针推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吴海波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级信管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梁英杰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级康复</w:t>
            </w:r>
            <w:r w:rsidRPr="00EF2F54">
              <w:rPr>
                <w:rFonts w:ascii="宋体" w:hAnsi="宋体" w:cs="宋体"/>
                <w:kern w:val="0"/>
                <w:szCs w:val="21"/>
              </w:rPr>
              <w:t>3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姜田露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王怡蓉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级市场营销班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张强亮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级针推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梁宇同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级生物工程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孙熠涵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级针推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陈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杨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3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吴中娇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级生物技术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冯懿琳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阎杰荣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张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哲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级中医实验班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赵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洋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级针推</w:t>
            </w:r>
            <w:r w:rsidRPr="00EF2F54">
              <w:rPr>
                <w:rFonts w:ascii="宋体" w:hAnsi="宋体" w:cs="宋体"/>
                <w:kern w:val="0"/>
                <w:szCs w:val="21"/>
              </w:rPr>
              <w:t>4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杨旭乐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级药物分析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陈思琦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级中药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张峰义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杨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露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级中西医实验班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左浩杰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级针推</w:t>
            </w:r>
            <w:r w:rsidRPr="00EF2F54">
              <w:rPr>
                <w:rFonts w:ascii="宋体" w:hAnsi="宋体" w:cs="宋体"/>
                <w:kern w:val="0"/>
                <w:szCs w:val="21"/>
              </w:rPr>
              <w:t>4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李西三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级信息管理班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高春丽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级中药实验班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薛凯峰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级信息管理班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陈炳畅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级中医实验班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王瑜勇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级中药实验班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赵志强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级中西医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冯翰英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级涉外护理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李迎恺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姚艳伟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李岳仙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级应用心理班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孙慧敏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级生物技术班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齐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星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级中西医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3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刘泳江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级市场营销班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刘澍蕙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中医一体化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张亚芳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级中西医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匡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艺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级中西医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马微微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级中西医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EF2F54">
              <w:rPr>
                <w:rFonts w:ascii="宋体" w:hAnsi="宋体" w:cs="宋体"/>
                <w:b/>
                <w:kern w:val="0"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吕锦涛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级应用心理班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F2F54">
              <w:rPr>
                <w:rFonts w:ascii="宋体" w:hAnsi="宋体" w:cs="宋体"/>
                <w:b/>
                <w:kern w:val="0"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黄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慧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级针推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李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鑫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级涉外护理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卢熠菲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级中药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刘顺芳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级涉外护理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刘昕宇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王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佳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级康复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张新琳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级生物制药班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杨煜田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级针推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曾博君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16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级临床中药班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周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艳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2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4.7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程融荣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级涉外护理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吕霄潼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级中西医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段程楠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17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4.9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王雨晴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级市营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</w:tr>
      <w:tr w:rsidR="00AD2C3D" w:rsidRPr="00EF2F54" w:rsidTr="00EF2F54">
        <w:trPr>
          <w:trHeight w:val="317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任瑞倩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级中医定向班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詹群波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级涉外护理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5</w:t>
            </w:r>
          </w:p>
        </w:tc>
      </w:tr>
      <w:tr w:rsidR="00AD2C3D" w:rsidRPr="00EF2F54" w:rsidTr="00EF2F54">
        <w:trPr>
          <w:trHeight w:val="23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张韩颖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</w:t>
            </w:r>
            <w:r w:rsidRPr="00EF2F54">
              <w:rPr>
                <w:rFonts w:ascii="宋体" w:hAnsi="宋体" w:cs="宋体"/>
                <w:kern w:val="0"/>
                <w:szCs w:val="21"/>
              </w:rPr>
              <w:t>3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李佳佳</w:t>
            </w: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级中医定向班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szCs w:val="21"/>
              </w:rPr>
            </w:pPr>
            <w:r w:rsidRPr="00EF2F54">
              <w:rPr>
                <w:rFonts w:ascii="宋体" w:hAnsi="宋体" w:cs="宋体"/>
                <w:b/>
                <w:kern w:val="0"/>
                <w:szCs w:val="21"/>
              </w:rPr>
              <w:t>4.9</w:t>
            </w:r>
          </w:p>
        </w:tc>
      </w:tr>
      <w:tr w:rsidR="00AD2C3D" w:rsidRPr="00EF2F54" w:rsidTr="00EF2F54">
        <w:trPr>
          <w:trHeight w:val="23"/>
          <w:jc w:val="center"/>
        </w:trPr>
        <w:tc>
          <w:tcPr>
            <w:tcW w:w="1078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刘</w:t>
            </w:r>
            <w:r w:rsidRPr="00EF2F54"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波</w:t>
            </w:r>
          </w:p>
        </w:tc>
        <w:tc>
          <w:tcPr>
            <w:tcW w:w="195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/>
                <w:kern w:val="0"/>
                <w:szCs w:val="21"/>
              </w:rPr>
              <w:t>18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级生物技术</w:t>
            </w:r>
            <w:r w:rsidRPr="00EF2F54">
              <w:rPr>
                <w:rFonts w:ascii="宋体" w:hAnsi="宋体" w:cs="宋体"/>
                <w:kern w:val="0"/>
                <w:szCs w:val="21"/>
              </w:rPr>
              <w:t>1</w:t>
            </w:r>
            <w:r w:rsidRPr="00EF2F54">
              <w:rPr>
                <w:rFonts w:ascii="宋体" w:hAnsi="宋体" w:cs="宋体" w:hint="eastAsia"/>
                <w:kern w:val="0"/>
                <w:szCs w:val="21"/>
              </w:rPr>
              <w:t>班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EF2F54">
              <w:rPr>
                <w:rFonts w:ascii="宋体" w:hAnsi="宋体" w:cs="宋体" w:hint="eastAsia"/>
                <w:kern w:val="0"/>
                <w:szCs w:val="21"/>
              </w:rPr>
              <w:t>记者</w:t>
            </w: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F2F54">
              <w:rPr>
                <w:rFonts w:ascii="宋体" w:hAnsi="宋体" w:cs="宋体"/>
                <w:b/>
                <w:kern w:val="0"/>
                <w:szCs w:val="21"/>
              </w:rPr>
              <w:t>4.8</w:t>
            </w:r>
          </w:p>
        </w:tc>
        <w:tc>
          <w:tcPr>
            <w:tcW w:w="1077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vAlign w:val="center"/>
          </w:tcPr>
          <w:p w:rsidR="00AD2C3D" w:rsidRPr="00EF2F54" w:rsidRDefault="00AD2C3D" w:rsidP="00EF2F54">
            <w:pPr>
              <w:spacing w:line="48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52" w:type="dxa"/>
            <w:vAlign w:val="center"/>
          </w:tcPr>
          <w:p w:rsidR="00AD2C3D" w:rsidRPr="00EF2F54" w:rsidRDefault="00AD2C3D" w:rsidP="00EF2F54">
            <w:pPr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</w:tr>
    </w:tbl>
    <w:p w:rsidR="00AD2C3D" w:rsidRPr="006C3560" w:rsidRDefault="00AD2C3D" w:rsidP="005E0CE2">
      <w:pPr>
        <w:jc w:val="right"/>
        <w:rPr>
          <w:rFonts w:cs="Calibri"/>
          <w:szCs w:val="21"/>
        </w:rPr>
      </w:pPr>
    </w:p>
    <w:p w:rsidR="00AD2C3D" w:rsidRPr="006C3560" w:rsidRDefault="00AD2C3D" w:rsidP="005E0CE2">
      <w:pPr>
        <w:jc w:val="right"/>
        <w:rPr>
          <w:rFonts w:ascii="宋体" w:cs="宋体"/>
          <w:szCs w:val="21"/>
        </w:rPr>
      </w:pPr>
      <w:bookmarkStart w:id="0" w:name="_GoBack"/>
      <w:bookmarkEnd w:id="0"/>
    </w:p>
    <w:p w:rsidR="00AD2C3D" w:rsidRPr="00B27EC4" w:rsidRDefault="00AD2C3D" w:rsidP="00B27EC4">
      <w:pPr>
        <w:ind w:right="480"/>
        <w:jc w:val="right"/>
        <w:rPr>
          <w:rFonts w:ascii="Times New Roman" w:hAnsi="Times New Roman" w:cs="宋体"/>
          <w:sz w:val="28"/>
          <w:szCs w:val="28"/>
        </w:rPr>
      </w:pPr>
      <w:r w:rsidRPr="00B27EC4">
        <w:rPr>
          <w:rFonts w:ascii="Times New Roman" w:hAnsi="Times New Roman" w:cs="宋体" w:hint="eastAsia"/>
          <w:sz w:val="28"/>
          <w:szCs w:val="28"/>
        </w:rPr>
        <w:t>党委宣传部</w:t>
      </w:r>
    </w:p>
    <w:p w:rsidR="00AD2C3D" w:rsidRPr="00B27EC4" w:rsidRDefault="00AD2C3D" w:rsidP="005E0CE2">
      <w:pPr>
        <w:jc w:val="right"/>
        <w:rPr>
          <w:rFonts w:ascii="Times New Roman" w:hAnsi="Times New Roman" w:cs="宋体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8"/>
          <w:attr w:name="Year" w:val="2019"/>
        </w:smartTagPr>
        <w:r w:rsidRPr="00B27EC4">
          <w:rPr>
            <w:rFonts w:ascii="Times New Roman" w:hAnsi="Times New Roman" w:cs="宋体"/>
            <w:sz w:val="28"/>
            <w:szCs w:val="28"/>
          </w:rPr>
          <w:t>2019</w:t>
        </w:r>
        <w:r w:rsidRPr="00B27EC4">
          <w:rPr>
            <w:rFonts w:ascii="Times New Roman" w:hAnsi="Times New Roman" w:cs="宋体" w:hint="eastAsia"/>
            <w:sz w:val="28"/>
            <w:szCs w:val="28"/>
          </w:rPr>
          <w:t>年</w:t>
        </w:r>
        <w:r w:rsidRPr="00B27EC4">
          <w:rPr>
            <w:rFonts w:ascii="Times New Roman" w:hAnsi="Times New Roman" w:cs="宋体"/>
            <w:sz w:val="28"/>
            <w:szCs w:val="28"/>
          </w:rPr>
          <w:t>8</w:t>
        </w:r>
        <w:r w:rsidRPr="00B27EC4">
          <w:rPr>
            <w:rFonts w:ascii="Times New Roman" w:hAnsi="Times New Roman" w:cs="宋体" w:hint="eastAsia"/>
            <w:sz w:val="28"/>
            <w:szCs w:val="28"/>
          </w:rPr>
          <w:t>月</w:t>
        </w:r>
        <w:r w:rsidRPr="00B27EC4">
          <w:rPr>
            <w:rFonts w:ascii="Times New Roman" w:hAnsi="Times New Roman" w:cs="宋体"/>
            <w:sz w:val="28"/>
            <w:szCs w:val="28"/>
          </w:rPr>
          <w:t>29</w:t>
        </w:r>
        <w:r w:rsidRPr="00B27EC4">
          <w:rPr>
            <w:rFonts w:ascii="Times New Roman" w:hAnsi="Times New Roman" w:cs="宋体" w:hint="eastAsia"/>
            <w:sz w:val="28"/>
            <w:szCs w:val="28"/>
          </w:rPr>
          <w:t>日</w:t>
        </w:r>
      </w:smartTag>
    </w:p>
    <w:sectPr w:rsidR="00AD2C3D" w:rsidRPr="00B27EC4" w:rsidSect="00420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C3D" w:rsidRDefault="00AD2C3D" w:rsidP="00D26E56">
      <w:r>
        <w:separator/>
      </w:r>
    </w:p>
  </w:endnote>
  <w:endnote w:type="continuationSeparator" w:id="0">
    <w:p w:rsidR="00AD2C3D" w:rsidRDefault="00AD2C3D" w:rsidP="00D26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C3D" w:rsidRDefault="00AD2C3D" w:rsidP="00D26E56">
      <w:r>
        <w:separator/>
      </w:r>
    </w:p>
  </w:footnote>
  <w:footnote w:type="continuationSeparator" w:id="0">
    <w:p w:rsidR="00AD2C3D" w:rsidRDefault="00AD2C3D" w:rsidP="00D26E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9pQuEOOTqqdQdHdesvBMvO1PCLw=" w:salt="f7DXax+WJpnloCv7wcsbD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CE2"/>
    <w:rsid w:val="0002116E"/>
    <w:rsid w:val="0005264D"/>
    <w:rsid w:val="000F498F"/>
    <w:rsid w:val="00151ED8"/>
    <w:rsid w:val="001A6CC3"/>
    <w:rsid w:val="00244972"/>
    <w:rsid w:val="002D6818"/>
    <w:rsid w:val="002F132E"/>
    <w:rsid w:val="003C16A4"/>
    <w:rsid w:val="003D26BA"/>
    <w:rsid w:val="004201AD"/>
    <w:rsid w:val="00432E51"/>
    <w:rsid w:val="0043374C"/>
    <w:rsid w:val="00460C6F"/>
    <w:rsid w:val="004A4389"/>
    <w:rsid w:val="004E6F5A"/>
    <w:rsid w:val="00525DE3"/>
    <w:rsid w:val="005E0CE2"/>
    <w:rsid w:val="00653D2B"/>
    <w:rsid w:val="006C3560"/>
    <w:rsid w:val="00702564"/>
    <w:rsid w:val="0070493D"/>
    <w:rsid w:val="007121B6"/>
    <w:rsid w:val="00746126"/>
    <w:rsid w:val="00885EFE"/>
    <w:rsid w:val="0088768F"/>
    <w:rsid w:val="009030CB"/>
    <w:rsid w:val="009B11E4"/>
    <w:rsid w:val="009B7119"/>
    <w:rsid w:val="00A55A95"/>
    <w:rsid w:val="00AD2C3D"/>
    <w:rsid w:val="00B27EC4"/>
    <w:rsid w:val="00BA7AFF"/>
    <w:rsid w:val="00BF18C5"/>
    <w:rsid w:val="00CE60DD"/>
    <w:rsid w:val="00D26E56"/>
    <w:rsid w:val="00E5660A"/>
    <w:rsid w:val="00E57D5D"/>
    <w:rsid w:val="00EA2348"/>
    <w:rsid w:val="00EF2F54"/>
    <w:rsid w:val="00EF3EB7"/>
    <w:rsid w:val="00F8133A"/>
    <w:rsid w:val="00FB0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CE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0CE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semiHidden/>
    <w:rsid w:val="0024497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24497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26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26E5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26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26E5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35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2</Pages>
  <Words>237</Words>
  <Characters>1351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田露</dc:creator>
  <cp:keywords/>
  <dc:description/>
  <cp:lastModifiedBy>侯玲</cp:lastModifiedBy>
  <cp:revision>22</cp:revision>
  <dcterms:created xsi:type="dcterms:W3CDTF">2019-07-09T09:21:00Z</dcterms:created>
  <dcterms:modified xsi:type="dcterms:W3CDTF">2019-09-12T09:36:00Z</dcterms:modified>
</cp:coreProperties>
</file>