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4"/>
        <w:gridCol w:w="2446"/>
        <w:gridCol w:w="1814"/>
        <w:gridCol w:w="146"/>
        <w:gridCol w:w="2535"/>
      </w:tblGrid>
      <w:tr w:rsidR="005717F2" w:rsidRPr="00783761" w:rsidTr="00783761">
        <w:trPr>
          <w:trHeight w:val="1931"/>
        </w:trPr>
        <w:tc>
          <w:tcPr>
            <w:tcW w:w="8755" w:type="dxa"/>
            <w:gridSpan w:val="5"/>
            <w:tcBorders>
              <w:top w:val="nil"/>
              <w:left w:val="nil"/>
              <w:right w:val="nil"/>
            </w:tcBorders>
          </w:tcPr>
          <w:p w:rsidR="005717F2" w:rsidRPr="00783761" w:rsidRDefault="005717F2" w:rsidP="00783761">
            <w:pPr>
              <w:jc w:val="center"/>
              <w:rPr>
                <w:rFonts w:ascii="方正大标宋简体" w:eastAsia="方正大标宋简体" w:hAnsi="宋体" w:cs="黑体"/>
                <w:w w:val="95"/>
                <w:sz w:val="44"/>
                <w:szCs w:val="44"/>
              </w:rPr>
            </w:pPr>
            <w:r w:rsidRPr="00783761">
              <w:rPr>
                <w:rFonts w:ascii="方正大标宋简体" w:eastAsia="方正大标宋简体" w:hAnsi="黑体" w:cs="黑体" w:hint="eastAsia"/>
                <w:w w:val="95"/>
                <w:sz w:val="44"/>
                <w:szCs w:val="44"/>
              </w:rPr>
              <w:t>山西中医药大学</w:t>
            </w:r>
            <w:r w:rsidRPr="00783761">
              <w:rPr>
                <w:rFonts w:ascii="方正大标宋简体" w:eastAsia="方正大标宋简体" w:hAnsi="宋体" w:cs="黑体" w:hint="eastAsia"/>
                <w:w w:val="95"/>
                <w:sz w:val="44"/>
                <w:szCs w:val="44"/>
              </w:rPr>
              <w:t>大学生记者团记者节系列活动</w:t>
            </w:r>
          </w:p>
          <w:p w:rsidR="005717F2" w:rsidRPr="00783761" w:rsidRDefault="005717F2" w:rsidP="00783761">
            <w:pPr>
              <w:jc w:val="center"/>
              <w:rPr>
                <w:rFonts w:ascii="宋体" w:cs="黑体"/>
                <w:b/>
                <w:bCs/>
                <w:w w:val="85"/>
                <w:sz w:val="36"/>
              </w:rPr>
            </w:pPr>
            <w:r w:rsidRPr="00783761">
              <w:rPr>
                <w:rFonts w:ascii="方正大标宋简体" w:eastAsia="方正大标宋简体" w:hAnsi="宋体" w:cs="黑体" w:hint="eastAsia"/>
                <w:w w:val="95"/>
                <w:sz w:val="44"/>
                <w:szCs w:val="44"/>
              </w:rPr>
              <w:t>获奖人员综合测评加分情况表</w:t>
            </w:r>
          </w:p>
          <w:p w:rsidR="005717F2" w:rsidRPr="00783761" w:rsidRDefault="005717F2" w:rsidP="005717F2">
            <w:pPr>
              <w:spacing w:beforeLines="50"/>
              <w:ind w:firstLineChars="200" w:firstLine="31680"/>
              <w:rPr>
                <w:rFonts w:ascii="宋体"/>
              </w:rPr>
            </w:pPr>
            <w:r w:rsidRPr="00783761">
              <w:rPr>
                <w:rFonts w:ascii="宋体" w:hAnsi="宋体" w:hint="eastAsia"/>
                <w:bCs/>
              </w:rPr>
              <w:t>本评分标准</w:t>
            </w:r>
            <w:r w:rsidRPr="00783761">
              <w:rPr>
                <w:rFonts w:ascii="宋体" w:hAnsi="宋体" w:hint="eastAsia"/>
              </w:rPr>
              <w:t>依据《山西中医药大学大学生活小秘书》第四节，山西中医药大学学生素质评价体系第四项文化素质评价标准，参加校级文艺比赛、文化竞赛、征文比赛，通过初审加文化素质分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分。</w:t>
            </w:r>
          </w:p>
        </w:tc>
      </w:tr>
      <w:tr w:rsidR="005717F2" w:rsidRPr="00783761" w:rsidTr="00783761">
        <w:tc>
          <w:tcPr>
            <w:tcW w:w="8755" w:type="dxa"/>
            <w:gridSpan w:val="5"/>
          </w:tcPr>
          <w:p w:rsidR="005717F2" w:rsidRPr="00783761" w:rsidRDefault="005717F2" w:rsidP="00783761">
            <w:pPr>
              <w:jc w:val="center"/>
              <w:rPr>
                <w:rFonts w:ascii="宋体"/>
              </w:rPr>
            </w:pPr>
            <w:r w:rsidRPr="00783761">
              <w:rPr>
                <w:rFonts w:ascii="宋体" w:hAnsi="宋体" w:hint="eastAsia"/>
                <w:sz w:val="28"/>
              </w:rPr>
              <w:t>“潺潺杯”摄影初审名单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王娟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王晓阳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曹娜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苏晓敏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级信管班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薛婷婷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苗强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级研究生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原梦飞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王雨婷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级医管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冯彦铭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蔡思敏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高大伟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白佳蓓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级应用心理学班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景凯丽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吴伦慧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级针灸推拿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龚子媛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张文韬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级针灸推拿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巩志凯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吴伦慧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刘洋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尹婧涵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马艳东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胡雪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孙维芳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李芳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覃丽芬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石建梅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陈慧芳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史玲娟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吴昌轩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许瀚文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徐秋露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汪盛华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张园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闫晓丽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郭嘉慧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程永华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何玉梅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邓苏珊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王茹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兰萍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王喆蓉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李爽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张艳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李兰兰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马倩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梁依婕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王金金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任超越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韦硕硕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姚桢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李昕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巩常乐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申英杰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郝秀炜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张烨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胡宇莹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穆文博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邵蜜蜜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王媛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沈高艳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秦碧林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陈文静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卢雅梦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级康复治疗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窦鑫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杨舒婷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级康复治疗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张笑雪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杨飞飞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级临床中药班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周振华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俞淑洁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级临床中药班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李薇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高鸽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刘亚楠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王惠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苏洁琼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周慧娟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殷嘉璐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杨莎莎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级生物工程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张阿丽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兰涛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田昱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詹阿慧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级食品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闫炳北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张梦鸽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赵志翀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李晨琳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任璐瑶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级制药工程班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李可欣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侯宛君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李鹏宇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张培忠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刘星宇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胡欣琪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秋段佳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张粲粲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5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吴宜珍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孙庚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陈龙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韩小璇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胡豆豆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孟子盈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级中药实验班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姜田露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谢建萍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靳旭东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刘慧英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李迎恺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李晨星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任琳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张韩颖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张伊然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景琪琦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温娜娜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孙海玲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刘星宇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陈炳畅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级中医傅山班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马青青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江睿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孙亭亭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李明婧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王旭慧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徐子迅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闫杰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谭钰喆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高唯嘉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高瑞阳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何文洁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梁英杰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胡国荣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王怡蓉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穆潇潇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李鑫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级研究生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秦瑞鹏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杨莉丽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级研究生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孙慧敏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王鸿嫣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级研究生中内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严俊贤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陈伊旻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级一体化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刘松松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级市场营销班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李岳仙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张昱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级市场营销班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耿嘉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陈露颖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级药物分析班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刘云鸿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杨旭乐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级药物分析班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韩云清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于康霞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级药物分析班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余佳谜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郑宇航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裴若君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级中西医级</w:t>
            </w:r>
            <w:r w:rsidRPr="00783761">
              <w:rPr>
                <w:rFonts w:ascii="宋体" w:hAnsi="宋体"/>
              </w:rPr>
              <w:t>5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陈香华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朱溥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胡雅婷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阎杰荣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牛冉冉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陈晓倩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问姗姗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康岩桐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张彬烨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李婧贤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李佳佳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彭千洪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康玥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闫晓菲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张欣玥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张雨冰</w:t>
            </w:r>
          </w:p>
        </w:tc>
        <w:tc>
          <w:tcPr>
            <w:tcW w:w="2681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8755" w:type="dxa"/>
            <w:gridSpan w:val="5"/>
          </w:tcPr>
          <w:p w:rsidR="005717F2" w:rsidRPr="00783761" w:rsidRDefault="005717F2" w:rsidP="00783761">
            <w:pPr>
              <w:jc w:val="center"/>
              <w:rPr>
                <w:rFonts w:ascii="宋体"/>
              </w:rPr>
            </w:pPr>
            <w:r w:rsidRPr="00783761">
              <w:rPr>
                <w:rFonts w:ascii="宋体" w:hAnsi="宋体" w:hint="eastAsia"/>
                <w:sz w:val="28"/>
              </w:rPr>
              <w:t>“潺潺杯”音频初审名单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张利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匡艺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蔡猛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齐星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史玲娟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杨露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李沿鑫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尚超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吴伦慧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刘亚楠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陈容容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苏洁琼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杨凯琪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赵瑜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赵紫薇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牛佳丽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张瑶瑶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郭慧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张艳微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左浩杰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殷嘉璐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幸佳佳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王津怡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赵洋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级针灸推拿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B2139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郭本婕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吴振东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白佳蓓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李岳仙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李慧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吕锦涛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李美其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石靖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王绍慧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窦鑫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张园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徐金辉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高晋文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赵文祎</w:t>
            </w:r>
          </w:p>
        </w:tc>
        <w:tc>
          <w:tcPr>
            <w:tcW w:w="2535" w:type="dxa"/>
          </w:tcPr>
          <w:p w:rsidR="005717F2" w:rsidRPr="00783761" w:rsidRDefault="005717F2" w:rsidP="004A4C70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张人伟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张凝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顾正敏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靳晓沁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35FB6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何剑书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张全英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中医实验班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李秋桃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陈炳畅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中医实验班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徐启佳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张哲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中医实验班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马倩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张峰义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霍静潇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牛思翔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任秀清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马佳丽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刘建铭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邓月宁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兰晋杰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张哲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王卉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阎杰荣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杨娟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刘懿婵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5+3</w:t>
            </w:r>
            <w:r w:rsidRPr="00783761">
              <w:rPr>
                <w:rFonts w:ascii="宋体" w:hAnsi="宋体" w:hint="eastAsia"/>
              </w:rPr>
              <w:t>一体化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李可欣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樊瑞枝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5+3</w:t>
            </w:r>
            <w:r w:rsidRPr="00783761">
              <w:rPr>
                <w:rFonts w:ascii="宋体" w:hAnsi="宋体" w:hint="eastAsia"/>
              </w:rPr>
              <w:t>一体化２班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李爽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349A9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刘澍蕙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5+3</w:t>
            </w:r>
            <w:r w:rsidRPr="00783761">
              <w:rPr>
                <w:rFonts w:ascii="宋体" w:hAnsi="宋体" w:hint="eastAsia"/>
              </w:rPr>
              <w:t>一体化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毛泽芳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张晓晴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王艳莉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赵雪琳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冯懿琳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石闫续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陈杨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李迎恺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穆文博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郭婵君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涉外护理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王靖文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王雅芝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李妍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李鑫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高鸽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李永生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董斌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级中药实验班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高春丽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级中药实验班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杨旭乐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级药物分析班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刘瑶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8783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肖丰悦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级药物分析班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吴中娇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级生物技术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郭彦伶</w:t>
            </w:r>
          </w:p>
        </w:tc>
        <w:tc>
          <w:tcPr>
            <w:tcW w:w="2446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王超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张梦鸽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王雨婷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级医药管理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郑晓董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张欢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级食品科学与工程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梁宇同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级生物工程班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袁茹梦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级食品科学与工程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陈镜仰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级制药工程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胡豆豆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5F0F8A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屈悦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级研究生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  <w:b/>
              </w:rPr>
            </w:pPr>
          </w:p>
        </w:tc>
      </w:tr>
      <w:tr w:rsidR="005717F2" w:rsidRPr="00783761" w:rsidTr="00783761">
        <w:tc>
          <w:tcPr>
            <w:tcW w:w="8755" w:type="dxa"/>
            <w:gridSpan w:val="5"/>
          </w:tcPr>
          <w:p w:rsidR="005717F2" w:rsidRPr="00783761" w:rsidRDefault="005717F2" w:rsidP="00783761">
            <w:pPr>
              <w:jc w:val="center"/>
              <w:rPr>
                <w:rFonts w:ascii="宋体"/>
              </w:rPr>
            </w:pPr>
            <w:r w:rsidRPr="00783761">
              <w:rPr>
                <w:rFonts w:ascii="宋体" w:hAnsi="宋体" w:hint="eastAsia"/>
                <w:sz w:val="28"/>
              </w:rPr>
              <w:t>“潺潺杯”征文初审名单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2872A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郭嘉慧</w:t>
            </w:r>
          </w:p>
        </w:tc>
        <w:tc>
          <w:tcPr>
            <w:tcW w:w="2446" w:type="dxa"/>
          </w:tcPr>
          <w:p w:rsidR="005717F2" w:rsidRPr="00783761" w:rsidRDefault="005717F2" w:rsidP="002872A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程紫娇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何玉梅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任敏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  <w:color w:val="030303"/>
              </w:rPr>
              <w:t>张宁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  <w:color w:val="030303"/>
              </w:rPr>
              <w:t>15</w:t>
            </w:r>
            <w:r w:rsidRPr="00783761">
              <w:rPr>
                <w:rFonts w:ascii="宋体" w:hAnsi="宋体" w:hint="eastAsia"/>
                <w:color w:val="030303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821EB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董革希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  <w:color w:val="030303"/>
              </w:rPr>
            </w:pPr>
            <w:r w:rsidRPr="00783761">
              <w:rPr>
                <w:rFonts w:ascii="宋体" w:hAnsi="宋体" w:hint="eastAsia"/>
              </w:rPr>
              <w:t>杨月鹏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  <w:color w:val="030303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821EB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程永华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  <w:color w:val="030303"/>
              </w:rPr>
            </w:pPr>
            <w:r w:rsidRPr="00783761">
              <w:rPr>
                <w:rFonts w:ascii="宋体" w:hAnsi="宋体" w:hint="eastAsia"/>
                <w:color w:val="030303"/>
              </w:rPr>
              <w:t>马</w:t>
            </w:r>
            <w:r w:rsidRPr="00783761">
              <w:rPr>
                <w:rFonts w:ascii="宋体" w:hAnsi="宋体" w:hint="eastAsia"/>
              </w:rPr>
              <w:t>倩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  <w:color w:val="030303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821EB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石靖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  <w:color w:val="000000"/>
              </w:rPr>
            </w:pPr>
            <w:r w:rsidRPr="00783761">
              <w:rPr>
                <w:rFonts w:ascii="宋体" w:hAnsi="宋体" w:hint="eastAsia"/>
                <w:color w:val="000000"/>
              </w:rPr>
              <w:t>吴丹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  <w:color w:val="000000"/>
              </w:rPr>
            </w:pPr>
            <w:r w:rsidRPr="00783761">
              <w:rPr>
                <w:rFonts w:ascii="宋体" w:hAnsi="宋体"/>
                <w:color w:val="000000"/>
              </w:rPr>
              <w:t>15</w:t>
            </w:r>
            <w:r w:rsidRPr="00783761">
              <w:rPr>
                <w:rFonts w:ascii="宋体" w:hAnsi="宋体" w:hint="eastAsia"/>
                <w:color w:val="000000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821EB">
            <w:pPr>
              <w:rPr>
                <w:rFonts w:ascii="宋体"/>
                <w:color w:val="000000"/>
                <w:kern w:val="0"/>
              </w:rPr>
            </w:pPr>
            <w:r w:rsidRPr="00783761">
              <w:rPr>
                <w:rFonts w:ascii="宋体" w:hAnsi="宋体" w:hint="eastAsia"/>
              </w:rPr>
              <w:t>李爽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  <w:color w:val="000000"/>
                <w:kern w:val="0"/>
              </w:rPr>
            </w:pPr>
            <w:r w:rsidRPr="00783761">
              <w:rPr>
                <w:rFonts w:ascii="宋体" w:hAnsi="宋体"/>
                <w:color w:val="000000"/>
                <w:kern w:val="0"/>
              </w:rPr>
              <w:t>16</w:t>
            </w:r>
            <w:r w:rsidRPr="00783761">
              <w:rPr>
                <w:rFonts w:ascii="宋体" w:hAnsi="宋体" w:hint="eastAsia"/>
                <w:color w:val="000000"/>
                <w:kern w:val="0"/>
              </w:rPr>
              <w:t>级中医１班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  <w:color w:val="030303"/>
              </w:rPr>
            </w:pPr>
            <w:r w:rsidRPr="00783761">
              <w:rPr>
                <w:rFonts w:ascii="宋体" w:hAnsi="宋体" w:hint="eastAsia"/>
                <w:color w:val="000000"/>
              </w:rPr>
              <w:t>张永志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  <w:color w:val="000000"/>
              </w:rPr>
              <w:t>15</w:t>
            </w:r>
            <w:r w:rsidRPr="00783761">
              <w:rPr>
                <w:rFonts w:ascii="宋体" w:hAnsi="宋体" w:hint="eastAsia"/>
                <w:color w:val="000000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821EB">
            <w:pPr>
              <w:rPr>
                <w:rFonts w:ascii="宋体"/>
                <w:color w:val="000000"/>
                <w:shd w:val="clear" w:color="FFFFFF" w:fill="FFFFFF"/>
              </w:rPr>
            </w:pPr>
            <w:r w:rsidRPr="00783761">
              <w:rPr>
                <w:rFonts w:ascii="宋体" w:hAnsi="宋体" w:hint="eastAsia"/>
                <w:color w:val="000000"/>
                <w:kern w:val="0"/>
              </w:rPr>
              <w:t>侯桐欣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  <w:color w:val="000000"/>
                <w:shd w:val="clear" w:color="FFFFFF" w:fill="FFFFFF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级中医２班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  <w:color w:val="030303"/>
              </w:rPr>
            </w:pPr>
            <w:r w:rsidRPr="00783761">
              <w:rPr>
                <w:rFonts w:ascii="宋体" w:hAnsi="宋体" w:hint="eastAsia"/>
              </w:rPr>
              <w:t>秦岭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821EB">
            <w:pPr>
              <w:rPr>
                <w:rFonts w:ascii="宋体"/>
                <w:color w:val="000000"/>
                <w:shd w:val="clear" w:color="FFFFFF" w:fill="FFFFFF"/>
              </w:rPr>
            </w:pPr>
            <w:r w:rsidRPr="00783761">
              <w:rPr>
                <w:rFonts w:ascii="宋体" w:hAnsi="宋体" w:hint="eastAsia"/>
              </w:rPr>
              <w:t>赵文祎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  <w:color w:val="000000"/>
                <w:shd w:val="clear" w:color="FFFFFF" w:fill="FFFFFF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马艳东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821EB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赵伟军</w:t>
            </w:r>
          </w:p>
        </w:tc>
        <w:tc>
          <w:tcPr>
            <w:tcW w:w="2535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张雅璐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石倩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王娟</w:t>
            </w:r>
          </w:p>
        </w:tc>
        <w:tc>
          <w:tcPr>
            <w:tcW w:w="2446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史玲娟</w:t>
            </w:r>
          </w:p>
        </w:tc>
        <w:tc>
          <w:tcPr>
            <w:tcW w:w="2535" w:type="dxa"/>
          </w:tcPr>
          <w:p w:rsidR="005717F2" w:rsidRPr="00783761" w:rsidRDefault="005717F2" w:rsidP="008E731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李娟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15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刘新庆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郭紫云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  <w:color w:val="000000"/>
                <w:kern w:val="0"/>
              </w:rPr>
              <w:t>15</w:t>
            </w:r>
            <w:r w:rsidRPr="00783761">
              <w:rPr>
                <w:rFonts w:ascii="宋体" w:hAnsi="宋体" w:hint="eastAsia"/>
                <w:color w:val="000000"/>
                <w:kern w:val="0"/>
              </w:rPr>
              <w:t>级中西医</w:t>
            </w:r>
            <w:r w:rsidRPr="00783761">
              <w:rPr>
                <w:rFonts w:ascii="宋体" w:hAnsi="宋体"/>
                <w:color w:val="000000"/>
                <w:kern w:val="0"/>
              </w:rPr>
              <w:t>1</w:t>
            </w:r>
            <w:r w:rsidRPr="00783761">
              <w:rPr>
                <w:rFonts w:ascii="宋体" w:hAnsi="宋体" w:hint="eastAsia"/>
                <w:color w:val="000000"/>
                <w:kern w:val="0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石建梅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费麒境</w:t>
            </w:r>
          </w:p>
        </w:tc>
        <w:tc>
          <w:tcPr>
            <w:tcW w:w="2446" w:type="dxa"/>
          </w:tcPr>
          <w:p w:rsidR="005717F2" w:rsidRPr="00783761" w:rsidRDefault="005717F2" w:rsidP="00140B2D">
            <w:pPr>
              <w:rPr>
                <w:rFonts w:ascii="宋体"/>
              </w:rPr>
            </w:pPr>
            <w:r w:rsidRPr="00783761">
              <w:rPr>
                <w:rFonts w:ascii="宋体" w:hAnsi="宋体"/>
                <w:color w:val="000000"/>
                <w:kern w:val="0"/>
              </w:rPr>
              <w:t>15</w:t>
            </w:r>
            <w:r w:rsidRPr="00783761">
              <w:rPr>
                <w:rFonts w:ascii="宋体" w:hAnsi="宋体" w:hint="eastAsia"/>
                <w:color w:val="000000"/>
                <w:kern w:val="0"/>
              </w:rPr>
              <w:t>级中西医</w:t>
            </w:r>
            <w:r w:rsidRPr="00783761">
              <w:rPr>
                <w:rFonts w:ascii="宋体" w:hAnsi="宋体"/>
                <w:color w:val="000000"/>
                <w:kern w:val="0"/>
              </w:rPr>
              <w:t>1</w:t>
            </w:r>
            <w:r w:rsidRPr="00783761">
              <w:rPr>
                <w:rFonts w:ascii="宋体" w:hAnsi="宋体" w:hint="eastAsia"/>
                <w:color w:val="000000"/>
                <w:kern w:val="0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翟海洋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李逸林</w:t>
            </w:r>
          </w:p>
        </w:tc>
        <w:tc>
          <w:tcPr>
            <w:tcW w:w="2446" w:type="dxa"/>
          </w:tcPr>
          <w:p w:rsidR="005717F2" w:rsidRPr="00783761" w:rsidRDefault="005717F2" w:rsidP="00140B2D">
            <w:pPr>
              <w:rPr>
                <w:rFonts w:ascii="宋体"/>
              </w:rPr>
            </w:pPr>
            <w:r w:rsidRPr="00783761">
              <w:rPr>
                <w:rFonts w:ascii="宋体" w:hAnsi="宋体"/>
                <w:color w:val="000000"/>
                <w:kern w:val="0"/>
              </w:rPr>
              <w:t>15</w:t>
            </w:r>
            <w:r w:rsidRPr="00783761">
              <w:rPr>
                <w:rFonts w:ascii="宋体" w:hAnsi="宋体" w:hint="eastAsia"/>
                <w:color w:val="000000"/>
                <w:kern w:val="0"/>
              </w:rPr>
              <w:t>级中西医</w:t>
            </w:r>
            <w:r w:rsidRPr="00783761">
              <w:rPr>
                <w:rFonts w:ascii="宋体" w:hAnsi="宋体"/>
                <w:color w:val="000000"/>
                <w:kern w:val="0"/>
              </w:rPr>
              <w:t>2</w:t>
            </w:r>
            <w:r w:rsidRPr="00783761">
              <w:rPr>
                <w:rFonts w:ascii="宋体" w:hAnsi="宋体" w:hint="eastAsia"/>
                <w:color w:val="000000"/>
                <w:kern w:val="0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刘永智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40B2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  <w:color w:val="000000"/>
              </w:rPr>
              <w:t>原梦飞</w:t>
            </w:r>
          </w:p>
        </w:tc>
        <w:tc>
          <w:tcPr>
            <w:tcW w:w="2446" w:type="dxa"/>
          </w:tcPr>
          <w:p w:rsidR="005717F2" w:rsidRPr="00783761" w:rsidRDefault="005717F2" w:rsidP="00140B2D">
            <w:pPr>
              <w:rPr>
                <w:rFonts w:ascii="宋体"/>
              </w:rPr>
            </w:pPr>
            <w:r w:rsidRPr="00783761">
              <w:rPr>
                <w:rFonts w:ascii="宋体" w:hAnsi="宋体"/>
                <w:color w:val="000000"/>
              </w:rPr>
              <w:t>15</w:t>
            </w:r>
            <w:r w:rsidRPr="00783761">
              <w:rPr>
                <w:rFonts w:ascii="宋体" w:hAnsi="宋体" w:hint="eastAsia"/>
                <w:color w:val="000000"/>
              </w:rPr>
              <w:t>级中西医</w:t>
            </w:r>
            <w:r w:rsidRPr="00783761">
              <w:rPr>
                <w:rFonts w:ascii="宋体" w:hAnsi="宋体"/>
                <w:color w:val="000000"/>
              </w:rPr>
              <w:t>2</w:t>
            </w:r>
            <w:r w:rsidRPr="0078376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晋祺媛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40B2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任海梅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秦泽萍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宁月月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陈姣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高梦琳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  <w:color w:val="000000"/>
              </w:rPr>
              <w:t>16</w:t>
            </w:r>
            <w:r w:rsidRPr="00783761">
              <w:rPr>
                <w:rFonts w:ascii="宋体" w:hAnsi="宋体" w:hint="eastAsia"/>
                <w:color w:val="000000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虎倩倩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962B53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  <w:color w:val="000000"/>
              </w:rPr>
              <w:t>赵</w:t>
            </w:r>
            <w:r w:rsidRPr="00783761">
              <w:rPr>
                <w:rFonts w:ascii="宋体" w:hAnsi="宋体"/>
                <w:color w:val="000000"/>
              </w:rPr>
              <w:t xml:space="preserve">  </w:t>
            </w:r>
            <w:r w:rsidRPr="00783761">
              <w:rPr>
                <w:rFonts w:ascii="宋体" w:hAnsi="宋体" w:hint="eastAsia"/>
                <w:color w:val="000000"/>
              </w:rPr>
              <w:t>茜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  <w:color w:val="000000"/>
              </w:rPr>
              <w:t>16</w:t>
            </w:r>
            <w:r w:rsidRPr="00783761">
              <w:rPr>
                <w:rFonts w:ascii="宋体" w:hAnsi="宋体" w:hint="eastAsia"/>
                <w:color w:val="000000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B7858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陈容容</w:t>
            </w:r>
          </w:p>
        </w:tc>
        <w:tc>
          <w:tcPr>
            <w:tcW w:w="2535" w:type="dxa"/>
          </w:tcPr>
          <w:p w:rsidR="005717F2" w:rsidRPr="00783761" w:rsidRDefault="005717F2" w:rsidP="00140B2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茹智敏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蒋飞宇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郭红兰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级针推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雷清雁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汪盛华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尹天鑫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伍箴煜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王惠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闫晓丽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刘顺芳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李晓琴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王玉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曾博君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级临床中药班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台欢欢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吴越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李美其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张新琳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生物制药班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谷亚男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级应用心理班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冯懿琳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乔石丽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级医管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肖岚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王雨婷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级医管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穆文博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张艳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级医管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王媛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郑晓董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明丹娅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王超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李蕾蕾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关亚辉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级生物信息班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何莹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梁颖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级药物分析班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张秀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郭本婕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沙越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李昕驰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薛菲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李永生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李妍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高蔓菲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郜晨曦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B541C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孙海玲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7D52CF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高鸽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16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王秀敏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李建婷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苗含颖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薛凯峰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级信管班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柳鸿林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李西三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级信管班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徐红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孙慧敏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周艳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DD1CFB">
            <w:pPr>
              <w:rPr>
                <w:rFonts w:ascii="宋体" w:hAnsi="宋体"/>
              </w:rPr>
            </w:pPr>
            <w:r w:rsidRPr="00783761">
              <w:rPr>
                <w:rFonts w:ascii="宋体" w:hAnsi="宋体" w:hint="eastAsia"/>
              </w:rPr>
              <w:t>穆潇潇</w:t>
            </w:r>
            <w:r w:rsidRPr="00783761">
              <w:rPr>
                <w:rFonts w:ascii="宋体" w:hAnsi="宋体"/>
              </w:rPr>
              <w:t xml:space="preserve"> 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姚艳伟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金之渊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级生物信息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张馨月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刘星宇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景琪琦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杨鑫晨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冯泽悦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级中医傅山班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刘雨宇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吴秋蓉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级药物分析班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贾铭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王瑜勇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级中药实验班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刘宇婷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袁韶霖</w:t>
            </w:r>
          </w:p>
        </w:tc>
        <w:tc>
          <w:tcPr>
            <w:tcW w:w="2535" w:type="dxa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段程楠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火元伟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宋甜甜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李佳琪</w:t>
            </w:r>
          </w:p>
        </w:tc>
        <w:tc>
          <w:tcPr>
            <w:tcW w:w="2535" w:type="dxa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韩星宇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魏欣欣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级制药工程班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侯佳怡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周妍辰</w:t>
            </w:r>
          </w:p>
        </w:tc>
        <w:tc>
          <w:tcPr>
            <w:tcW w:w="2535" w:type="dxa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刘洋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级康复治疗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 w:hAnsi="宋体"/>
              </w:rPr>
            </w:pPr>
            <w:r w:rsidRPr="00783761">
              <w:rPr>
                <w:rFonts w:ascii="宋体" w:hAnsi="宋体" w:hint="eastAsia"/>
              </w:rPr>
              <w:t>张思宇</w:t>
            </w:r>
            <w:r w:rsidRPr="00783761">
              <w:rPr>
                <w:rFonts w:ascii="宋体" w:hAnsi="宋体"/>
              </w:rPr>
              <w:t xml:space="preserve"> </w:t>
            </w:r>
          </w:p>
        </w:tc>
        <w:tc>
          <w:tcPr>
            <w:tcW w:w="2535" w:type="dxa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王佳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刘澍慧</w:t>
            </w:r>
          </w:p>
        </w:tc>
        <w:tc>
          <w:tcPr>
            <w:tcW w:w="2535" w:type="dxa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荀晓雪</w:t>
            </w:r>
          </w:p>
        </w:tc>
        <w:tc>
          <w:tcPr>
            <w:tcW w:w="2446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张欣玥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曹敏</w:t>
            </w:r>
          </w:p>
        </w:tc>
        <w:tc>
          <w:tcPr>
            <w:tcW w:w="2446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任瑞倩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何子婧</w:t>
            </w:r>
          </w:p>
        </w:tc>
        <w:tc>
          <w:tcPr>
            <w:tcW w:w="2446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5B469E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赵晓宇</w:t>
            </w:r>
          </w:p>
        </w:tc>
        <w:tc>
          <w:tcPr>
            <w:tcW w:w="2535" w:type="dxa"/>
          </w:tcPr>
          <w:p w:rsidR="005717F2" w:rsidRPr="00783761" w:rsidRDefault="005717F2" w:rsidP="0089255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程融荣</w:t>
            </w:r>
          </w:p>
        </w:tc>
        <w:tc>
          <w:tcPr>
            <w:tcW w:w="2446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康玥</w:t>
            </w:r>
          </w:p>
        </w:tc>
        <w:tc>
          <w:tcPr>
            <w:tcW w:w="2535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级一体化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冯翰英</w:t>
            </w:r>
          </w:p>
        </w:tc>
        <w:tc>
          <w:tcPr>
            <w:tcW w:w="2446" w:type="dxa"/>
          </w:tcPr>
          <w:p w:rsidR="005717F2" w:rsidRPr="00783761" w:rsidRDefault="005717F2" w:rsidP="000F1CAC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89255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彭千洪</w:t>
            </w:r>
          </w:p>
        </w:tc>
        <w:tc>
          <w:tcPr>
            <w:tcW w:w="2535" w:type="dxa"/>
          </w:tcPr>
          <w:p w:rsidR="005717F2" w:rsidRPr="00783761" w:rsidRDefault="005717F2" w:rsidP="0089255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张雨冰</w:t>
            </w:r>
          </w:p>
        </w:tc>
        <w:tc>
          <w:tcPr>
            <w:tcW w:w="2446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级中医一体化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陈思雨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李佳佳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级中医定向班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李鑫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邓月宁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詹群波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级涉外护理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刘昕宇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王昕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阎杰荣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崔泾洁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级生物技术班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张韩颖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吴中娇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级生物技术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朱文昕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级食品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刘波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级生物技术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郝亚如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级市场营销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夏俪滋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级康复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匡艺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吕锦涛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级应用心理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马微微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刘昊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刘云鸿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赵洋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级针推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齐星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陈思琦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级中药</w:t>
            </w:r>
            <w:r w:rsidRPr="00783761">
              <w:rPr>
                <w:rFonts w:ascii="宋体" w:hAnsi="宋体"/>
              </w:rPr>
              <w:t>1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陈哲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李宁</w:t>
            </w:r>
          </w:p>
        </w:tc>
        <w:tc>
          <w:tcPr>
            <w:tcW w:w="2535" w:type="dxa"/>
          </w:tcPr>
          <w:p w:rsidR="005717F2" w:rsidRPr="00783761" w:rsidRDefault="005717F2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级中医骨伤班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尚轲龙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4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赵悦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级中医骨伤班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武柯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6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侯书慧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级中医骨伤班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赵文君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</w:t>
            </w:r>
            <w:r w:rsidRPr="00783761">
              <w:rPr>
                <w:rFonts w:ascii="宋体" w:hAnsi="宋体"/>
              </w:rPr>
              <w:t>6</w:t>
            </w:r>
            <w:r w:rsidRPr="00783761">
              <w:rPr>
                <w:rFonts w:ascii="宋体" w:hAnsi="宋体" w:hint="eastAsia"/>
              </w:rPr>
              <w:t>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张程成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中医骨伤班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梁嘉欣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王夏桐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级护理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杨溢伟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级中西医实验班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王洋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级研究生</w:t>
            </w:r>
            <w:r w:rsidRPr="00783761">
              <w:rPr>
                <w:rFonts w:ascii="宋体" w:hAnsi="宋体"/>
              </w:rPr>
              <w:t>2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陈路平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级中西医实验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王晓勇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17</w:t>
            </w:r>
            <w:r w:rsidRPr="00783761">
              <w:rPr>
                <w:rFonts w:ascii="宋体" w:hAnsi="宋体" w:hint="eastAsia"/>
              </w:rPr>
              <w:t>级研究生</w:t>
            </w:r>
            <w:r w:rsidRPr="00783761">
              <w:rPr>
                <w:rFonts w:ascii="宋体" w:hAnsi="宋体"/>
              </w:rPr>
              <w:t>5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  <w:tr w:rsidR="005717F2" w:rsidRPr="00783761" w:rsidTr="00783761">
        <w:tc>
          <w:tcPr>
            <w:tcW w:w="1814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吴美萱</w:t>
            </w:r>
          </w:p>
        </w:tc>
        <w:tc>
          <w:tcPr>
            <w:tcW w:w="2446" w:type="dxa"/>
          </w:tcPr>
          <w:p w:rsidR="005717F2" w:rsidRPr="00783761" w:rsidRDefault="005717F2" w:rsidP="00150C9D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级中西医实验</w:t>
            </w:r>
          </w:p>
        </w:tc>
        <w:tc>
          <w:tcPr>
            <w:tcW w:w="1960" w:type="dxa"/>
            <w:gridSpan w:val="2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 w:hint="eastAsia"/>
              </w:rPr>
              <w:t>李佳文</w:t>
            </w:r>
          </w:p>
        </w:tc>
        <w:tc>
          <w:tcPr>
            <w:tcW w:w="2535" w:type="dxa"/>
          </w:tcPr>
          <w:p w:rsidR="005717F2" w:rsidRPr="00783761" w:rsidRDefault="005717F2" w:rsidP="00A53EC5">
            <w:pPr>
              <w:rPr>
                <w:rFonts w:ascii="宋体"/>
              </w:rPr>
            </w:pPr>
            <w:r w:rsidRPr="00783761">
              <w:rPr>
                <w:rFonts w:ascii="宋体" w:hAnsi="宋体"/>
              </w:rPr>
              <w:t>18</w:t>
            </w:r>
            <w:r w:rsidRPr="00783761">
              <w:rPr>
                <w:rFonts w:ascii="宋体" w:hAnsi="宋体" w:hint="eastAsia"/>
              </w:rPr>
              <w:t>级研究生中内</w:t>
            </w:r>
            <w:r w:rsidRPr="00783761">
              <w:rPr>
                <w:rFonts w:ascii="宋体" w:hAnsi="宋体"/>
              </w:rPr>
              <w:t>3</w:t>
            </w:r>
            <w:r w:rsidRPr="00783761">
              <w:rPr>
                <w:rFonts w:ascii="宋体" w:hAnsi="宋体" w:hint="eastAsia"/>
              </w:rPr>
              <w:t>班</w:t>
            </w:r>
          </w:p>
        </w:tc>
      </w:tr>
    </w:tbl>
    <w:p w:rsidR="005717F2" w:rsidRPr="00F90392" w:rsidRDefault="005717F2" w:rsidP="00150C9D">
      <w:pPr>
        <w:rPr>
          <w:rFonts w:ascii="宋体"/>
        </w:rPr>
      </w:pPr>
    </w:p>
    <w:p w:rsidR="005717F2" w:rsidRPr="00F90392" w:rsidRDefault="005717F2" w:rsidP="00150C9D">
      <w:pPr>
        <w:rPr>
          <w:rFonts w:ascii="宋体"/>
        </w:rPr>
      </w:pPr>
    </w:p>
    <w:p w:rsidR="005717F2" w:rsidRPr="00F90392" w:rsidRDefault="005717F2" w:rsidP="00B61F29">
      <w:pPr>
        <w:jc w:val="right"/>
        <w:rPr>
          <w:rFonts w:ascii="宋体"/>
        </w:rPr>
      </w:pPr>
    </w:p>
    <w:p w:rsidR="005717F2" w:rsidRPr="00F90392" w:rsidRDefault="005717F2" w:rsidP="00B61F29">
      <w:pPr>
        <w:jc w:val="right"/>
        <w:rPr>
          <w:rFonts w:ascii="宋体"/>
        </w:rPr>
      </w:pPr>
    </w:p>
    <w:p w:rsidR="005717F2" w:rsidRPr="00F90392" w:rsidRDefault="005717F2" w:rsidP="00B61F29">
      <w:pPr>
        <w:jc w:val="right"/>
        <w:rPr>
          <w:rFonts w:ascii="宋体"/>
        </w:rPr>
      </w:pPr>
    </w:p>
    <w:p w:rsidR="005717F2" w:rsidRPr="00F90392" w:rsidRDefault="005717F2" w:rsidP="00B61F29">
      <w:pPr>
        <w:jc w:val="right"/>
        <w:rPr>
          <w:rFonts w:ascii="宋体"/>
        </w:rPr>
      </w:pPr>
    </w:p>
    <w:p w:rsidR="005717F2" w:rsidRPr="00F90392" w:rsidRDefault="005717F2" w:rsidP="00EE4D01">
      <w:pPr>
        <w:ind w:right="210"/>
        <w:jc w:val="right"/>
        <w:rPr>
          <w:rFonts w:ascii="宋体"/>
        </w:rPr>
      </w:pPr>
      <w:bookmarkStart w:id="0" w:name="_GoBack"/>
      <w:bookmarkEnd w:id="0"/>
      <w:r>
        <w:rPr>
          <w:rFonts w:ascii="宋体" w:hAnsi="宋体" w:hint="eastAsia"/>
        </w:rPr>
        <w:t>党委宣传部</w:t>
      </w:r>
    </w:p>
    <w:p w:rsidR="005717F2" w:rsidRPr="00F90392" w:rsidRDefault="005717F2" w:rsidP="00B61F29">
      <w:pPr>
        <w:jc w:val="right"/>
        <w:rPr>
          <w:rFonts w:ascii="宋体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8"/>
          <w:attr w:name="Year" w:val="2019"/>
        </w:smartTagPr>
        <w:r w:rsidRPr="00F90392">
          <w:rPr>
            <w:rFonts w:ascii="宋体" w:hAnsi="宋体"/>
          </w:rPr>
          <w:t>2019</w:t>
        </w:r>
        <w:r w:rsidRPr="00F90392">
          <w:rPr>
            <w:rFonts w:ascii="宋体" w:hAnsi="宋体" w:hint="eastAsia"/>
          </w:rPr>
          <w:t>年</w:t>
        </w:r>
        <w:r w:rsidRPr="00F90392">
          <w:rPr>
            <w:rFonts w:ascii="宋体" w:hAnsi="宋体"/>
          </w:rPr>
          <w:t>8</w:t>
        </w:r>
        <w:r w:rsidRPr="00F90392">
          <w:rPr>
            <w:rFonts w:ascii="宋体" w:hAnsi="宋体" w:hint="eastAsia"/>
          </w:rPr>
          <w:t>月</w:t>
        </w:r>
        <w:r w:rsidRPr="00F90392">
          <w:rPr>
            <w:rFonts w:ascii="宋体" w:hAnsi="宋体"/>
          </w:rPr>
          <w:t>29</w:t>
        </w:r>
        <w:r w:rsidRPr="00F90392">
          <w:rPr>
            <w:rFonts w:ascii="宋体" w:hAnsi="宋体" w:hint="eastAsia"/>
          </w:rPr>
          <w:t>日</w:t>
        </w:r>
      </w:smartTag>
    </w:p>
    <w:sectPr w:rsidR="005717F2" w:rsidRPr="00F90392" w:rsidSect="004969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7F2" w:rsidRDefault="005717F2" w:rsidP="004C4B76">
      <w:r>
        <w:separator/>
      </w:r>
    </w:p>
  </w:endnote>
  <w:endnote w:type="continuationSeparator" w:id="0">
    <w:p w:rsidR="005717F2" w:rsidRDefault="005717F2" w:rsidP="004C4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中宋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大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7F2" w:rsidRDefault="005717F2" w:rsidP="004C4B76">
      <w:r>
        <w:separator/>
      </w:r>
    </w:p>
  </w:footnote>
  <w:footnote w:type="continuationSeparator" w:id="0">
    <w:p w:rsidR="005717F2" w:rsidRDefault="005717F2" w:rsidP="004C4B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0PDyANGtam0HHNATBkXDVg6uI6A=" w:salt="3f3CbwPLFyxBFOX+Yg7gy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4C70"/>
    <w:rsid w:val="00041E31"/>
    <w:rsid w:val="000F1CAC"/>
    <w:rsid w:val="001076D2"/>
    <w:rsid w:val="001320B2"/>
    <w:rsid w:val="001349A9"/>
    <w:rsid w:val="00140B2D"/>
    <w:rsid w:val="00150C9D"/>
    <w:rsid w:val="00153889"/>
    <w:rsid w:val="001821EB"/>
    <w:rsid w:val="00227054"/>
    <w:rsid w:val="002370DF"/>
    <w:rsid w:val="002872A3"/>
    <w:rsid w:val="002F18D6"/>
    <w:rsid w:val="00354944"/>
    <w:rsid w:val="003B4CF1"/>
    <w:rsid w:val="003D64AD"/>
    <w:rsid w:val="00403497"/>
    <w:rsid w:val="00432E9F"/>
    <w:rsid w:val="00496986"/>
    <w:rsid w:val="004A4C70"/>
    <w:rsid w:val="004C4B76"/>
    <w:rsid w:val="00535FB6"/>
    <w:rsid w:val="005717F2"/>
    <w:rsid w:val="00577F76"/>
    <w:rsid w:val="005B469E"/>
    <w:rsid w:val="005E43B2"/>
    <w:rsid w:val="005F0F8A"/>
    <w:rsid w:val="00605618"/>
    <w:rsid w:val="006968EA"/>
    <w:rsid w:val="006D4455"/>
    <w:rsid w:val="00703189"/>
    <w:rsid w:val="00713C4E"/>
    <w:rsid w:val="00783761"/>
    <w:rsid w:val="007A2C2E"/>
    <w:rsid w:val="007D52CF"/>
    <w:rsid w:val="0088783A"/>
    <w:rsid w:val="00892552"/>
    <w:rsid w:val="008B6EC6"/>
    <w:rsid w:val="008C069A"/>
    <w:rsid w:val="008E731E"/>
    <w:rsid w:val="008F020B"/>
    <w:rsid w:val="00962B53"/>
    <w:rsid w:val="00994BAB"/>
    <w:rsid w:val="00A53EC5"/>
    <w:rsid w:val="00AB7858"/>
    <w:rsid w:val="00AF27E3"/>
    <w:rsid w:val="00B21392"/>
    <w:rsid w:val="00B541C2"/>
    <w:rsid w:val="00B61F29"/>
    <w:rsid w:val="00BF5BDF"/>
    <w:rsid w:val="00CC711F"/>
    <w:rsid w:val="00D53219"/>
    <w:rsid w:val="00DD1CFB"/>
    <w:rsid w:val="00E33DE9"/>
    <w:rsid w:val="00E3540D"/>
    <w:rsid w:val="00EE4D01"/>
    <w:rsid w:val="00F90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552"/>
    <w:pPr>
      <w:widowControl w:val="0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3497"/>
    <w:pPr>
      <w:widowControl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3497"/>
    <w:pPr>
      <w:keepNext/>
      <w:keepLines/>
      <w:widowControl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3497"/>
    <w:pPr>
      <w:keepNext/>
      <w:keepLines/>
      <w:widowControl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3497"/>
    <w:rPr>
      <w:rFonts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03497"/>
    <w:rPr>
      <w:rFonts w:ascii="Cambria" w:eastAsia="宋体" w:hAnsi="Cambria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03497"/>
    <w:rPr>
      <w:rFonts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pre">
    <w:name w:val="pre"/>
    <w:link w:val="preChar"/>
    <w:uiPriority w:val="99"/>
    <w:rsid w:val="00403497"/>
    <w:rPr>
      <w:b/>
      <w:szCs w:val="21"/>
    </w:rPr>
  </w:style>
  <w:style w:type="character" w:customStyle="1" w:styleId="preChar">
    <w:name w:val="pre Char"/>
    <w:basedOn w:val="DefaultParagraphFont"/>
    <w:link w:val="pre"/>
    <w:uiPriority w:val="99"/>
    <w:locked/>
    <w:rsid w:val="00403497"/>
    <w:rPr>
      <w:rFonts w:cs="Times New Roman"/>
      <w:b/>
      <w:kern w:val="2"/>
      <w:sz w:val="21"/>
      <w:szCs w:val="21"/>
      <w:lang w:val="en-US" w:eastAsia="zh-CN" w:bidi="ar-SA"/>
    </w:rPr>
  </w:style>
  <w:style w:type="paragraph" w:customStyle="1" w:styleId="pic">
    <w:name w:val="pic"/>
    <w:link w:val="picChar"/>
    <w:uiPriority w:val="99"/>
    <w:rsid w:val="00403497"/>
    <w:pPr>
      <w:jc w:val="center"/>
    </w:pPr>
    <w:rPr>
      <w:szCs w:val="21"/>
    </w:rPr>
  </w:style>
  <w:style w:type="character" w:customStyle="1" w:styleId="picChar">
    <w:name w:val="pic Char"/>
    <w:basedOn w:val="DefaultParagraphFont"/>
    <w:link w:val="pic"/>
    <w:uiPriority w:val="99"/>
    <w:locked/>
    <w:rsid w:val="00403497"/>
    <w:rPr>
      <w:rFonts w:cs="Times New Roman"/>
      <w:kern w:val="2"/>
      <w:sz w:val="21"/>
      <w:szCs w:val="21"/>
      <w:lang w:val="en-US" w:eastAsia="zh-CN" w:bidi="ar-SA"/>
    </w:rPr>
  </w:style>
  <w:style w:type="paragraph" w:customStyle="1" w:styleId="t1">
    <w:name w:val="t1"/>
    <w:link w:val="t1Char"/>
    <w:uiPriority w:val="99"/>
    <w:rsid w:val="00403497"/>
    <w:pPr>
      <w:jc w:val="center"/>
    </w:pPr>
    <w:rPr>
      <w:rFonts w:ascii="华文中宋" w:eastAsia="华文中宋" w:hAnsi="华文中宋"/>
      <w:szCs w:val="21"/>
    </w:rPr>
  </w:style>
  <w:style w:type="character" w:customStyle="1" w:styleId="t1Char">
    <w:name w:val="t1 Char"/>
    <w:basedOn w:val="DefaultParagraphFont"/>
    <w:link w:val="t1"/>
    <w:uiPriority w:val="99"/>
    <w:locked/>
    <w:rsid w:val="00403497"/>
    <w:rPr>
      <w:rFonts w:ascii="华文中宋" w:eastAsia="华文中宋" w:hAnsi="华文中宋" w:cs="Times New Roman"/>
      <w:kern w:val="2"/>
      <w:sz w:val="21"/>
      <w:szCs w:val="21"/>
      <w:lang w:val="en-US" w:eastAsia="zh-CN" w:bidi="ar-SA"/>
    </w:rPr>
  </w:style>
  <w:style w:type="paragraph" w:customStyle="1" w:styleId="t2">
    <w:name w:val="t2"/>
    <w:link w:val="t2Char"/>
    <w:uiPriority w:val="99"/>
    <w:rsid w:val="00403497"/>
    <w:pPr>
      <w:jc w:val="right"/>
    </w:pPr>
    <w:rPr>
      <w:rFonts w:ascii="宋体" w:hAnsi="宋体" w:cs="宋体"/>
      <w:b/>
      <w:bCs/>
      <w:color w:val="000000"/>
      <w:kern w:val="0"/>
      <w:szCs w:val="21"/>
    </w:rPr>
  </w:style>
  <w:style w:type="character" w:customStyle="1" w:styleId="t2Char">
    <w:name w:val="t2 Char"/>
    <w:basedOn w:val="DefaultParagraphFont"/>
    <w:link w:val="t2"/>
    <w:uiPriority w:val="99"/>
    <w:locked/>
    <w:rsid w:val="00403497"/>
    <w:rPr>
      <w:rFonts w:ascii="宋体" w:eastAsia="宋体" w:hAnsi="宋体" w:cs="宋体"/>
      <w:b/>
      <w:bCs/>
      <w:color w:val="000000"/>
      <w:sz w:val="21"/>
      <w:szCs w:val="21"/>
      <w:lang w:val="en-US" w:eastAsia="zh-CN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403497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03497"/>
    <w:rPr>
      <w:rFonts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rsid w:val="0040349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4034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3497"/>
    <w:rPr>
      <w:rFonts w:cs="Times New Roman"/>
      <w:sz w:val="18"/>
      <w:szCs w:val="18"/>
    </w:rPr>
  </w:style>
  <w:style w:type="table" w:styleId="LightShading-Accent3">
    <w:name w:val="Light Shading Accent 3"/>
    <w:basedOn w:val="TableNormal"/>
    <w:uiPriority w:val="99"/>
    <w:rsid w:val="00403497"/>
    <w:rPr>
      <w:color w:val="76923C"/>
      <w:kern w:val="0"/>
      <w:sz w:val="20"/>
      <w:szCs w:val="21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99"/>
    <w:rsid w:val="00403497"/>
    <w:rPr>
      <w:color w:val="5F497A"/>
      <w:kern w:val="0"/>
      <w:sz w:val="20"/>
      <w:szCs w:val="21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">
    <w:name w:val="Table Grid"/>
    <w:basedOn w:val="TableNormal"/>
    <w:uiPriority w:val="99"/>
    <w:rsid w:val="00403497"/>
    <w:rPr>
      <w:kern w:val="0"/>
      <w:sz w:val="20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403497"/>
    <w:pPr>
      <w:widowControl/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3497"/>
    <w:rPr>
      <w:rFonts w:cs="Times New Roman"/>
      <w:kern w:val="2"/>
      <w:sz w:val="18"/>
      <w:szCs w:val="18"/>
      <w:lang w:val="en-US" w:eastAsia="zh-CN" w:bidi="ar-SA"/>
    </w:rPr>
  </w:style>
  <w:style w:type="paragraph" w:styleId="Header">
    <w:name w:val="header"/>
    <w:basedOn w:val="Normal"/>
    <w:link w:val="HeaderChar"/>
    <w:uiPriority w:val="99"/>
    <w:rsid w:val="004034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3497"/>
    <w:rPr>
      <w:rFonts w:cs="Times New Roman"/>
      <w:kern w:val="2"/>
      <w:sz w:val="18"/>
      <w:szCs w:val="18"/>
      <w:lang w:val="en-US" w:eastAsia="zh-CN" w:bidi="ar-SA"/>
    </w:rPr>
  </w:style>
  <w:style w:type="table" w:styleId="MediumShading2-Accent3">
    <w:name w:val="Medium Shading 2 Accent 3"/>
    <w:basedOn w:val="TableNormal"/>
    <w:uiPriority w:val="99"/>
    <w:rsid w:val="00403497"/>
    <w:rPr>
      <w:kern w:val="0"/>
      <w:sz w:val="20"/>
      <w:szCs w:val="21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rsid w:val="00403497"/>
    <w:rPr>
      <w:kern w:val="0"/>
      <w:sz w:val="20"/>
      <w:szCs w:val="21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276</TotalTime>
  <Pages>6</Pages>
  <Words>866</Words>
  <Characters>4940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田露</dc:creator>
  <cp:keywords/>
  <dc:description/>
  <cp:lastModifiedBy>侯玲</cp:lastModifiedBy>
  <cp:revision>22</cp:revision>
  <dcterms:created xsi:type="dcterms:W3CDTF">2019-08-29T03:06:00Z</dcterms:created>
  <dcterms:modified xsi:type="dcterms:W3CDTF">2019-09-12T09:37:00Z</dcterms:modified>
</cp:coreProperties>
</file>