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0C9" w:rsidRDefault="00EA70C9" w:rsidP="00B31FF9">
      <w:pPr>
        <w:jc w:val="center"/>
        <w:rPr>
          <w:szCs w:val="21"/>
        </w:rPr>
      </w:pPr>
      <w:r>
        <w:rPr>
          <w:rFonts w:ascii="黑体" w:eastAsia="黑体" w:hAnsi="黑体" w:cs="黑体" w:hint="eastAsia"/>
          <w:b/>
          <w:bCs/>
          <w:sz w:val="36"/>
          <w:szCs w:val="44"/>
        </w:rPr>
        <w:t>山西中医药大学第三团支部（大学生记者团）</w:t>
      </w:r>
      <w:r>
        <w:rPr>
          <w:rFonts w:ascii="黑体" w:eastAsia="黑体" w:hAnsi="黑体" w:cs="黑体"/>
          <w:b/>
          <w:bCs/>
          <w:sz w:val="36"/>
          <w:szCs w:val="44"/>
        </w:rPr>
        <w:t>2018-2019</w:t>
      </w:r>
      <w:r>
        <w:rPr>
          <w:rFonts w:ascii="黑体" w:eastAsia="黑体" w:hAnsi="黑体" w:cs="黑体" w:hint="eastAsia"/>
          <w:b/>
          <w:bCs/>
          <w:sz w:val="36"/>
          <w:szCs w:val="44"/>
        </w:rPr>
        <w:t>学年“先进团支部”表彰名单</w:t>
      </w:r>
    </w:p>
    <w:p w:rsidR="00EA70C9" w:rsidRDefault="00EA70C9" w:rsidP="00724971">
      <w:pPr>
        <w:spacing w:beforeLines="100" w:afterLines="50"/>
        <w:ind w:firstLineChars="200" w:firstLine="31680"/>
        <w:rPr>
          <w:szCs w:val="21"/>
        </w:rPr>
      </w:pPr>
      <w:r>
        <w:rPr>
          <w:rFonts w:hint="eastAsia"/>
          <w:szCs w:val="21"/>
        </w:rPr>
        <w:t>山西中医药大学第三团支部（大学生记者团）荣获</w:t>
      </w:r>
      <w:r>
        <w:rPr>
          <w:szCs w:val="21"/>
        </w:rPr>
        <w:t>2018-2019</w:t>
      </w:r>
      <w:r>
        <w:rPr>
          <w:rFonts w:hint="eastAsia"/>
          <w:szCs w:val="21"/>
        </w:rPr>
        <w:t>年山西中医药大学“先进团支部”称号，依据《山西中医药大学大学生活小秘书》评分标准，给予第三团支部（大学生记者团）每位团员加思想政治素质分</w:t>
      </w:r>
      <w:r>
        <w:rPr>
          <w:szCs w:val="21"/>
        </w:rPr>
        <w:t>1.5</w:t>
      </w:r>
      <w:r>
        <w:rPr>
          <w:rFonts w:hint="eastAsia"/>
          <w:szCs w:val="21"/>
        </w:rPr>
        <w:t>分。</w:t>
      </w:r>
    </w:p>
    <w:p w:rsidR="00EA70C9" w:rsidRDefault="00EA70C9" w:rsidP="00B31FF9">
      <w:r>
        <w:rPr>
          <w:rFonts w:hint="eastAsia"/>
        </w:rPr>
        <w:t>名单如下：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4"/>
        <w:gridCol w:w="2557"/>
        <w:gridCol w:w="1704"/>
        <w:gridCol w:w="2557"/>
      </w:tblGrid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李沿鑫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级中西医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刘星宇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级康复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高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 xml:space="preserve">  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鸽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级涉外护理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秦瑞鹏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级生物技术班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王雨婷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级医管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何文洁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级生物技术班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任海梅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级中医定向班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赵志翀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级针推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关亚辉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级生物信息班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高瑞阳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级康复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吴海波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级信管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谭钰喆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级康复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姜田露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级护理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陈伊旻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级中医一体化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张强亮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级针推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耿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 xml:space="preserve">  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嘉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级针推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孙熠涵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级针推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梁英杰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级康复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吴中娇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级生物技术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王怡蓉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级市场营销班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阎杰荣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级中医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李美其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级应用心理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赵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 xml:space="preserve">  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洋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级针推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梁宇同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级生物工程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陈思琦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级中药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陈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 xml:space="preserve">  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杨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级护理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杨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 xml:space="preserve">  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露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级中西医实验班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冯懿琳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级护理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侯桐欣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级中医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张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 xml:space="preserve">  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哲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级中医实验班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李西三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级信息管理班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杨旭乐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级药物分析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薛凯峰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级信息管理班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张峰义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级中医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王瑜勇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级中药实验班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左浩杰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级针推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冯翰英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级涉外护理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胡豆豆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级职业技术护理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姚艳伟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级中医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高春丽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级中药实验班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孙慧敏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级生物技术班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陈炳畅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级中医实验班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刘泳江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级市场营销班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赵志强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级中西医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张亚芳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级中西医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李迎恺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级护理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马微微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级中西医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李岳仙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级应用心理班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黄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 xml:space="preserve">  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慧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级针推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齐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 xml:space="preserve">  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星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级中西医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卢熠菲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级中药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刘澍蕙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级中医一体化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刘昕宇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级中医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匡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 xml:space="preserve">  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艺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级中西医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李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 xml:space="preserve">  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妍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级涉外护理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吕锦涛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级应用心理班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张新琳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级生物制药班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李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 xml:space="preserve">  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鑫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级涉外护理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曾博君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级临床中药班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郑晓董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级市营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程融荣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级涉外护理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刘顺芳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级涉外护理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段程楠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级护理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王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 xml:space="preserve">  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佳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级康复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任瑞倩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级中医定向班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杨煜田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级针推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张韩颖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级中医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周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 xml:space="preserve">  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艳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级中医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刘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 xml:space="preserve">  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波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级生物技术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吕霄潼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级中西医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刘云鸿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级中西医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王雨晴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级市营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程永华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级中医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詹群波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级涉外护理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班</w:t>
            </w:r>
          </w:p>
        </w:tc>
      </w:tr>
      <w:tr w:rsidR="00EA70C9" w:rsidRPr="00BD73E2" w:rsidTr="00BD73E2">
        <w:trPr>
          <w:trHeight w:val="482"/>
          <w:jc w:val="center"/>
        </w:trPr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兰</w:t>
            </w: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 xml:space="preserve">  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涛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级生物技术班</w:t>
            </w:r>
          </w:p>
        </w:tc>
        <w:tc>
          <w:tcPr>
            <w:tcW w:w="10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李佳佳</w:t>
            </w:r>
          </w:p>
        </w:tc>
        <w:tc>
          <w:tcPr>
            <w:tcW w:w="1500" w:type="pct"/>
            <w:vAlign w:val="center"/>
          </w:tcPr>
          <w:p w:rsidR="00EA70C9" w:rsidRPr="00BD73E2" w:rsidRDefault="00EA70C9" w:rsidP="00BD73E2">
            <w:pPr>
              <w:spacing w:line="480" w:lineRule="exact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BD73E2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  <w:r w:rsidRPr="00BD73E2">
              <w:rPr>
                <w:rFonts w:ascii="宋体" w:hAnsi="宋体" w:cs="宋体" w:hint="eastAsia"/>
                <w:kern w:val="0"/>
                <w:sz w:val="20"/>
                <w:szCs w:val="20"/>
              </w:rPr>
              <w:t>级中医定向班</w:t>
            </w:r>
          </w:p>
        </w:tc>
      </w:tr>
    </w:tbl>
    <w:p w:rsidR="00EA70C9" w:rsidRPr="00D27869" w:rsidRDefault="00EA70C9" w:rsidP="00D27869">
      <w:pPr>
        <w:spacing w:line="480" w:lineRule="exact"/>
        <w:jc w:val="center"/>
        <w:rPr>
          <w:rFonts w:ascii="宋体" w:cs="宋体"/>
          <w:kern w:val="0"/>
          <w:sz w:val="20"/>
          <w:szCs w:val="20"/>
        </w:rPr>
      </w:pPr>
    </w:p>
    <w:p w:rsidR="00EA70C9" w:rsidRDefault="00EA70C9" w:rsidP="00BD73E2">
      <w:pPr>
        <w:spacing w:afterLines="50"/>
        <w:jc w:val="right"/>
        <w:rPr>
          <w:sz w:val="28"/>
          <w:szCs w:val="36"/>
        </w:rPr>
      </w:pPr>
    </w:p>
    <w:p w:rsidR="00EA70C9" w:rsidRDefault="00EA70C9" w:rsidP="00BD73E2">
      <w:pPr>
        <w:spacing w:afterLines="50"/>
        <w:jc w:val="right"/>
        <w:rPr>
          <w:sz w:val="28"/>
          <w:szCs w:val="36"/>
        </w:rPr>
      </w:pPr>
    </w:p>
    <w:p w:rsidR="00EA70C9" w:rsidRDefault="00EA70C9" w:rsidP="00BD73E2">
      <w:pPr>
        <w:spacing w:afterLines="50"/>
        <w:jc w:val="right"/>
        <w:rPr>
          <w:sz w:val="28"/>
          <w:szCs w:val="36"/>
        </w:rPr>
      </w:pPr>
    </w:p>
    <w:p w:rsidR="00EA70C9" w:rsidRDefault="00EA70C9" w:rsidP="00BD73E2">
      <w:pPr>
        <w:spacing w:afterLines="50"/>
        <w:jc w:val="right"/>
        <w:rPr>
          <w:sz w:val="28"/>
          <w:szCs w:val="36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9"/>
          <w:attr w:name="Month" w:val="8"/>
          <w:attr w:name="Year" w:val="2019"/>
        </w:smartTagPr>
        <w:r>
          <w:rPr>
            <w:sz w:val="28"/>
            <w:szCs w:val="36"/>
          </w:rPr>
          <w:t>2019</w:t>
        </w:r>
        <w:r>
          <w:rPr>
            <w:rFonts w:hint="eastAsia"/>
            <w:sz w:val="28"/>
            <w:szCs w:val="36"/>
          </w:rPr>
          <w:t>年</w:t>
        </w:r>
        <w:r>
          <w:rPr>
            <w:sz w:val="28"/>
            <w:szCs w:val="36"/>
          </w:rPr>
          <w:t>8</w:t>
        </w:r>
        <w:r>
          <w:rPr>
            <w:rFonts w:hint="eastAsia"/>
            <w:sz w:val="28"/>
            <w:szCs w:val="36"/>
          </w:rPr>
          <w:t>月</w:t>
        </w:r>
        <w:r>
          <w:rPr>
            <w:sz w:val="28"/>
            <w:szCs w:val="36"/>
          </w:rPr>
          <w:t>29</w:t>
        </w:r>
        <w:bookmarkStart w:id="0" w:name="_GoBack"/>
        <w:bookmarkEnd w:id="0"/>
        <w:r>
          <w:rPr>
            <w:rFonts w:hint="eastAsia"/>
            <w:sz w:val="28"/>
            <w:szCs w:val="36"/>
          </w:rPr>
          <w:t>日</w:t>
        </w:r>
      </w:smartTag>
    </w:p>
    <w:p w:rsidR="00EA70C9" w:rsidRDefault="00EA70C9"/>
    <w:sectPr w:rsidR="00EA70C9" w:rsidSect="00474D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0C9" w:rsidRDefault="00EA70C9" w:rsidP="00B92034">
      <w:r>
        <w:separator/>
      </w:r>
    </w:p>
  </w:endnote>
  <w:endnote w:type="continuationSeparator" w:id="0">
    <w:p w:rsidR="00EA70C9" w:rsidRDefault="00EA70C9" w:rsidP="00B92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0C9" w:rsidRDefault="00EA70C9" w:rsidP="00B92034">
      <w:r>
        <w:separator/>
      </w:r>
    </w:p>
  </w:footnote>
  <w:footnote w:type="continuationSeparator" w:id="0">
    <w:p w:rsidR="00EA70C9" w:rsidRDefault="00EA70C9" w:rsidP="00B920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vcasKEIzgwhlcEHgEbXUmez5JHY=" w:salt="LkNvsBpCZyIgD577SyeIGw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FF9"/>
    <w:rsid w:val="000467E9"/>
    <w:rsid w:val="00082788"/>
    <w:rsid w:val="001A3DFD"/>
    <w:rsid w:val="002468EC"/>
    <w:rsid w:val="002A68D9"/>
    <w:rsid w:val="002F3C0C"/>
    <w:rsid w:val="00310946"/>
    <w:rsid w:val="003236DA"/>
    <w:rsid w:val="00410372"/>
    <w:rsid w:val="00447832"/>
    <w:rsid w:val="00474DAF"/>
    <w:rsid w:val="00670982"/>
    <w:rsid w:val="006E5721"/>
    <w:rsid w:val="00724971"/>
    <w:rsid w:val="007D5478"/>
    <w:rsid w:val="00891CB1"/>
    <w:rsid w:val="00894BD0"/>
    <w:rsid w:val="008F642C"/>
    <w:rsid w:val="0095555F"/>
    <w:rsid w:val="009B2F02"/>
    <w:rsid w:val="009B3657"/>
    <w:rsid w:val="009C4784"/>
    <w:rsid w:val="00A3411E"/>
    <w:rsid w:val="00B31FF9"/>
    <w:rsid w:val="00B92034"/>
    <w:rsid w:val="00BD73E2"/>
    <w:rsid w:val="00D1371C"/>
    <w:rsid w:val="00D27869"/>
    <w:rsid w:val="00DF3286"/>
    <w:rsid w:val="00E82F96"/>
    <w:rsid w:val="00EA70C9"/>
    <w:rsid w:val="00EE4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FF9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31FF9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920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9203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920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9203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586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660</TotalTime>
  <Pages>2</Pages>
  <Words>178</Words>
  <Characters>1021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田露</dc:creator>
  <cp:keywords/>
  <dc:description/>
  <cp:lastModifiedBy>侯玲</cp:lastModifiedBy>
  <cp:revision>12</cp:revision>
  <dcterms:created xsi:type="dcterms:W3CDTF">2019-07-18T03:23:00Z</dcterms:created>
  <dcterms:modified xsi:type="dcterms:W3CDTF">2019-09-12T09:38:00Z</dcterms:modified>
</cp:coreProperties>
</file>