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DCD" w:rsidRDefault="00A96DCD">
      <w:pPr>
        <w:jc w:val="left"/>
        <w:rPr>
          <w:rFonts w:ascii="宋体"/>
          <w:b/>
          <w:bCs/>
          <w:color w:val="000000"/>
          <w:sz w:val="44"/>
          <w:szCs w:val="44"/>
        </w:rPr>
      </w:pPr>
      <w:r>
        <w:rPr>
          <w:rFonts w:ascii="宋体" w:hAnsi="宋体" w:hint="eastAsia"/>
          <w:b/>
          <w:bCs/>
          <w:color w:val="000000"/>
          <w:sz w:val="36"/>
          <w:szCs w:val="36"/>
        </w:rPr>
        <w:t>《新中医青年》编辑部</w:t>
      </w:r>
      <w:r>
        <w:rPr>
          <w:rFonts w:ascii="宋体" w:hAnsi="宋体"/>
          <w:b/>
          <w:bCs/>
          <w:color w:val="000000"/>
          <w:sz w:val="36"/>
          <w:szCs w:val="36"/>
        </w:rPr>
        <w:t>2015-2016</w:t>
      </w:r>
      <w:r>
        <w:rPr>
          <w:rFonts w:ascii="宋体" w:hAnsi="宋体" w:hint="eastAsia"/>
          <w:b/>
          <w:bCs/>
          <w:color w:val="000000"/>
          <w:sz w:val="36"/>
          <w:szCs w:val="36"/>
        </w:rPr>
        <w:t>学年综合测评加分表</w:t>
      </w:r>
    </w:p>
    <w:p w:rsidR="00A96DCD" w:rsidRDefault="00A96DCD">
      <w:pPr>
        <w:jc w:val="left"/>
        <w:rPr>
          <w:rFonts w:ascii="宋体"/>
          <w:color w:val="000000"/>
          <w:sz w:val="24"/>
        </w:rPr>
      </w:pPr>
    </w:p>
    <w:tbl>
      <w:tblPr>
        <w:tblW w:w="8663" w:type="dxa"/>
        <w:tblInd w:w="78" w:type="dxa"/>
        <w:tblLayout w:type="fixed"/>
        <w:tblLook w:val="00A0"/>
      </w:tblPr>
      <w:tblGrid>
        <w:gridCol w:w="1080"/>
        <w:gridCol w:w="1208"/>
        <w:gridCol w:w="2565"/>
        <w:gridCol w:w="2040"/>
        <w:gridCol w:w="1770"/>
      </w:tblGrid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主编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杨钰婷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12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级中西医</w:t>
            </w:r>
            <w:r w:rsidRPr="00D07C99">
              <w:rPr>
                <w:rFonts w:ascii="宋体" w:hAnsi="宋体"/>
                <w:color w:val="000000"/>
                <w:sz w:val="24"/>
              </w:rPr>
              <w:t>2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12060202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8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副主编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孟毛毛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13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级市场营销</w:t>
            </w:r>
            <w:r w:rsidRPr="00D07C99">
              <w:rPr>
                <w:rFonts w:ascii="宋体" w:hAnsi="宋体"/>
                <w:color w:val="000000"/>
                <w:sz w:val="24"/>
              </w:rPr>
              <w:t>2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13170225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8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杨洋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13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级中药分析</w:t>
            </w:r>
            <w:r w:rsidRPr="00D07C99">
              <w:rPr>
                <w:rFonts w:ascii="宋体" w:hAnsi="宋体"/>
                <w:color w:val="000000"/>
                <w:sz w:val="24"/>
              </w:rPr>
              <w:t>2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13040537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8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美编组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姓名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班级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学号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综测加分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责编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赵鑫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13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级针推</w:t>
            </w:r>
            <w:r w:rsidRPr="00D07C99">
              <w:rPr>
                <w:rFonts w:ascii="宋体" w:hAnsi="宋体"/>
                <w:color w:val="000000"/>
                <w:sz w:val="24"/>
              </w:rPr>
              <w:t>3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13030337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6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编辑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宣丽雯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13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级制药</w:t>
            </w:r>
            <w:r w:rsidRPr="00D07C99">
              <w:rPr>
                <w:rFonts w:ascii="宋体" w:hAnsi="宋体"/>
                <w:color w:val="000000"/>
                <w:sz w:val="24"/>
              </w:rPr>
              <w:t>1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13041037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5.8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米贺芝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级中西医</w:t>
            </w:r>
            <w:r w:rsidRPr="00D07C99">
              <w:rPr>
                <w:rFonts w:ascii="宋体" w:hAnsi="宋体"/>
                <w:color w:val="000000"/>
                <w:sz w:val="24"/>
              </w:rPr>
              <w:t>5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14060510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5.9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侯东亮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级制药</w:t>
            </w:r>
            <w:r w:rsidRPr="00D07C99">
              <w:rPr>
                <w:rFonts w:ascii="宋体" w:hAnsi="宋体"/>
                <w:color w:val="000000"/>
                <w:sz w:val="24"/>
              </w:rPr>
              <w:t>3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14220340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5.9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陈沛芳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级食品</w:t>
            </w:r>
            <w:r w:rsidRPr="00D07C99">
              <w:rPr>
                <w:rFonts w:ascii="宋体" w:hAnsi="宋体"/>
                <w:color w:val="000000"/>
                <w:sz w:val="24"/>
              </w:rPr>
              <w:t>3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15220902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5.9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王越欣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级中药</w:t>
            </w:r>
            <w:r w:rsidRPr="00D07C99">
              <w:rPr>
                <w:rFonts w:ascii="宋体" w:hAnsi="宋体"/>
                <w:color w:val="000000"/>
                <w:sz w:val="24"/>
              </w:rPr>
              <w:t>1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14040128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5.9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胡聪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级制药</w:t>
            </w:r>
            <w:r w:rsidRPr="00D07C99">
              <w:rPr>
                <w:rFonts w:ascii="宋体" w:hAnsi="宋体"/>
                <w:color w:val="000000"/>
                <w:sz w:val="24"/>
              </w:rPr>
              <w:t>3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14220311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5.9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实习编辑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侯永强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级制药</w:t>
            </w:r>
            <w:r w:rsidRPr="00D07C99">
              <w:rPr>
                <w:rFonts w:ascii="宋体" w:hAnsi="宋体"/>
                <w:color w:val="000000"/>
                <w:sz w:val="24"/>
              </w:rPr>
              <w:t>3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14220336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薄思楠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级制药</w:t>
            </w:r>
            <w:r w:rsidRPr="00D07C99">
              <w:rPr>
                <w:rFonts w:ascii="宋体" w:hAnsi="宋体"/>
                <w:color w:val="000000"/>
                <w:sz w:val="24"/>
              </w:rPr>
              <w:t>1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15220103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4.9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任延峰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级市场营销</w:t>
            </w:r>
            <w:r w:rsidRPr="00D07C99">
              <w:rPr>
                <w:rFonts w:ascii="宋体" w:hAnsi="宋体"/>
                <w:color w:val="000000"/>
                <w:sz w:val="24"/>
              </w:rPr>
              <w:t>3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15170324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4.9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李路遥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级市场营销</w:t>
            </w:r>
            <w:r w:rsidRPr="00D07C99">
              <w:rPr>
                <w:rFonts w:ascii="宋体" w:hAnsi="宋体"/>
                <w:color w:val="000000"/>
                <w:sz w:val="24"/>
              </w:rPr>
              <w:t>3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15170314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4.6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赵慧娟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级信管</w:t>
            </w:r>
            <w:r w:rsidRPr="00D07C99">
              <w:rPr>
                <w:rFonts w:ascii="宋体" w:hAnsi="宋体"/>
                <w:color w:val="000000"/>
                <w:sz w:val="24"/>
              </w:rPr>
              <w:t>2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15170544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4.8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张倩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级护理</w:t>
            </w:r>
            <w:r w:rsidRPr="00D07C99">
              <w:rPr>
                <w:rFonts w:ascii="宋体" w:hAnsi="宋体"/>
                <w:color w:val="000000"/>
                <w:sz w:val="24"/>
              </w:rPr>
              <w:t>1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15050143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4.5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许梦瑶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级食品</w:t>
            </w:r>
            <w:r w:rsidRPr="00D07C99">
              <w:rPr>
                <w:rFonts w:ascii="宋体" w:hAnsi="宋体"/>
                <w:color w:val="000000"/>
                <w:sz w:val="24"/>
              </w:rPr>
              <w:t>1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15220738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4.7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李宇芳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级护理</w:t>
            </w:r>
            <w:r w:rsidRPr="00D07C99">
              <w:rPr>
                <w:rFonts w:ascii="宋体" w:hAnsi="宋体"/>
                <w:color w:val="000000"/>
                <w:sz w:val="24"/>
              </w:rPr>
              <w:t>1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15050119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4.7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采编组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姓名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班级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学号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综测加分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责编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王傲天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13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级市场营销</w:t>
            </w:r>
            <w:r w:rsidRPr="00D07C99">
              <w:rPr>
                <w:rFonts w:ascii="宋体" w:hAnsi="宋体"/>
                <w:color w:val="000000"/>
                <w:sz w:val="24"/>
              </w:rPr>
              <w:t>2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13170234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6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编辑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杜慧霞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级市场营销</w:t>
            </w:r>
            <w:r w:rsidRPr="00D07C99">
              <w:rPr>
                <w:rFonts w:ascii="宋体" w:hAnsi="宋体"/>
                <w:color w:val="000000"/>
                <w:sz w:val="24"/>
              </w:rPr>
              <w:t>3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14170304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5.8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蒋杨雨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级针推</w:t>
            </w:r>
            <w:r w:rsidRPr="00D07C99">
              <w:rPr>
                <w:rFonts w:ascii="宋体" w:hAnsi="宋体"/>
                <w:color w:val="000000"/>
                <w:sz w:val="24"/>
              </w:rPr>
              <w:t>3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14170421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5.9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王晶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级针推</w:t>
            </w:r>
            <w:r w:rsidRPr="00D07C99">
              <w:rPr>
                <w:rFonts w:ascii="宋体" w:hAnsi="宋体"/>
                <w:color w:val="000000"/>
                <w:sz w:val="24"/>
              </w:rPr>
              <w:t>3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14050114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5.7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任增红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级生制</w:t>
            </w:r>
            <w:r w:rsidRPr="00D07C99">
              <w:rPr>
                <w:rFonts w:ascii="宋体" w:hAnsi="宋体"/>
                <w:color w:val="000000"/>
                <w:sz w:val="24"/>
              </w:rPr>
              <w:t>2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14220536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5.8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杨静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级市场营销</w:t>
            </w:r>
            <w:r w:rsidRPr="00D07C99">
              <w:rPr>
                <w:rFonts w:ascii="宋体" w:hAnsi="宋体"/>
                <w:color w:val="000000"/>
                <w:sz w:val="24"/>
              </w:rPr>
              <w:t>2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14170225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5.7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实习编辑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董文静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级制药</w:t>
            </w:r>
            <w:bookmarkStart w:id="0" w:name="_GoBack"/>
            <w:bookmarkEnd w:id="0"/>
            <w:r w:rsidRPr="00D07C99">
              <w:rPr>
                <w:rFonts w:ascii="宋体" w:hAnsi="宋体"/>
                <w:color w:val="000000"/>
                <w:sz w:val="24"/>
              </w:rPr>
              <w:t>1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15220106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4.6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贺晓丽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级护理</w:t>
            </w:r>
            <w:r w:rsidRPr="00D07C99">
              <w:rPr>
                <w:rFonts w:ascii="宋体" w:hAnsi="宋体"/>
                <w:color w:val="000000"/>
                <w:sz w:val="24"/>
              </w:rPr>
              <w:t>3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15050306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4.7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王肖煜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级中西医</w:t>
            </w:r>
            <w:r w:rsidRPr="00D07C99">
              <w:rPr>
                <w:rFonts w:ascii="宋体" w:hAnsi="宋体"/>
                <w:color w:val="000000"/>
                <w:sz w:val="24"/>
              </w:rPr>
              <w:t>1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15060123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4.7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王建云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级中西医</w:t>
            </w:r>
            <w:r w:rsidRPr="00D07C99">
              <w:rPr>
                <w:rFonts w:ascii="宋体" w:hAnsi="宋体"/>
                <w:color w:val="000000"/>
                <w:sz w:val="24"/>
              </w:rPr>
              <w:t>2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15060222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4.5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冯杭杭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级护理</w:t>
            </w:r>
            <w:r w:rsidRPr="00D07C99">
              <w:rPr>
                <w:rFonts w:ascii="宋体" w:hAnsi="宋体"/>
                <w:color w:val="000000"/>
                <w:sz w:val="24"/>
              </w:rPr>
              <w:t>3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15050303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4.7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郜雅玲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级中药班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15040104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4.8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潘举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级市场营销</w:t>
            </w:r>
            <w:r w:rsidRPr="00D07C99">
              <w:rPr>
                <w:rFonts w:ascii="宋体" w:hAnsi="宋体"/>
                <w:color w:val="000000"/>
                <w:sz w:val="24"/>
              </w:rPr>
              <w:t>2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15170220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4.6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李洋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级生物信息班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15010215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4.7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杨莎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级生物信息班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15010241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4.7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邵梦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级食品</w:t>
            </w:r>
            <w:r w:rsidRPr="00D07C99">
              <w:rPr>
                <w:rFonts w:ascii="宋体" w:hAnsi="宋体"/>
                <w:color w:val="000000"/>
                <w:sz w:val="24"/>
              </w:rPr>
              <w:t>1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15220726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4.8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秘书处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姓名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班级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学号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综测加分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责编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张茜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级生技</w:t>
            </w:r>
            <w:r w:rsidRPr="00D07C99">
              <w:rPr>
                <w:rFonts w:ascii="宋体" w:hAnsi="宋体"/>
                <w:color w:val="000000"/>
                <w:sz w:val="24"/>
              </w:rPr>
              <w:t>1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14010133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5.9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编辑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文阳宣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级生技</w:t>
            </w:r>
            <w:r w:rsidRPr="00D07C99">
              <w:rPr>
                <w:rFonts w:ascii="宋体" w:hAnsi="宋体"/>
                <w:color w:val="000000"/>
                <w:sz w:val="24"/>
              </w:rPr>
              <w:t>2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14010134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5.9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董昕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级涉外护理</w:t>
            </w:r>
            <w:r w:rsidRPr="00D07C99">
              <w:rPr>
                <w:rFonts w:ascii="宋体" w:hAnsi="宋体"/>
                <w:color w:val="000000"/>
                <w:sz w:val="24"/>
              </w:rPr>
              <w:t>2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14050724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5.9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任雨静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级涉外护理</w:t>
            </w:r>
            <w:r w:rsidRPr="00D07C99">
              <w:rPr>
                <w:rFonts w:ascii="宋体" w:hAnsi="宋体"/>
                <w:color w:val="000000"/>
                <w:sz w:val="24"/>
              </w:rPr>
              <w:t>2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14050732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5.9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郭志杰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级市场营销</w:t>
            </w:r>
            <w:r w:rsidRPr="00D07C99">
              <w:rPr>
                <w:rFonts w:ascii="宋体" w:hAnsi="宋体"/>
                <w:color w:val="000000"/>
                <w:sz w:val="24"/>
              </w:rPr>
              <w:t>3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14170322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5.9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武正雄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级针推</w:t>
            </w:r>
            <w:r w:rsidRPr="00D07C99">
              <w:rPr>
                <w:rFonts w:ascii="宋体" w:hAnsi="宋体"/>
                <w:color w:val="000000"/>
                <w:sz w:val="24"/>
              </w:rPr>
              <w:t>2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14030229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5.9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实习编辑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贾林凯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级制药</w:t>
            </w:r>
            <w:r w:rsidRPr="00D07C99">
              <w:rPr>
                <w:rFonts w:ascii="宋体" w:hAnsi="宋体"/>
                <w:color w:val="000000"/>
                <w:sz w:val="24"/>
              </w:rPr>
              <w:t>2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15220215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4.6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包静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级制药</w:t>
            </w:r>
            <w:r w:rsidRPr="00D07C99">
              <w:rPr>
                <w:rFonts w:ascii="宋体" w:hAnsi="宋体"/>
                <w:color w:val="000000"/>
                <w:sz w:val="24"/>
              </w:rPr>
              <w:t>1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15220102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4.8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宁静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级制药</w:t>
            </w:r>
            <w:r w:rsidRPr="00D07C99">
              <w:rPr>
                <w:rFonts w:ascii="宋体" w:hAnsi="宋体"/>
                <w:color w:val="000000"/>
                <w:sz w:val="24"/>
              </w:rPr>
              <w:t>1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15220126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4.9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翁兴辉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级信管</w:t>
            </w:r>
            <w:r w:rsidRPr="00D07C99">
              <w:rPr>
                <w:rFonts w:ascii="宋体" w:hAnsi="宋体"/>
                <w:color w:val="000000"/>
                <w:sz w:val="24"/>
              </w:rPr>
              <w:t>2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15170531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4.6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薛婷婷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级市场营销</w:t>
            </w:r>
            <w:r w:rsidRPr="00D07C99">
              <w:rPr>
                <w:rFonts w:ascii="宋体" w:hAnsi="宋体"/>
                <w:color w:val="000000"/>
                <w:sz w:val="24"/>
              </w:rPr>
              <w:t>3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15170333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4.6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王谦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级信管</w:t>
            </w:r>
            <w:r w:rsidRPr="00D07C99">
              <w:rPr>
                <w:rFonts w:ascii="宋体" w:hAnsi="宋体"/>
                <w:color w:val="000000"/>
                <w:sz w:val="24"/>
              </w:rPr>
              <w:t>2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15170530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4.9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杨佳键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级信管</w:t>
            </w:r>
            <w:r w:rsidRPr="00D07C99">
              <w:rPr>
                <w:rFonts w:ascii="宋体" w:hAnsi="宋体"/>
                <w:color w:val="000000"/>
                <w:sz w:val="24"/>
              </w:rPr>
              <w:t>3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15170641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4.6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皇甫孟棋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级信管</w:t>
            </w:r>
            <w:r w:rsidRPr="00D07C99">
              <w:rPr>
                <w:rFonts w:ascii="宋体" w:hAnsi="宋体"/>
                <w:color w:val="000000"/>
                <w:sz w:val="24"/>
              </w:rPr>
              <w:t>3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15170611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4.5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张宁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级中医定向班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15020342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4.8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吴博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级信管</w:t>
            </w:r>
            <w:r w:rsidRPr="00D07C99">
              <w:rPr>
                <w:rFonts w:ascii="宋体" w:hAnsi="宋体"/>
                <w:color w:val="000000"/>
                <w:sz w:val="24"/>
              </w:rPr>
              <w:t>2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15170532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4.7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王珊珊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级生物信息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15010229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4.7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刘秉宜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级生物信息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15010218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4.8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专业组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姓名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班级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学号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综测加分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责编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吉晓晓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13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级中西医</w:t>
            </w:r>
            <w:r w:rsidRPr="00D07C99">
              <w:rPr>
                <w:rFonts w:ascii="宋体" w:hAnsi="宋体"/>
                <w:color w:val="000000"/>
                <w:sz w:val="24"/>
              </w:rPr>
              <w:t>1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13060112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6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编辑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张添栋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13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级中医</w:t>
            </w:r>
            <w:r w:rsidRPr="00D07C99">
              <w:rPr>
                <w:rFonts w:ascii="宋体" w:hAnsi="宋体"/>
                <w:color w:val="000000"/>
                <w:sz w:val="24"/>
              </w:rPr>
              <w:t>1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13020140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5.7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崔亚新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13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级中西医</w:t>
            </w:r>
            <w:r w:rsidRPr="00D07C99">
              <w:rPr>
                <w:rFonts w:ascii="宋体" w:hAnsi="宋体"/>
                <w:color w:val="000000"/>
                <w:sz w:val="24"/>
              </w:rPr>
              <w:t>1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13060104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5.8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焦小鹏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13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级针推</w:t>
            </w:r>
            <w:r w:rsidRPr="00D07C99">
              <w:rPr>
                <w:rFonts w:ascii="宋体" w:hAnsi="宋体"/>
                <w:color w:val="000000"/>
                <w:sz w:val="24"/>
              </w:rPr>
              <w:t>3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13030310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6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曹珂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级中西医</w:t>
            </w:r>
            <w:r w:rsidRPr="00D07C99">
              <w:rPr>
                <w:rFonts w:ascii="宋体" w:hAnsi="宋体"/>
                <w:color w:val="000000"/>
                <w:sz w:val="24"/>
              </w:rPr>
              <w:t>1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14050426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5.9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实习编辑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陈育路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级康复</w:t>
            </w:r>
            <w:r w:rsidRPr="00D07C99">
              <w:rPr>
                <w:rFonts w:ascii="宋体" w:hAnsi="宋体"/>
                <w:color w:val="000000"/>
                <w:sz w:val="24"/>
              </w:rPr>
              <w:t>1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15030207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4.8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康俊英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级针推</w:t>
            </w:r>
            <w:r w:rsidRPr="00D07C99">
              <w:rPr>
                <w:rFonts w:ascii="宋体" w:hAnsi="宋体"/>
                <w:color w:val="000000"/>
                <w:sz w:val="24"/>
              </w:rPr>
              <w:t>1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14030119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4.8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惠媛春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级针推</w:t>
            </w:r>
            <w:r w:rsidRPr="00D07C99">
              <w:rPr>
                <w:rFonts w:ascii="宋体" w:hAnsi="宋体"/>
                <w:color w:val="000000"/>
                <w:sz w:val="24"/>
              </w:rPr>
              <w:t>2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14030243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4.8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申宁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级中西</w:t>
            </w:r>
            <w:r w:rsidRPr="00D07C99">
              <w:rPr>
                <w:rFonts w:ascii="宋体" w:hAnsi="宋体"/>
                <w:color w:val="000000"/>
                <w:sz w:val="24"/>
              </w:rPr>
              <w:t>3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14060314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4.9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傅春梅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级中医</w:t>
            </w:r>
            <w:r w:rsidRPr="00D07C99">
              <w:rPr>
                <w:rFonts w:ascii="宋体" w:hAnsi="宋体"/>
                <w:color w:val="000000"/>
                <w:sz w:val="24"/>
              </w:rPr>
              <w:t>1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14020108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4.9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张晓辉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级针推</w:t>
            </w:r>
            <w:r w:rsidRPr="00D07C99">
              <w:rPr>
                <w:rFonts w:ascii="宋体" w:hAnsi="宋体"/>
                <w:color w:val="000000"/>
                <w:sz w:val="24"/>
              </w:rPr>
              <w:t>2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14030236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4.8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李晓慧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级中西医</w:t>
            </w:r>
            <w:r w:rsidRPr="00D07C99">
              <w:rPr>
                <w:rFonts w:ascii="宋体" w:hAnsi="宋体"/>
                <w:color w:val="000000"/>
                <w:sz w:val="24"/>
              </w:rPr>
              <w:t>1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14060137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4.7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郭晔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13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级针推</w:t>
            </w:r>
            <w:r w:rsidRPr="00D07C99">
              <w:rPr>
                <w:rFonts w:ascii="宋体" w:hAnsi="宋体"/>
                <w:color w:val="000000"/>
                <w:sz w:val="24"/>
              </w:rPr>
              <w:t>3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13030306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4.7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李华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级中西医</w:t>
            </w:r>
            <w:r w:rsidRPr="00D07C99">
              <w:rPr>
                <w:rFonts w:ascii="宋体" w:hAnsi="宋体"/>
                <w:color w:val="000000"/>
                <w:sz w:val="24"/>
              </w:rPr>
              <w:t>1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14060136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4.8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武琦琪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级中西医</w:t>
            </w:r>
            <w:r w:rsidRPr="00D07C99">
              <w:rPr>
                <w:rFonts w:ascii="宋体" w:hAnsi="宋体"/>
                <w:color w:val="000000"/>
                <w:sz w:val="24"/>
              </w:rPr>
              <w:t>2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14060242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4.9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武美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级中西医</w:t>
            </w:r>
            <w:r w:rsidRPr="00D07C99">
              <w:rPr>
                <w:rFonts w:ascii="宋体" w:hAnsi="宋体"/>
                <w:color w:val="000000"/>
                <w:sz w:val="24"/>
              </w:rPr>
              <w:t>5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14060543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4.8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文学组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姓名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班级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学号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综测加分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责编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段彦青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13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级中医</w:t>
            </w:r>
            <w:r w:rsidRPr="00D07C99">
              <w:rPr>
                <w:rFonts w:ascii="宋体" w:hAnsi="宋体"/>
                <w:color w:val="000000"/>
                <w:sz w:val="24"/>
              </w:rPr>
              <w:t>3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13020303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6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编辑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侯思雨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13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级中药临床</w:t>
            </w:r>
            <w:r w:rsidRPr="00D07C99">
              <w:rPr>
                <w:rFonts w:ascii="宋体" w:hAnsi="宋体"/>
                <w:color w:val="000000"/>
                <w:sz w:val="24"/>
              </w:rPr>
              <w:t>2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13040709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5.7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曾庆长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级药学</w:t>
            </w:r>
            <w:r w:rsidRPr="00D07C99">
              <w:rPr>
                <w:rFonts w:ascii="宋体" w:hAnsi="宋体"/>
                <w:color w:val="000000"/>
                <w:sz w:val="24"/>
              </w:rPr>
              <w:t>2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14040801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5.8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田潇璇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级护理</w:t>
            </w:r>
            <w:r w:rsidRPr="00D07C99">
              <w:rPr>
                <w:rFonts w:ascii="宋体" w:hAnsi="宋体"/>
                <w:color w:val="000000"/>
                <w:sz w:val="24"/>
              </w:rPr>
              <w:t>1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14050139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5.6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秦小丹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级临床中药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14040641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6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薛婧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级中西医傅山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14180326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5.8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郭星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级中药</w:t>
            </w:r>
            <w:r w:rsidRPr="00D07C99">
              <w:rPr>
                <w:rFonts w:ascii="宋体" w:hAnsi="宋体"/>
                <w:color w:val="000000"/>
                <w:sz w:val="24"/>
              </w:rPr>
              <w:t>2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14040206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6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实习编辑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杨青青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级康复</w:t>
            </w:r>
            <w:r w:rsidRPr="00D07C99">
              <w:rPr>
                <w:rFonts w:ascii="宋体" w:hAnsi="宋体"/>
                <w:color w:val="000000"/>
                <w:sz w:val="24"/>
              </w:rPr>
              <w:t>1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15030242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4.8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唐婷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级中西医</w:t>
            </w:r>
            <w:r w:rsidRPr="00D07C99">
              <w:rPr>
                <w:rFonts w:ascii="宋体" w:hAnsi="宋体"/>
                <w:color w:val="000000"/>
                <w:sz w:val="24"/>
              </w:rPr>
              <w:t>1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15180315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4.9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王晋璟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级信管</w:t>
            </w:r>
            <w:r w:rsidRPr="00D07C99">
              <w:rPr>
                <w:rFonts w:ascii="宋体" w:hAnsi="宋体"/>
                <w:color w:val="000000"/>
                <w:sz w:val="24"/>
              </w:rPr>
              <w:t>1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15170430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5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许春儿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级护理</w:t>
            </w:r>
            <w:r w:rsidRPr="00D07C99">
              <w:rPr>
                <w:rFonts w:ascii="宋体" w:hAnsi="宋体"/>
                <w:color w:val="000000"/>
                <w:sz w:val="24"/>
              </w:rPr>
              <w:t>3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15050334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4.8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孙瑾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级应用心理</w:t>
            </w:r>
            <w:r w:rsidRPr="00D07C99">
              <w:rPr>
                <w:rFonts w:ascii="宋体" w:hAnsi="宋体"/>
                <w:color w:val="000000"/>
                <w:sz w:val="24"/>
              </w:rPr>
              <w:t>1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15070126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4.7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步雨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级护理</w:t>
            </w:r>
            <w:r w:rsidRPr="00D07C99">
              <w:rPr>
                <w:rFonts w:ascii="宋体" w:hAnsi="宋体"/>
                <w:color w:val="000000"/>
                <w:sz w:val="24"/>
              </w:rPr>
              <w:t>1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15050101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4.5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王泽鹏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级中药实验班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15040234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4.6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王靖辰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级医药管理</w:t>
            </w:r>
            <w:r w:rsidRPr="00D07C99">
              <w:rPr>
                <w:rFonts w:ascii="宋体" w:hAnsi="宋体"/>
                <w:color w:val="000000"/>
                <w:sz w:val="24"/>
              </w:rPr>
              <w:t>2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15170827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4.6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王淼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级涉外护理</w:t>
            </w:r>
            <w:r w:rsidRPr="00D07C99">
              <w:rPr>
                <w:rFonts w:ascii="宋体" w:hAnsi="宋体"/>
                <w:color w:val="000000"/>
                <w:sz w:val="24"/>
              </w:rPr>
              <w:t>2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15050529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4.5</w:t>
            </w:r>
          </w:p>
        </w:tc>
      </w:tr>
      <w:tr w:rsidR="00A96DCD" w:rsidRPr="00D07C99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 w:hint="eastAsia"/>
                <w:color w:val="000000"/>
                <w:sz w:val="24"/>
              </w:rPr>
              <w:t>李佳乐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lef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级制药</w:t>
            </w:r>
            <w:r w:rsidRPr="00D07C99">
              <w:rPr>
                <w:rFonts w:ascii="宋体" w:hAnsi="宋体"/>
                <w:color w:val="000000"/>
                <w:sz w:val="24"/>
              </w:rPr>
              <w:t>3</w:t>
            </w:r>
            <w:r w:rsidRPr="00D07C99">
              <w:rPr>
                <w:rFonts w:ascii="宋体" w:hAnsi="宋体" w:hint="eastAsia"/>
                <w:color w:val="000000"/>
                <w:sz w:val="24"/>
              </w:rPr>
              <w:t>班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15220312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center"/>
              <w:rPr>
                <w:rFonts w:ascii="宋体"/>
                <w:color w:val="000000"/>
                <w:sz w:val="24"/>
              </w:rPr>
            </w:pPr>
            <w:r w:rsidRPr="00D07C99">
              <w:rPr>
                <w:rFonts w:ascii="宋体" w:hAnsi="宋体"/>
                <w:color w:val="000000"/>
                <w:sz w:val="24"/>
              </w:rPr>
              <w:t>5</w:t>
            </w:r>
          </w:p>
        </w:tc>
      </w:tr>
      <w:tr w:rsidR="00A96DCD" w:rsidRPr="00D07C99">
        <w:trPr>
          <w:trHeight w:val="293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A96DCD" w:rsidRPr="00D07C99" w:rsidRDefault="00A96DCD">
            <w:pPr>
              <w:jc w:val="right"/>
              <w:rPr>
                <w:rFonts w:ascii="宋体"/>
                <w:color w:val="000000"/>
                <w:sz w:val="22"/>
              </w:rPr>
            </w:pPr>
          </w:p>
        </w:tc>
      </w:tr>
    </w:tbl>
    <w:p w:rsidR="00A96DCD" w:rsidRDefault="00A96DCD"/>
    <w:sectPr w:rsidR="00A96DCD" w:rsidSect="00F84FF7">
      <w:pgSz w:w="12240" w:h="15840"/>
      <w:pgMar w:top="1440" w:right="1800" w:bottom="1440" w:left="1800" w:header="720" w:footer="720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mvSG02hr35iAVHlQm3OLmpJVyRE=" w:salt="U9Cn+x+m9SF6K/TMQgXdcQ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172A27"/>
    <w:rsid w:val="007978C3"/>
    <w:rsid w:val="00875F50"/>
    <w:rsid w:val="00A96DCD"/>
    <w:rsid w:val="00D07C99"/>
    <w:rsid w:val="00F84FF7"/>
    <w:rsid w:val="2FEF6F72"/>
    <w:rsid w:val="3C3152C3"/>
    <w:rsid w:val="488F658C"/>
    <w:rsid w:val="521D2046"/>
    <w:rsid w:val="64965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FF7"/>
    <w:pPr>
      <w:jc w:val="both"/>
    </w:pPr>
    <w:rPr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372</Words>
  <Characters>2125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鑫</dc:creator>
  <cp:keywords/>
  <dc:description/>
  <cp:lastModifiedBy>X</cp:lastModifiedBy>
  <cp:revision>2</cp:revision>
  <dcterms:created xsi:type="dcterms:W3CDTF">2014-10-29T12:08:00Z</dcterms:created>
  <dcterms:modified xsi:type="dcterms:W3CDTF">2016-10-10T04:31:00Z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