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1"/>
        <w:gridCol w:w="3315"/>
        <w:gridCol w:w="2535"/>
        <w:gridCol w:w="986"/>
      </w:tblGrid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jc w:val="center"/>
              <w:rPr>
                <w:sz w:val="28"/>
                <w:szCs w:val="28"/>
              </w:rPr>
            </w:pPr>
            <w:r w:rsidRPr="00AC402B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jc w:val="center"/>
              <w:rPr>
                <w:sz w:val="28"/>
                <w:szCs w:val="28"/>
              </w:rPr>
            </w:pPr>
            <w:r w:rsidRPr="00AC402B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jc w:val="center"/>
              <w:rPr>
                <w:sz w:val="28"/>
                <w:szCs w:val="28"/>
              </w:rPr>
            </w:pPr>
            <w:r w:rsidRPr="00AC402B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jc w:val="center"/>
              <w:rPr>
                <w:sz w:val="28"/>
                <w:szCs w:val="28"/>
              </w:rPr>
            </w:pPr>
            <w:r w:rsidRPr="00AC402B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智鹏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级生物技术班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5.2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曹儒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级生物技术班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王明银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级生物技术班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刘超宇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级生物技术班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5.8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安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瑞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职工医学院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级中医骨伤班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张超越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南鹏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王栋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刘光旭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5.2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刘博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李子娟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裴浩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赵志伟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李耀林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中西医临床结合学院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高子霖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针灸推拿学院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级康复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赵乙旭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针灸推拿学院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级康复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李月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贾学恭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级中药班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王一程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级药学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5.8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李凡伟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3.5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鞠乐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冯尚上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王海文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级生物制药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侯泓艳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端木凌骏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张凯旋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级生物工程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高安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级生物工程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祁瑞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级生物工程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杨博文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王粒竹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5.8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谷震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朱奎锦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食品与制药工程学院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曹昱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李荣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王晓婷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康子乔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王铭杰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级市场营销三班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王胜男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裴艳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池杭海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任杰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成柳蓉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5.8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崔旭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王艺桦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张博仁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佟青远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武文婧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徐文双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冯一航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郭胜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赵景业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刘晓鹏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庄雯雯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5.5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叶鹏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李佳欣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郑佩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王耀辉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李海岩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sz w:val="28"/>
                <w:szCs w:val="28"/>
              </w:rPr>
              <w:t>5.9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迟惠月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8C7C7B" w:rsidRPr="00AC402B" w:rsidTr="00AC402B">
        <w:tc>
          <w:tcPr>
            <w:tcW w:w="1381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戴彬</w:t>
            </w:r>
          </w:p>
        </w:tc>
        <w:tc>
          <w:tcPr>
            <w:tcW w:w="331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人文学院</w:t>
            </w:r>
          </w:p>
        </w:tc>
        <w:tc>
          <w:tcPr>
            <w:tcW w:w="2535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AC402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级应用心理班</w:t>
            </w:r>
          </w:p>
        </w:tc>
        <w:tc>
          <w:tcPr>
            <w:tcW w:w="986" w:type="dxa"/>
          </w:tcPr>
          <w:p w:rsidR="008C7C7B" w:rsidRPr="00AC402B" w:rsidRDefault="008C7C7B" w:rsidP="00AC402B">
            <w:pPr>
              <w:widowControl/>
              <w:jc w:val="center"/>
              <w:textAlignment w:val="top"/>
              <w:rPr>
                <w:sz w:val="28"/>
                <w:szCs w:val="28"/>
              </w:rPr>
            </w:pPr>
            <w:r w:rsidRPr="00AC402B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</w:tbl>
    <w:p w:rsidR="008C7C7B" w:rsidRDefault="008C7C7B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         </w:t>
      </w:r>
      <w:r>
        <w:rPr>
          <w:rFonts w:ascii="黑体" w:eastAsia="黑体" w:hAnsi="黑体"/>
          <w:bCs/>
          <w:color w:val="000000"/>
          <w:sz w:val="28"/>
          <w:szCs w:val="28"/>
        </w:rPr>
        <w:t xml:space="preserve"> 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28"/>
          <w:szCs w:val="28"/>
        </w:rPr>
        <w:t xml:space="preserve"> </w:t>
      </w:r>
    </w:p>
    <w:p w:rsidR="008C7C7B" w:rsidRDefault="008C7C7B" w:rsidP="005C2C2E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28"/>
          <w:szCs w:val="28"/>
        </w:rPr>
      </w:pPr>
      <w:r>
        <w:rPr>
          <w:rFonts w:ascii="黑体" w:eastAsia="黑体" w:hAnsi="黑体"/>
          <w:bCs/>
          <w:color w:val="000000"/>
          <w:sz w:val="28"/>
          <w:szCs w:val="28"/>
        </w:rPr>
        <w:t xml:space="preserve">        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体育部</w:t>
      </w:r>
    </w:p>
    <w:p w:rsidR="008C7C7B" w:rsidRDefault="008C7C7B" w:rsidP="006322E2">
      <w:pPr>
        <w:tabs>
          <w:tab w:val="left" w:pos="3775"/>
        </w:tabs>
        <w:ind w:firstLineChars="1400" w:firstLine="31680"/>
        <w:jc w:val="left"/>
      </w:pPr>
      <w:r>
        <w:rPr>
          <w:rFonts w:ascii="黑体" w:eastAsia="黑体" w:hAnsi="黑体"/>
          <w:bCs/>
          <w:color w:val="000000"/>
          <w:sz w:val="28"/>
          <w:szCs w:val="28"/>
        </w:rPr>
        <w:t xml:space="preserve">       2016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年</w:t>
      </w:r>
      <w:r>
        <w:rPr>
          <w:rFonts w:ascii="黑体" w:eastAsia="黑体" w:hAnsi="黑体"/>
          <w:bCs/>
          <w:color w:val="000000"/>
          <w:sz w:val="28"/>
          <w:szCs w:val="28"/>
        </w:rPr>
        <w:t xml:space="preserve"> 9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月</w:t>
      </w:r>
      <w:r>
        <w:rPr>
          <w:rFonts w:ascii="黑体" w:eastAsia="黑体" w:hAnsi="黑体"/>
          <w:bCs/>
          <w:color w:val="000000"/>
          <w:sz w:val="28"/>
          <w:szCs w:val="28"/>
        </w:rPr>
        <w:t>18</w:t>
      </w:r>
      <w:r>
        <w:rPr>
          <w:rFonts w:ascii="黑体" w:eastAsia="黑体" w:hAnsi="黑体" w:hint="eastAsia"/>
          <w:bCs/>
          <w:color w:val="000000"/>
          <w:sz w:val="28"/>
          <w:szCs w:val="28"/>
        </w:rPr>
        <w:t>日</w:t>
      </w:r>
    </w:p>
    <w:sectPr w:rsidR="008C7C7B" w:rsidSect="004C492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C7B" w:rsidRDefault="008C7C7B" w:rsidP="004C492E">
      <w:r>
        <w:separator/>
      </w:r>
    </w:p>
  </w:endnote>
  <w:endnote w:type="continuationSeparator" w:id="0">
    <w:p w:rsidR="008C7C7B" w:rsidRDefault="008C7C7B" w:rsidP="004C4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C7B" w:rsidRDefault="008C7C7B" w:rsidP="004C492E">
      <w:r>
        <w:separator/>
      </w:r>
    </w:p>
  </w:footnote>
  <w:footnote w:type="continuationSeparator" w:id="0">
    <w:p w:rsidR="008C7C7B" w:rsidRDefault="008C7C7B" w:rsidP="004C4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C7B" w:rsidRDefault="008C7C7B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体育部综合测评分数表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ujKUD+oKEX6k2hAKyclixqE7Bn4=" w:salt="ZnNiXQavRX5jTw0KX4lZr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1638A5"/>
    <w:rsid w:val="00241A92"/>
    <w:rsid w:val="004C492E"/>
    <w:rsid w:val="005C2C2E"/>
    <w:rsid w:val="006322E2"/>
    <w:rsid w:val="006E2BB1"/>
    <w:rsid w:val="008C7C7B"/>
    <w:rsid w:val="00AC402B"/>
    <w:rsid w:val="00B42F30"/>
    <w:rsid w:val="00BE52BF"/>
    <w:rsid w:val="00F4058C"/>
    <w:rsid w:val="3F857C20"/>
    <w:rsid w:val="471A765B"/>
    <w:rsid w:val="56501D48"/>
    <w:rsid w:val="757B7743"/>
    <w:rsid w:val="7FC3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92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C4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492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C4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492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4C492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225</Words>
  <Characters>1288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cp:lastPrinted>2016-09-22T01:58:00Z</cp:lastPrinted>
  <dcterms:created xsi:type="dcterms:W3CDTF">2016-09-18T08:43:00Z</dcterms:created>
  <dcterms:modified xsi:type="dcterms:W3CDTF">2016-10-10T03:28:00Z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