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C3A" w:rsidRDefault="00A85C3A">
      <w:pPr>
        <w:spacing w:line="720" w:lineRule="auto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大学生艺术团健美操队综测评分</w:t>
      </w:r>
    </w:p>
    <w:p w:rsidR="00A85C3A" w:rsidRDefault="00A85C3A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护理学院</w:t>
      </w:r>
    </w:p>
    <w:p w:rsidR="00A85C3A" w:rsidRDefault="00A85C3A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王容祥</w:t>
      </w:r>
      <w:r>
        <w:rPr>
          <w:rFonts w:ascii="宋体" w:hAnsi="宋体" w:cs="宋体"/>
          <w:sz w:val="28"/>
          <w:szCs w:val="28"/>
        </w:rPr>
        <w:t xml:space="preserve">     15</w:t>
      </w:r>
      <w:r>
        <w:rPr>
          <w:rFonts w:ascii="宋体" w:hAnsi="宋体" w:cs="宋体" w:hint="eastAsia"/>
          <w:sz w:val="28"/>
          <w:szCs w:val="28"/>
        </w:rPr>
        <w:t>级护理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        4.83</w:t>
      </w:r>
    </w:p>
    <w:p w:rsidR="00A85C3A" w:rsidRDefault="00A85C3A">
      <w:pPr>
        <w:rPr>
          <w:rFonts w:ascii="宋体" w:cs="宋体"/>
          <w:sz w:val="28"/>
          <w:szCs w:val="28"/>
        </w:rPr>
      </w:pPr>
    </w:p>
    <w:p w:rsidR="00A85C3A" w:rsidRDefault="00A85C3A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医药管理学院</w:t>
      </w:r>
    </w:p>
    <w:p w:rsidR="00A85C3A" w:rsidRDefault="00A85C3A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吕晓楠</w:t>
      </w:r>
      <w:r>
        <w:rPr>
          <w:rFonts w:ascii="宋体" w:hAnsi="宋体" w:cs="宋体"/>
          <w:sz w:val="28"/>
          <w:szCs w:val="28"/>
        </w:rPr>
        <w:t xml:space="preserve">     15</w:t>
      </w:r>
      <w:r>
        <w:rPr>
          <w:rFonts w:ascii="宋体" w:hAnsi="宋体" w:cs="宋体" w:hint="eastAsia"/>
          <w:sz w:val="28"/>
          <w:szCs w:val="28"/>
        </w:rPr>
        <w:t>级医药管理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    4.88</w:t>
      </w:r>
    </w:p>
    <w:p w:rsidR="00A85C3A" w:rsidRDefault="00A85C3A">
      <w:pPr>
        <w:rPr>
          <w:rFonts w:ascii="宋体" w:cs="宋体"/>
          <w:sz w:val="28"/>
          <w:szCs w:val="28"/>
        </w:rPr>
      </w:pPr>
    </w:p>
    <w:p w:rsidR="00A85C3A" w:rsidRDefault="00A85C3A">
      <w:pPr>
        <w:rPr>
          <w:rFonts w:asci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制药与食品工程学院</w:t>
      </w:r>
    </w:p>
    <w:p w:rsidR="00A85C3A" w:rsidRDefault="00A85C3A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李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璇</w:t>
      </w:r>
      <w:r>
        <w:rPr>
          <w:rFonts w:ascii="宋体" w:hAnsi="宋体" w:cs="宋体"/>
          <w:sz w:val="28"/>
          <w:szCs w:val="28"/>
        </w:rPr>
        <w:t xml:space="preserve">     14</w:t>
      </w:r>
      <w:r>
        <w:rPr>
          <w:rFonts w:ascii="宋体" w:hAnsi="宋体" w:cs="宋体" w:hint="eastAsia"/>
          <w:sz w:val="28"/>
          <w:szCs w:val="28"/>
        </w:rPr>
        <w:t>级生物制药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    4.95</w:t>
      </w:r>
    </w:p>
    <w:p w:rsidR="00A85C3A" w:rsidRDefault="00A85C3A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解瑞芝</w:t>
      </w:r>
      <w:r>
        <w:rPr>
          <w:rFonts w:ascii="宋体" w:hAnsi="宋体" w:cs="宋体"/>
          <w:sz w:val="28"/>
          <w:szCs w:val="28"/>
        </w:rPr>
        <w:t xml:space="preserve">     15</w:t>
      </w:r>
      <w:r>
        <w:rPr>
          <w:rFonts w:ascii="宋体" w:hAnsi="宋体" w:cs="宋体" w:hint="eastAsia"/>
          <w:sz w:val="28"/>
          <w:szCs w:val="28"/>
        </w:rPr>
        <w:t>级生物工程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    4.9</w:t>
      </w:r>
    </w:p>
    <w:p w:rsidR="00A85C3A" w:rsidRDefault="00A85C3A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王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卓</w:t>
      </w:r>
      <w:r>
        <w:rPr>
          <w:rFonts w:ascii="宋体" w:hAnsi="宋体" w:cs="宋体"/>
          <w:sz w:val="28"/>
          <w:szCs w:val="28"/>
        </w:rPr>
        <w:t xml:space="preserve">    </w:t>
      </w:r>
      <w:bookmarkStart w:id="0" w:name="_GoBack"/>
      <w:bookmarkEnd w:id="0"/>
      <w:r>
        <w:rPr>
          <w:rFonts w:ascii="宋体" w:hAnsi="宋体" w:cs="宋体"/>
          <w:sz w:val="28"/>
          <w:szCs w:val="28"/>
        </w:rPr>
        <w:t xml:space="preserve"> 15</w:t>
      </w:r>
      <w:r>
        <w:rPr>
          <w:rFonts w:ascii="宋体" w:hAnsi="宋体" w:cs="宋体" w:hint="eastAsia"/>
          <w:sz w:val="28"/>
          <w:szCs w:val="28"/>
        </w:rPr>
        <w:t>级制药工程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    4.9</w:t>
      </w:r>
    </w:p>
    <w:p w:rsidR="00A85C3A" w:rsidRDefault="00A85C3A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李丹阳</w:t>
      </w:r>
      <w:r>
        <w:rPr>
          <w:rFonts w:ascii="宋体" w:hAnsi="宋体" w:cs="宋体"/>
          <w:sz w:val="28"/>
          <w:szCs w:val="28"/>
        </w:rPr>
        <w:t xml:space="preserve">     15</w:t>
      </w:r>
      <w:r>
        <w:rPr>
          <w:rFonts w:ascii="宋体" w:hAnsi="宋体" w:cs="宋体" w:hint="eastAsia"/>
          <w:sz w:val="28"/>
          <w:szCs w:val="28"/>
        </w:rPr>
        <w:t>级生物制药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    4.85</w:t>
      </w:r>
    </w:p>
    <w:p w:rsidR="00A85C3A" w:rsidRDefault="00A85C3A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郭圆斌</w:t>
      </w:r>
      <w:r>
        <w:rPr>
          <w:rFonts w:ascii="宋体" w:hAnsi="宋体" w:cs="宋体"/>
          <w:sz w:val="28"/>
          <w:szCs w:val="28"/>
        </w:rPr>
        <w:t xml:space="preserve">     15</w:t>
      </w:r>
      <w:r>
        <w:rPr>
          <w:rFonts w:ascii="宋体" w:hAnsi="宋体" w:cs="宋体" w:hint="eastAsia"/>
          <w:sz w:val="28"/>
          <w:szCs w:val="28"/>
        </w:rPr>
        <w:t>级生物制药</w:t>
      </w:r>
      <w:r>
        <w:rPr>
          <w:rFonts w:ascii="宋体" w:hAnsi="宋体" w:cs="宋体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    4.83</w:t>
      </w:r>
    </w:p>
    <w:p w:rsidR="00A85C3A" w:rsidRDefault="00A85C3A">
      <w:p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刘亚芳</w:t>
      </w:r>
      <w:r>
        <w:rPr>
          <w:rFonts w:ascii="宋体" w:hAnsi="宋体" w:cs="宋体"/>
          <w:sz w:val="28"/>
          <w:szCs w:val="28"/>
        </w:rPr>
        <w:t xml:space="preserve">     15</w:t>
      </w:r>
      <w:r>
        <w:rPr>
          <w:rFonts w:ascii="宋体" w:hAnsi="宋体" w:cs="宋体" w:hint="eastAsia"/>
          <w:sz w:val="28"/>
          <w:szCs w:val="28"/>
        </w:rPr>
        <w:t>级食品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 xml:space="preserve">         4.83</w:t>
      </w:r>
    </w:p>
    <w:sectPr w:rsidR="00A85C3A" w:rsidSect="00AD0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cgLo/hfWcGXr+pq24cpPkuFOGFI=" w:salt="RDSBNGAoh+IoIdj0qYqmvw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0AF3"/>
    <w:rsid w:val="001614CE"/>
    <w:rsid w:val="00546AC3"/>
    <w:rsid w:val="00913EAC"/>
    <w:rsid w:val="00A85C3A"/>
    <w:rsid w:val="00AD0AF3"/>
    <w:rsid w:val="0709220D"/>
    <w:rsid w:val="0E65249D"/>
    <w:rsid w:val="145C56A4"/>
    <w:rsid w:val="151E2BA5"/>
    <w:rsid w:val="27D71FE6"/>
    <w:rsid w:val="454C2802"/>
    <w:rsid w:val="53BF0856"/>
    <w:rsid w:val="59BE62AD"/>
    <w:rsid w:val="5DAE3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AF3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38</Words>
  <Characters>221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X</cp:lastModifiedBy>
  <cp:revision>2</cp:revision>
  <dcterms:created xsi:type="dcterms:W3CDTF">2014-10-29T12:08:00Z</dcterms:created>
  <dcterms:modified xsi:type="dcterms:W3CDTF">2016-10-10T03:54:00Z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