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BC8" w:rsidRDefault="006F1BC8">
      <w:pPr>
        <w:pStyle w:val="A0"/>
        <w:spacing w:line="720" w:lineRule="auto"/>
        <w:jc w:val="center"/>
        <w:rPr>
          <w:rFonts w:ascii="宋体" w:eastAsia="宋体" w:hAnsi="宋体" w:cs="宋体"/>
          <w:b/>
          <w:bCs/>
          <w:sz w:val="32"/>
          <w:szCs w:val="32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32"/>
          <w:szCs w:val="32"/>
          <w:lang w:val="en-US" w:eastAsia="zh-CN"/>
        </w:rPr>
        <w:t>大学生艺术团宣讲团综测评分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b/>
          <w:bCs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傅山学院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李梦馨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14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级针推实验班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4.9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刘志丹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14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级针推实验班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4.9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t>针灸推拿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8"/>
          <w:szCs w:val="28"/>
        </w:rPr>
        <w:t>学院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韩念慈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14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级针推二班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  5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喻楚茜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14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级针推康复二班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4.9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游智斌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ascii="宋体" w:eastAsia="宋体" w:hAnsi="宋体" w:cs="宋体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级针推康复二班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5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赵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磊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15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级针推康复二班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4.7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护理学院</w:t>
      </w:r>
    </w:p>
    <w:p w:rsidR="006F1BC8" w:rsidRDefault="006F1BC8">
      <w:pPr>
        <w:pStyle w:val="A0"/>
        <w:tabs>
          <w:tab w:val="left" w:pos="654"/>
        </w:tabs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赵临凯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ascii="宋体" w:eastAsia="宋体" w:hAnsi="宋体" w:cs="宋体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级涉外护理二班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4.9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赵锦俞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ascii="宋体" w:eastAsia="宋体" w:hAnsi="宋体" w:cs="宋体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级护理二班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  4.9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王翌媛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15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级护理二班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  4.7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制药与食品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工程学院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郑佳慧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14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级食品一班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  4.9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赵佳敏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ascii="宋体" w:eastAsia="宋体" w:hAnsi="宋体" w:cs="宋体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级食品四班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  4.9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陈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晨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15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级生物工程一班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4.9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周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扬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15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级生物工程一班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4.9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任明强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15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级生物制药二班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4.5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/>
        </w:rPr>
      </w:pP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中医临床学院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王绍慧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ascii="宋体" w:eastAsia="宋体" w:hAnsi="宋体" w:cs="宋体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级中医二班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  4.9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医药管理学院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牛兰兰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14</w:t>
      </w:r>
      <w:r>
        <w:rPr>
          <w:rFonts w:ascii="宋体" w:eastAsia="宋体" w:hAnsi="宋体" w:cs="宋体" w:hint="eastAsia"/>
          <w:sz w:val="24"/>
          <w:szCs w:val="24"/>
        </w:rPr>
        <w:t>级信管一班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  4.7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宁阳丽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14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级信管一班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  4.7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黄筱文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14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级营销一班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  4.7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王新鑫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ascii="宋体" w:eastAsia="宋体" w:hAnsi="宋体" w:cs="宋体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级市场营销一班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5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徐沛馨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ascii="宋体" w:eastAsia="宋体" w:hAnsi="宋体" w:cs="宋体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级市场营销一班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5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王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琨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15</w:t>
      </w:r>
      <w:r>
        <w:rPr>
          <w:rFonts w:ascii="宋体" w:eastAsia="宋体" w:hAnsi="宋体" w:cs="宋体" w:hint="eastAsia"/>
          <w:sz w:val="24"/>
          <w:szCs w:val="24"/>
        </w:rPr>
        <w:t>级市场营销二班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4.9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岳文静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ascii="宋体" w:eastAsia="宋体" w:hAnsi="宋体" w:cs="宋体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级市场营销二班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4.9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中药</w:t>
      </w: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学院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宇东萌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14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级中药分析二班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4.7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李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泽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ascii="宋体" w:eastAsia="宋体" w:hAnsi="宋体" w:cs="宋体"/>
          <w:sz w:val="24"/>
          <w:szCs w:val="24"/>
        </w:rPr>
        <w:t>14</w:t>
      </w:r>
      <w:r>
        <w:rPr>
          <w:rFonts w:ascii="宋体" w:eastAsia="宋体" w:hAnsi="宋体" w:cs="宋体" w:hint="eastAsia"/>
          <w:sz w:val="24"/>
          <w:szCs w:val="24"/>
        </w:rPr>
        <w:t>级中药分析二班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4.7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李珂辉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ascii="宋体" w:eastAsia="宋体" w:hAnsi="宋体" w:cs="宋体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级中药分析班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5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b/>
          <w:bCs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职业技术学院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安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瑞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15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级中医骨伤班</w:t>
      </w:r>
      <w:r>
        <w:rPr>
          <w:rFonts w:ascii="宋体" w:eastAsia="宋体" w:hAnsi="宋体" w:cs="宋体"/>
          <w:sz w:val="24"/>
          <w:szCs w:val="24"/>
          <w:lang w:val="en-US" w:eastAsia="zh-CN"/>
        </w:rPr>
        <w:t xml:space="preserve">         5</w:t>
      </w:r>
    </w:p>
    <w:p w:rsidR="006F1BC8" w:rsidRDefault="006F1BC8">
      <w:pPr>
        <w:pStyle w:val="A0"/>
        <w:spacing w:line="360" w:lineRule="auto"/>
        <w:rPr>
          <w:rFonts w:ascii="宋体" w:eastAsia="宋体" w:hAnsi="宋体" w:cs="宋体"/>
          <w:sz w:val="24"/>
          <w:szCs w:val="24"/>
          <w:lang w:val="en-US" w:eastAsia="zh-CN"/>
        </w:rPr>
      </w:pPr>
    </w:p>
    <w:sectPr w:rsidR="006F1BC8" w:rsidSect="00BE2D6E">
      <w:headerReference w:type="default" r:id="rId6"/>
      <w:footerReference w:type="default" r:id="rId7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BC8" w:rsidRDefault="006F1BC8" w:rsidP="00BE2D6E">
      <w:r>
        <w:separator/>
      </w:r>
    </w:p>
  </w:endnote>
  <w:endnote w:type="continuationSeparator" w:id="0">
    <w:p w:rsidR="006F1BC8" w:rsidRDefault="006F1BC8" w:rsidP="00BE2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altName w:val="????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BC8" w:rsidRDefault="006F1BC8">
    <w:pPr>
      <w:pStyle w:val="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BC8" w:rsidRDefault="006F1BC8" w:rsidP="00BE2D6E">
      <w:r>
        <w:separator/>
      </w:r>
    </w:p>
  </w:footnote>
  <w:footnote w:type="continuationSeparator" w:id="0">
    <w:p w:rsidR="006F1BC8" w:rsidRDefault="006F1BC8" w:rsidP="00BE2D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BC8" w:rsidRDefault="006F1BC8">
    <w:pPr>
      <w:pStyle w:val="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RiU+IxrootkXobrtOMF2BSuKwIk=" w:salt="LGWi2dEYCd72G9XX2geJqQ=="/>
  <w:defaultTabStop w:val="72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172A27"/>
    <w:rsid w:val="00445CE4"/>
    <w:rsid w:val="005C4743"/>
    <w:rsid w:val="006F1BC8"/>
    <w:rsid w:val="008032E3"/>
    <w:rsid w:val="00BE2D6E"/>
    <w:rsid w:val="038E27E2"/>
    <w:rsid w:val="06CD01A7"/>
    <w:rsid w:val="093A4032"/>
    <w:rsid w:val="13866307"/>
    <w:rsid w:val="2FEC412C"/>
    <w:rsid w:val="32CF57D5"/>
    <w:rsid w:val="494F7DD2"/>
    <w:rsid w:val="4F8C664C"/>
    <w:rsid w:val="5894151A"/>
    <w:rsid w:val="5BF626B7"/>
    <w:rsid w:val="71C04EEC"/>
    <w:rsid w:val="74695609"/>
    <w:rsid w:val="7FA11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1" w:semiHidden="0" w:uiPriority="0" w:unhideWhenUsed="0"/>
    <w:lsdException w:name="Subtitle" w:semiHidden="0" w:uiPriority="11" w:unhideWhenUsed="0" w:qFormat="1"/>
    <w:lsdException w:name="Hyperlink" w:locked="1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D6E"/>
    <w:rPr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E2D6E"/>
    <w:rPr>
      <w:rFonts w:cs="Times New Roman"/>
      <w:u w:val="single"/>
    </w:rPr>
  </w:style>
  <w:style w:type="paragraph" w:customStyle="1" w:styleId="a">
    <w:name w:val="页眉与页脚"/>
    <w:uiPriority w:val="99"/>
    <w:rsid w:val="00BE2D6E"/>
    <w:pPr>
      <w:tabs>
        <w:tab w:val="right" w:pos="9020"/>
      </w:tabs>
    </w:pPr>
    <w:rPr>
      <w:rFonts w:ascii="Helvetica" w:hAnsi="Helvetica" w:cs="Arial Unicode MS"/>
      <w:color w:val="000000"/>
      <w:kern w:val="0"/>
      <w:sz w:val="24"/>
      <w:szCs w:val="24"/>
    </w:rPr>
  </w:style>
  <w:style w:type="paragraph" w:customStyle="1" w:styleId="A0">
    <w:name w:val="正文 A"/>
    <w:uiPriority w:val="99"/>
    <w:rsid w:val="00BE2D6E"/>
    <w:rPr>
      <w:rFonts w:ascii="Arial Unicode MS" w:hAnsi="Arial Unicode MS" w:cs="Arial Unicode MS"/>
      <w:color w:val="000000"/>
      <w:kern w:val="0"/>
      <w:sz w:val="22"/>
      <w:u w:color="000000"/>
      <w:lang w:val="zh-TW" w:eastAsia="zh-TW"/>
    </w:rPr>
  </w:style>
  <w:style w:type="table" w:customStyle="1" w:styleId="TableNormal1">
    <w:name w:val="Table Normal1"/>
    <w:uiPriority w:val="99"/>
    <w:rsid w:val="00BE2D6E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137</Words>
  <Characters>786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博物馆讲解员名单</dc:title>
  <dc:subject/>
  <dc:creator>WPS Office</dc:creator>
  <cp:keywords/>
  <dc:description/>
  <cp:lastModifiedBy>X</cp:lastModifiedBy>
  <cp:revision>2</cp:revision>
  <dcterms:created xsi:type="dcterms:W3CDTF">2016-09-04T15:41:00Z</dcterms:created>
  <dcterms:modified xsi:type="dcterms:W3CDTF">2016-10-10T03:56:00Z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