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6E" w:rsidRDefault="00700B6E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大学生艺术团礼仪队综测评分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中药学院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郭莉琛</w:t>
      </w:r>
      <w:r>
        <w:rPr>
          <w:sz w:val="28"/>
          <w:szCs w:val="28"/>
        </w:rPr>
        <w:tab/>
        <w:t xml:space="preserve">   14</w:t>
      </w:r>
      <w:r>
        <w:rPr>
          <w:rFonts w:hint="eastAsia"/>
          <w:sz w:val="28"/>
          <w:szCs w:val="28"/>
        </w:rPr>
        <w:t>中药实验班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4.98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化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敏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中药分析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4.79</w:t>
      </w:r>
      <w:bookmarkStart w:id="0" w:name="_GoBack"/>
      <w:bookmarkEnd w:id="0"/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邓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婕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中药实验班</w:t>
      </w:r>
      <w:r>
        <w:rPr>
          <w:sz w:val="28"/>
          <w:szCs w:val="28"/>
        </w:rPr>
        <w:tab/>
        <w:t xml:space="preserve">   4.69</w:t>
      </w:r>
    </w:p>
    <w:p w:rsidR="00700B6E" w:rsidRDefault="00700B6E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制药与食品工程学院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王思雨</w:t>
      </w:r>
      <w:r>
        <w:rPr>
          <w:sz w:val="28"/>
          <w:szCs w:val="28"/>
        </w:rPr>
        <w:t xml:space="preserve">      14</w:t>
      </w:r>
      <w:r>
        <w:rPr>
          <w:rFonts w:hint="eastAsia"/>
          <w:sz w:val="28"/>
          <w:szCs w:val="28"/>
        </w:rPr>
        <w:t>制药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蔡佳薇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生工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4.95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李政良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食品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4.98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刘洋洋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食品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4.89</w:t>
      </w:r>
    </w:p>
    <w:p w:rsidR="00700B6E" w:rsidRDefault="00700B6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基础医学院</w:t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梁莉莉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生物技术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4.79</w:t>
      </w:r>
    </w:p>
    <w:p w:rsidR="00700B6E" w:rsidRDefault="00700B6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中西医结合临床学院</w:t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姚人荣</w:t>
      </w:r>
      <w:r>
        <w:rPr>
          <w:sz w:val="28"/>
          <w:szCs w:val="28"/>
        </w:rPr>
        <w:t xml:space="preserve">      14</w:t>
      </w:r>
      <w:r>
        <w:rPr>
          <w:rFonts w:hint="eastAsia"/>
          <w:sz w:val="28"/>
          <w:szCs w:val="28"/>
        </w:rPr>
        <w:t>中西医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4.89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杨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周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中西医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4.79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赵志伟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中西医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</w:p>
    <w:p w:rsidR="00700B6E" w:rsidRDefault="00700B6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医药管理学院</w:t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卫洁洁</w:t>
      </w:r>
      <w:r>
        <w:rPr>
          <w:sz w:val="28"/>
          <w:szCs w:val="28"/>
        </w:rPr>
        <w:t xml:space="preserve">      14</w:t>
      </w:r>
      <w:r>
        <w:rPr>
          <w:rFonts w:hint="eastAsia"/>
          <w:sz w:val="28"/>
          <w:szCs w:val="28"/>
        </w:rPr>
        <w:t>信管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4.98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卫紫荆</w:t>
      </w:r>
      <w:r>
        <w:rPr>
          <w:sz w:val="28"/>
          <w:szCs w:val="28"/>
        </w:rPr>
        <w:t xml:space="preserve">      14</w:t>
      </w:r>
      <w:r>
        <w:rPr>
          <w:rFonts w:hint="eastAsia"/>
          <w:sz w:val="28"/>
          <w:szCs w:val="28"/>
        </w:rPr>
        <w:t>信管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4.85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卫雪丽</w:t>
      </w:r>
      <w:r>
        <w:rPr>
          <w:sz w:val="28"/>
          <w:szCs w:val="28"/>
        </w:rPr>
        <w:t xml:space="preserve">      14</w:t>
      </w:r>
      <w:r>
        <w:rPr>
          <w:rFonts w:hint="eastAsia"/>
          <w:sz w:val="28"/>
          <w:szCs w:val="28"/>
        </w:rPr>
        <w:t>营销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4.85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王淑娴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信管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4.8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张赛赛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营销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4.59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刘窑青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营销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4.8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佟清远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医管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薛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烨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医管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4.95</w:t>
      </w:r>
    </w:p>
    <w:p w:rsidR="00700B6E" w:rsidRDefault="00700B6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针灸推拿学院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周晓靓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康复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4.59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曹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晶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康复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4.69</w:t>
      </w:r>
    </w:p>
    <w:p w:rsidR="00700B6E" w:rsidRDefault="00700B6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护理学院</w:t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赵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明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涉外护理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4.85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温宝森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护理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5</w:t>
      </w:r>
    </w:p>
    <w:p w:rsidR="00700B6E" w:rsidRDefault="00700B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王耀辉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护理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5</w:t>
      </w:r>
    </w:p>
    <w:sectPr w:rsidR="00700B6E" w:rsidSect="00645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aZFv1iyG01+yGTugXMY3xVqD98U=" w:salt="ZdQC2ilZOV/GC7FZj/73p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4F6"/>
    <w:rsid w:val="006454F6"/>
    <w:rsid w:val="00700B6E"/>
    <w:rsid w:val="00A403AD"/>
    <w:rsid w:val="00AB6196"/>
    <w:rsid w:val="00E159A3"/>
    <w:rsid w:val="08CF6673"/>
    <w:rsid w:val="1D2B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4F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54F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102</Words>
  <Characters>584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dcterms:created xsi:type="dcterms:W3CDTF">2016-05-26T10:07:00Z</dcterms:created>
  <dcterms:modified xsi:type="dcterms:W3CDTF">2016-10-10T03:54:00Z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