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34" w:rsidRDefault="0066783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大学生艺术团策划部综测评分</w:t>
      </w:r>
    </w:p>
    <w:p w:rsidR="00667834" w:rsidRDefault="00667834">
      <w:pPr>
        <w:rPr>
          <w:sz w:val="28"/>
          <w:szCs w:val="28"/>
        </w:rPr>
      </w:pPr>
    </w:p>
    <w:p w:rsidR="00667834" w:rsidRDefault="0066783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针灸推拿学院</w:t>
      </w:r>
    </w:p>
    <w:p w:rsidR="00667834" w:rsidRDefault="00667834">
      <w:pPr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级针推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薛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荣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4.4</w:t>
      </w:r>
    </w:p>
    <w:p w:rsidR="00667834" w:rsidRDefault="0066783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制药与食品工程学院</w:t>
      </w:r>
    </w:p>
    <w:p w:rsidR="00667834" w:rsidRDefault="00667834">
      <w:pPr>
        <w:rPr>
          <w:sz w:val="28"/>
          <w:szCs w:val="28"/>
        </w:rPr>
      </w:pPr>
      <w:r>
        <w:rPr>
          <w:sz w:val="28"/>
          <w:szCs w:val="28"/>
        </w:rPr>
        <w:t>14</w:t>
      </w:r>
      <w:bookmarkStart w:id="0" w:name="_GoBack"/>
      <w:bookmarkEnd w:id="0"/>
      <w:r>
        <w:rPr>
          <w:rFonts w:hint="eastAsia"/>
          <w:sz w:val="28"/>
          <w:szCs w:val="28"/>
        </w:rPr>
        <w:t>级食品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冯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3.8</w:t>
      </w:r>
    </w:p>
    <w:p w:rsidR="00667834" w:rsidRDefault="00667834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护理学院</w:t>
      </w:r>
    </w:p>
    <w:p w:rsidR="00667834" w:rsidRDefault="00667834">
      <w:pPr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赵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靖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3.7</w:t>
      </w:r>
    </w:p>
    <w:p w:rsidR="00667834" w:rsidRDefault="00667834"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级护理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任宏艳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4.2</w:t>
      </w:r>
    </w:p>
    <w:sectPr w:rsidR="00667834" w:rsidSect="00C168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OEu653He6YVf6m0OhzjmA0S5p0I=" w:salt="+/cx2VnmZ85YE/4bbbZY8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880170"/>
    <w:rsid w:val="000D2BE1"/>
    <w:rsid w:val="002B1FFB"/>
    <w:rsid w:val="00667834"/>
    <w:rsid w:val="0086389F"/>
    <w:rsid w:val="00C1685B"/>
    <w:rsid w:val="2E91475B"/>
    <w:rsid w:val="302D290D"/>
    <w:rsid w:val="33155B10"/>
    <w:rsid w:val="487E72B7"/>
    <w:rsid w:val="56880170"/>
    <w:rsid w:val="5FBE7D13"/>
    <w:rsid w:val="70DA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85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</Words>
  <Characters>103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 wen</dc:creator>
  <cp:keywords/>
  <dc:description/>
  <cp:lastModifiedBy>X</cp:lastModifiedBy>
  <cp:revision>2</cp:revision>
  <dcterms:created xsi:type="dcterms:W3CDTF">2016-09-18T10:17:00Z</dcterms:created>
  <dcterms:modified xsi:type="dcterms:W3CDTF">2016-10-10T03:37:00Z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