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0F" w:rsidRDefault="00BF3E0F">
      <w:pPr>
        <w:spacing w:line="720" w:lineRule="auto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大学生艺术团美妆部综测评分</w:t>
      </w:r>
    </w:p>
    <w:p w:rsidR="00BF3E0F" w:rsidRDefault="00BF3E0F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医药管理学院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杨佳佳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级信管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4.99</w:t>
      </w:r>
      <w:bookmarkStart w:id="0" w:name="_GoBack"/>
      <w:bookmarkEnd w:id="0"/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王桐桐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4.97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易雪婷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5</w:t>
      </w:r>
    </w:p>
    <w:p w:rsidR="00BF3E0F" w:rsidRDefault="00BF3E0F">
      <w:pPr>
        <w:rPr>
          <w:rFonts w:ascii="宋体" w:cs="宋体"/>
          <w:sz w:val="28"/>
          <w:szCs w:val="28"/>
        </w:rPr>
      </w:pPr>
    </w:p>
    <w:p w:rsidR="00BF3E0F" w:rsidRDefault="00BF3E0F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中药学院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田佳华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14</w:t>
      </w:r>
      <w:r>
        <w:rPr>
          <w:rFonts w:ascii="宋体" w:hAnsi="宋体" w:cs="宋体" w:hint="eastAsia"/>
          <w:sz w:val="28"/>
          <w:szCs w:val="28"/>
        </w:rPr>
        <w:t>级中药分析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5</w:t>
      </w:r>
      <w:r>
        <w:rPr>
          <w:rFonts w:ascii="宋体" w:hAnsi="宋体" w:cs="宋体"/>
          <w:sz w:val="28"/>
          <w:szCs w:val="28"/>
        </w:rPr>
        <w:tab/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婧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级中药分析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4.99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谭舒其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级中药分析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5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黄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姝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级中药分析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4.99</w:t>
      </w:r>
    </w:p>
    <w:p w:rsidR="00BF3E0F" w:rsidRDefault="00BF3E0F">
      <w:pPr>
        <w:rPr>
          <w:rFonts w:ascii="宋体" w:cs="宋体"/>
          <w:sz w:val="28"/>
          <w:szCs w:val="28"/>
        </w:rPr>
      </w:pPr>
    </w:p>
    <w:p w:rsidR="00BF3E0F" w:rsidRDefault="00BF3E0F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中西医结合临床学院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魏晓阳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ab/>
        <w:t xml:space="preserve">    4.98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郎玉欢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ab/>
        <w:t xml:space="preserve"> 4.97</w:t>
      </w:r>
    </w:p>
    <w:p w:rsidR="00BF3E0F" w:rsidRDefault="00BF3E0F">
      <w:pPr>
        <w:rPr>
          <w:rFonts w:ascii="宋体" w:cs="宋体"/>
          <w:sz w:val="28"/>
          <w:szCs w:val="28"/>
        </w:rPr>
      </w:pPr>
    </w:p>
    <w:p w:rsidR="00BF3E0F" w:rsidRDefault="00BF3E0F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制药与食品工程学院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董神玲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级制造工程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5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孙丹丹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ab/>
        <w:t xml:space="preserve"> 5</w:t>
      </w:r>
    </w:p>
    <w:p w:rsidR="00BF3E0F" w:rsidRDefault="00BF3E0F">
      <w:pPr>
        <w:rPr>
          <w:rFonts w:ascii="宋体" w:cs="宋体"/>
          <w:sz w:val="28"/>
          <w:szCs w:val="28"/>
        </w:rPr>
      </w:pPr>
    </w:p>
    <w:p w:rsidR="00BF3E0F" w:rsidRDefault="00BF3E0F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护理学院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马晓茂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/>
          <w:sz w:val="28"/>
          <w:szCs w:val="28"/>
        </w:rPr>
        <w:tab/>
        <w:t>4.98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吴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雪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ab/>
        <w:t xml:space="preserve">   5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邱增桢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ab/>
        <w:t>5</w:t>
      </w:r>
    </w:p>
    <w:p w:rsidR="00BF3E0F" w:rsidRDefault="00BF3E0F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张栌文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ab/>
        <w:t>4.99</w:t>
      </w:r>
    </w:p>
    <w:p w:rsidR="00BF3E0F" w:rsidRDefault="00BF3E0F">
      <w:pPr>
        <w:jc w:val="center"/>
        <w:rPr>
          <w:rFonts w:ascii="宋体" w:cs="宋体"/>
          <w:sz w:val="28"/>
          <w:szCs w:val="28"/>
        </w:rPr>
      </w:pPr>
    </w:p>
    <w:sectPr w:rsidR="00BF3E0F" w:rsidSect="001C7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cumentProtection w:edit="readOnly" w:enforcement="1" w:cryptProviderType="rsaFull" w:cryptAlgorithmClass="hash" w:cryptAlgorithmType="typeAny" w:cryptAlgorithmSid="4" w:cryptSpinCount="100000" w:hash="uyeJOKaLpUMfjR0WkErgrVeyYrg=" w:salt="E5oM0txao653rq/oRA9kf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55D1EFF"/>
    <w:rsid w:val="001811F6"/>
    <w:rsid w:val="001C789A"/>
    <w:rsid w:val="009E0539"/>
    <w:rsid w:val="00BF3E0F"/>
    <w:rsid w:val="00D505BB"/>
    <w:rsid w:val="155D1EFF"/>
    <w:rsid w:val="264F486A"/>
    <w:rsid w:val="2FE93813"/>
    <w:rsid w:val="357638B5"/>
    <w:rsid w:val="458B58A2"/>
    <w:rsid w:val="4B34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89A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</Words>
  <Characters>365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dcterms:created xsi:type="dcterms:W3CDTF">2016-09-17T09:54:00Z</dcterms:created>
  <dcterms:modified xsi:type="dcterms:W3CDTF">2016-10-10T03:55:00Z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