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5F" w:rsidRDefault="0081525F">
      <w:pPr>
        <w:spacing w:line="72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大学生艺术团舞台部总测评分</w:t>
      </w:r>
    </w:p>
    <w:p w:rsidR="0081525F" w:rsidRDefault="0081525F"/>
    <w:p w:rsidR="0081525F" w:rsidRDefault="0081525F">
      <w:pPr>
        <w:sectPr w:rsidR="0081525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1525F" w:rsidRDefault="0081525F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医药管理学院</w:t>
      </w:r>
    </w:p>
    <w:p w:rsidR="0081525F" w:rsidRDefault="0081525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孟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坤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级医药管理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3.6</w:t>
      </w:r>
    </w:p>
    <w:p w:rsidR="0081525F" w:rsidRDefault="0081525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郝亚倩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级医管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3.3</w:t>
      </w:r>
      <w:bookmarkStart w:id="0" w:name="_GoBack"/>
      <w:bookmarkEnd w:id="0"/>
    </w:p>
    <w:p w:rsidR="0081525F" w:rsidRDefault="0081525F">
      <w:pPr>
        <w:rPr>
          <w:sz w:val="28"/>
          <w:szCs w:val="28"/>
        </w:rPr>
      </w:pPr>
    </w:p>
    <w:p w:rsidR="0081525F" w:rsidRDefault="0081525F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制药与食品工程学院</w:t>
      </w:r>
    </w:p>
    <w:p w:rsidR="0081525F" w:rsidRDefault="0081525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段晓云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级制药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  3.5</w:t>
      </w:r>
    </w:p>
    <w:p w:rsidR="0081525F" w:rsidRDefault="0081525F">
      <w:pPr>
        <w:rPr>
          <w:sz w:val="28"/>
          <w:szCs w:val="28"/>
        </w:rPr>
      </w:pPr>
    </w:p>
    <w:p w:rsidR="0081525F" w:rsidRDefault="0081525F" w:rsidP="00D314D0">
      <w:pPr>
        <w:ind w:rightChars="383" w:right="3168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中西医结合临床学院</w:t>
      </w:r>
    </w:p>
    <w:p w:rsidR="0081525F" w:rsidRDefault="0081525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边雅坤</w:t>
      </w:r>
      <w:r>
        <w:rPr>
          <w:sz w:val="28"/>
          <w:szCs w:val="28"/>
        </w:rPr>
        <w:t xml:space="preserve">      15</w:t>
      </w:r>
      <w:r>
        <w:rPr>
          <w:rFonts w:hint="eastAsia"/>
          <w:sz w:val="28"/>
          <w:szCs w:val="28"/>
        </w:rPr>
        <w:t>级中西医</w:t>
      </w: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班</w:t>
      </w:r>
      <w:r>
        <w:rPr>
          <w:sz w:val="28"/>
          <w:szCs w:val="28"/>
        </w:rPr>
        <w:t xml:space="preserve">      3.5</w:t>
      </w:r>
    </w:p>
    <w:p w:rsidR="0081525F" w:rsidRDefault="0081525F">
      <w:pPr>
        <w:rPr>
          <w:sz w:val="28"/>
          <w:szCs w:val="28"/>
        </w:rPr>
      </w:pPr>
    </w:p>
    <w:p w:rsidR="0081525F" w:rsidRDefault="0081525F">
      <w:pPr>
        <w:rPr>
          <w:sz w:val="28"/>
          <w:szCs w:val="28"/>
        </w:rPr>
      </w:pPr>
    </w:p>
    <w:p w:rsidR="0081525F" w:rsidRDefault="0081525F">
      <w:pPr>
        <w:rPr>
          <w:sz w:val="28"/>
          <w:szCs w:val="28"/>
        </w:rPr>
        <w:sectPr w:rsidR="0081525F"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81525F" w:rsidRDefault="0081525F"/>
    <w:sectPr w:rsidR="0081525F" w:rsidSect="00AA1D62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cumentProtection w:edit="readOnly" w:enforcement="1" w:cryptProviderType="rsaFull" w:cryptAlgorithmClass="hash" w:cryptAlgorithmType="typeAny" w:cryptAlgorithmSid="4" w:cryptSpinCount="100000" w:hash="XNfkMnCVCSnU86lMcV+BgGirEJ8=" w:salt="kZUYQ+/nf8aMJDWi5QwBDg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F78225B"/>
    <w:rsid w:val="003A2384"/>
    <w:rsid w:val="0081525F"/>
    <w:rsid w:val="00AA1D62"/>
    <w:rsid w:val="00B33041"/>
    <w:rsid w:val="00D314D0"/>
    <w:rsid w:val="125E3022"/>
    <w:rsid w:val="2F78225B"/>
    <w:rsid w:val="57DE3CA9"/>
    <w:rsid w:val="71A70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D62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23</Words>
  <Characters>136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 wen</dc:creator>
  <cp:keywords/>
  <dc:description/>
  <cp:lastModifiedBy>X</cp:lastModifiedBy>
  <cp:revision>2</cp:revision>
  <dcterms:created xsi:type="dcterms:W3CDTF">2016-09-18T09:52:00Z</dcterms:created>
  <dcterms:modified xsi:type="dcterms:W3CDTF">2016-10-10T03:56:00Z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2052-10.1.0.5867</vt:lpwstr>
  </property>
</Properties>
</file>