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5"/>
        <w:gridCol w:w="2976"/>
        <w:gridCol w:w="2671"/>
        <w:gridCol w:w="1015"/>
      </w:tblGrid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分数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董笑彬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级制药工程</w:t>
            </w:r>
            <w:r w:rsidRPr="00CF0370">
              <w:rPr>
                <w:sz w:val="28"/>
                <w:szCs w:val="28"/>
              </w:rPr>
              <w:t>2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4.4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杨青青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针灸推拿学院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级康复</w:t>
            </w:r>
            <w:r w:rsidRPr="00CF0370">
              <w:rPr>
                <w:sz w:val="28"/>
                <w:szCs w:val="28"/>
              </w:rPr>
              <w:t>1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4.9</w:t>
            </w:r>
            <w:bookmarkStart w:id="0" w:name="_GoBack"/>
            <w:bookmarkEnd w:id="0"/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郑雨婷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中药学院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级临床中药班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5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张</w:t>
            </w:r>
            <w:r w:rsidRPr="00CF0370">
              <w:rPr>
                <w:sz w:val="28"/>
                <w:szCs w:val="28"/>
              </w:rPr>
              <w:t xml:space="preserve">  </w:t>
            </w:r>
            <w:r w:rsidRPr="00CF0370">
              <w:rPr>
                <w:rFonts w:hint="eastAsia"/>
                <w:sz w:val="28"/>
                <w:szCs w:val="28"/>
              </w:rPr>
              <w:t>琼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护理学院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级涉外护理</w:t>
            </w:r>
            <w:r w:rsidRPr="00CF0370">
              <w:rPr>
                <w:sz w:val="28"/>
                <w:szCs w:val="28"/>
              </w:rPr>
              <w:t>1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4.9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沈书扬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针灸推拿学院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级康复</w:t>
            </w:r>
            <w:r w:rsidRPr="00CF0370">
              <w:rPr>
                <w:sz w:val="28"/>
                <w:szCs w:val="28"/>
              </w:rPr>
              <w:t>1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4.8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谭</w:t>
            </w:r>
            <w:r w:rsidRPr="00CF0370">
              <w:rPr>
                <w:sz w:val="28"/>
                <w:szCs w:val="28"/>
              </w:rPr>
              <w:t xml:space="preserve">  </w:t>
            </w:r>
            <w:r w:rsidRPr="00CF0370">
              <w:rPr>
                <w:rFonts w:hint="eastAsia"/>
                <w:sz w:val="28"/>
                <w:szCs w:val="28"/>
              </w:rPr>
              <w:t>琦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医药管理学院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级医药管理</w:t>
            </w:r>
            <w:r w:rsidRPr="00CF0370">
              <w:rPr>
                <w:sz w:val="28"/>
                <w:szCs w:val="28"/>
              </w:rPr>
              <w:t>2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5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郑梦婷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护理学院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14</w:t>
            </w:r>
            <w:r w:rsidRPr="00CF0370">
              <w:rPr>
                <w:rFonts w:hint="eastAsia"/>
                <w:sz w:val="28"/>
                <w:szCs w:val="28"/>
              </w:rPr>
              <w:t>级涉外护理</w:t>
            </w:r>
            <w:r w:rsidRPr="00CF0370">
              <w:rPr>
                <w:sz w:val="28"/>
                <w:szCs w:val="28"/>
              </w:rPr>
              <w:t>1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5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江映春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中西医结合临床学院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14</w:t>
            </w:r>
            <w:r w:rsidRPr="00CF0370">
              <w:rPr>
                <w:rFonts w:hint="eastAsia"/>
                <w:sz w:val="28"/>
                <w:szCs w:val="28"/>
              </w:rPr>
              <w:t>级中西医</w:t>
            </w:r>
            <w:r w:rsidRPr="00CF0370">
              <w:rPr>
                <w:sz w:val="28"/>
                <w:szCs w:val="28"/>
              </w:rPr>
              <w:t>4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5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曹丽娟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中西医结合临床学院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14</w:t>
            </w:r>
            <w:r w:rsidRPr="00CF0370">
              <w:rPr>
                <w:rFonts w:hint="eastAsia"/>
                <w:sz w:val="28"/>
                <w:szCs w:val="28"/>
              </w:rPr>
              <w:t>级中西医</w:t>
            </w:r>
            <w:r w:rsidRPr="00CF0370">
              <w:rPr>
                <w:sz w:val="28"/>
                <w:szCs w:val="28"/>
              </w:rPr>
              <w:t>5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4.9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苏晓娟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中药学院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级中药实验班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4.9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张佳佳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医药管理学院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级信管</w:t>
            </w:r>
            <w:r w:rsidRPr="00CF0370">
              <w:rPr>
                <w:sz w:val="28"/>
                <w:szCs w:val="28"/>
              </w:rPr>
              <w:t>2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4.6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梁佳茜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医药管理学院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级信管</w:t>
            </w:r>
            <w:r w:rsidRPr="00CF0370">
              <w:rPr>
                <w:sz w:val="28"/>
                <w:szCs w:val="28"/>
              </w:rPr>
              <w:t>2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4.4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秦</w:t>
            </w:r>
            <w:r w:rsidRPr="00CF0370">
              <w:rPr>
                <w:sz w:val="28"/>
                <w:szCs w:val="28"/>
              </w:rPr>
              <w:t xml:space="preserve">  </w:t>
            </w:r>
            <w:r w:rsidRPr="00CF0370">
              <w:rPr>
                <w:rFonts w:hint="eastAsia"/>
                <w:sz w:val="28"/>
                <w:szCs w:val="28"/>
              </w:rPr>
              <w:t>岭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傅山学院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级傅山中医班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5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杨</w:t>
            </w:r>
            <w:r w:rsidRPr="00CF0370">
              <w:rPr>
                <w:sz w:val="28"/>
                <w:szCs w:val="28"/>
              </w:rPr>
              <w:t xml:space="preserve">  </w:t>
            </w:r>
            <w:r w:rsidRPr="00CF0370">
              <w:rPr>
                <w:rFonts w:hint="eastAsia"/>
                <w:sz w:val="28"/>
                <w:szCs w:val="28"/>
              </w:rPr>
              <w:t>慧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护理学院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级护理</w:t>
            </w:r>
            <w:r w:rsidRPr="00CF0370">
              <w:rPr>
                <w:sz w:val="28"/>
                <w:szCs w:val="28"/>
              </w:rPr>
              <w:t>3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5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李</w:t>
            </w:r>
            <w:r w:rsidRPr="00CF0370">
              <w:rPr>
                <w:sz w:val="28"/>
                <w:szCs w:val="28"/>
              </w:rPr>
              <w:t xml:space="preserve">  </w:t>
            </w:r>
            <w:r w:rsidRPr="00CF0370">
              <w:rPr>
                <w:rFonts w:hint="eastAsia"/>
                <w:sz w:val="28"/>
                <w:szCs w:val="28"/>
              </w:rPr>
              <w:t>瑞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级食品工程</w:t>
            </w:r>
            <w:r w:rsidRPr="00CF0370">
              <w:rPr>
                <w:sz w:val="28"/>
                <w:szCs w:val="28"/>
              </w:rPr>
              <w:t>3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5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那子琎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级食品工程</w:t>
            </w:r>
            <w:r w:rsidRPr="00CF0370">
              <w:rPr>
                <w:sz w:val="28"/>
                <w:szCs w:val="28"/>
              </w:rPr>
              <w:t>4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4.9</w:t>
            </w:r>
          </w:p>
        </w:tc>
      </w:tr>
      <w:tr w:rsidR="00E75055" w:rsidRPr="00CF0370" w:rsidTr="00CF0370">
        <w:tc>
          <w:tcPr>
            <w:tcW w:w="155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雒</w:t>
            </w:r>
            <w:r w:rsidRPr="00CF0370">
              <w:rPr>
                <w:sz w:val="28"/>
                <w:szCs w:val="28"/>
              </w:rPr>
              <w:t xml:space="preserve">  </w:t>
            </w:r>
            <w:r w:rsidRPr="00CF0370">
              <w:rPr>
                <w:rFonts w:hint="eastAsia"/>
                <w:sz w:val="28"/>
                <w:szCs w:val="28"/>
              </w:rPr>
              <w:t>阳</w:t>
            </w:r>
          </w:p>
        </w:tc>
        <w:tc>
          <w:tcPr>
            <w:tcW w:w="2976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71" w:type="dxa"/>
          </w:tcPr>
          <w:p w:rsidR="00E75055" w:rsidRPr="00CF0370" w:rsidRDefault="00E75055" w:rsidP="00E75055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15</w:t>
            </w:r>
            <w:r w:rsidRPr="00CF0370">
              <w:rPr>
                <w:rFonts w:hint="eastAsia"/>
                <w:sz w:val="28"/>
                <w:szCs w:val="28"/>
              </w:rPr>
              <w:t>级生物工程</w:t>
            </w:r>
            <w:r w:rsidRPr="00CF0370">
              <w:rPr>
                <w:sz w:val="28"/>
                <w:szCs w:val="28"/>
              </w:rPr>
              <w:t>1</w:t>
            </w:r>
            <w:r w:rsidRPr="00CF0370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015" w:type="dxa"/>
          </w:tcPr>
          <w:p w:rsidR="00E75055" w:rsidRPr="00CF0370" w:rsidRDefault="00E75055" w:rsidP="00CF0370">
            <w:pPr>
              <w:jc w:val="center"/>
              <w:rPr>
                <w:sz w:val="28"/>
                <w:szCs w:val="28"/>
              </w:rPr>
            </w:pPr>
            <w:r w:rsidRPr="00CF0370">
              <w:rPr>
                <w:sz w:val="28"/>
                <w:szCs w:val="28"/>
              </w:rPr>
              <w:t>4.9</w:t>
            </w:r>
          </w:p>
        </w:tc>
      </w:tr>
    </w:tbl>
    <w:p w:rsidR="00E75055" w:rsidRDefault="00E75055">
      <w:pPr>
        <w:tabs>
          <w:tab w:val="left" w:pos="3775"/>
        </w:tabs>
        <w:jc w:val="left"/>
      </w:pPr>
      <w:r>
        <w:t xml:space="preserve">                        </w:t>
      </w:r>
    </w:p>
    <w:p w:rsidR="00E75055" w:rsidRDefault="00E75055">
      <w:pPr>
        <w:tabs>
          <w:tab w:val="left" w:pos="3775"/>
        </w:tabs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t xml:space="preserve">                               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山西中医学院学生会·社团联合会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</w:t>
      </w:r>
    </w:p>
    <w:p w:rsidR="00E75055" w:rsidRDefault="00E75055" w:rsidP="00A934D1">
      <w:pPr>
        <w:tabs>
          <w:tab w:val="left" w:pos="3775"/>
        </w:tabs>
        <w:ind w:firstLineChars="16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新闻部</w:t>
      </w:r>
    </w:p>
    <w:p w:rsidR="00E75055" w:rsidRDefault="00E75055" w:rsidP="00A934D1">
      <w:pPr>
        <w:tabs>
          <w:tab w:val="left" w:pos="3775"/>
        </w:tabs>
        <w:ind w:firstLineChars="14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>2016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年</w:t>
      </w:r>
      <w:r>
        <w:rPr>
          <w:rFonts w:ascii="黑体" w:eastAsia="黑体" w:hAnsi="黑体"/>
          <w:bCs/>
          <w:color w:val="000000"/>
          <w:sz w:val="32"/>
          <w:szCs w:val="32"/>
        </w:rPr>
        <w:t>9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</w:t>
      </w:r>
      <w:r>
        <w:rPr>
          <w:rFonts w:ascii="黑体" w:eastAsia="黑体" w:hAnsi="黑体"/>
          <w:bCs/>
          <w:color w:val="000000"/>
          <w:sz w:val="32"/>
          <w:szCs w:val="32"/>
        </w:rPr>
        <w:t>18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日</w:t>
      </w:r>
    </w:p>
    <w:p w:rsidR="00E75055" w:rsidRDefault="00E75055"/>
    <w:sectPr w:rsidR="00E75055" w:rsidSect="006A782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055" w:rsidRDefault="00E75055" w:rsidP="006A7824">
      <w:r>
        <w:separator/>
      </w:r>
    </w:p>
  </w:endnote>
  <w:endnote w:type="continuationSeparator" w:id="0">
    <w:p w:rsidR="00E75055" w:rsidRDefault="00E75055" w:rsidP="006A7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055" w:rsidRDefault="00E75055" w:rsidP="006A7824">
      <w:r>
        <w:separator/>
      </w:r>
    </w:p>
  </w:footnote>
  <w:footnote w:type="continuationSeparator" w:id="0">
    <w:p w:rsidR="00E75055" w:rsidRDefault="00E75055" w:rsidP="006A7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055" w:rsidRDefault="00E75055">
    <w:pPr>
      <w:pStyle w:val="Header"/>
      <w:rPr>
        <w:sz w:val="44"/>
        <w:szCs w:val="44"/>
      </w:rPr>
    </w:pPr>
    <w:r>
      <w:rPr>
        <w:rFonts w:hint="eastAsia"/>
        <w:sz w:val="44"/>
        <w:szCs w:val="44"/>
      </w:rPr>
      <w:t>新闻部综合测评分数表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a4okKVBMfjamrnCdmGZ3vas5rPo=" w:salt="fygfudXN/4jonpMkJSndH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F30"/>
    <w:rsid w:val="001638A5"/>
    <w:rsid w:val="005412E9"/>
    <w:rsid w:val="006754F7"/>
    <w:rsid w:val="006A7824"/>
    <w:rsid w:val="00A934D1"/>
    <w:rsid w:val="00B42F30"/>
    <w:rsid w:val="00CF0370"/>
    <w:rsid w:val="00D837A8"/>
    <w:rsid w:val="00E75055"/>
    <w:rsid w:val="00EF2BA3"/>
    <w:rsid w:val="00F4058C"/>
    <w:rsid w:val="16751F0A"/>
    <w:rsid w:val="2CF215B7"/>
    <w:rsid w:val="5610722D"/>
    <w:rsid w:val="61A505D1"/>
    <w:rsid w:val="61F05DB2"/>
    <w:rsid w:val="63A01B6D"/>
    <w:rsid w:val="74C8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2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78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782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A78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7824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6A782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78</Words>
  <Characters>450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5</cp:revision>
  <dcterms:created xsi:type="dcterms:W3CDTF">2016-09-18T08:43:00Z</dcterms:created>
  <dcterms:modified xsi:type="dcterms:W3CDTF">2016-10-10T03:25:00Z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