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5"/>
        <w:gridCol w:w="2835"/>
        <w:gridCol w:w="2693"/>
        <w:gridCol w:w="1134"/>
      </w:tblGrid>
      <w:tr w:rsidR="005023E1" w:rsidRPr="00457083" w:rsidTr="00457083">
        <w:tc>
          <w:tcPr>
            <w:tcW w:w="1555" w:type="dxa"/>
          </w:tcPr>
          <w:p w:rsidR="005023E1" w:rsidRPr="00457083" w:rsidRDefault="005023E1" w:rsidP="00457083">
            <w:pPr>
              <w:jc w:val="center"/>
              <w:rPr>
                <w:sz w:val="28"/>
                <w:szCs w:val="28"/>
              </w:rPr>
            </w:pPr>
            <w:r w:rsidRPr="00457083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jc w:val="center"/>
              <w:rPr>
                <w:sz w:val="28"/>
                <w:szCs w:val="28"/>
              </w:rPr>
            </w:pPr>
            <w:r w:rsidRPr="00457083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jc w:val="center"/>
              <w:rPr>
                <w:sz w:val="28"/>
                <w:szCs w:val="28"/>
              </w:rPr>
            </w:pPr>
            <w:r w:rsidRPr="00457083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jc w:val="center"/>
              <w:rPr>
                <w:sz w:val="28"/>
                <w:szCs w:val="28"/>
              </w:rPr>
            </w:pPr>
            <w:r w:rsidRPr="00457083">
              <w:rPr>
                <w:rFonts w:hint="eastAsia"/>
                <w:sz w:val="28"/>
                <w:szCs w:val="28"/>
              </w:rPr>
              <w:t>分数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郭娇颖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护理学院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5.0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王</w:t>
            </w:r>
            <w:r w:rsidRPr="00457083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淼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护理学院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4.8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杨金金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护理学院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4.7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李雪瑞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5.0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王诗琪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4.7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张子欣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4.7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张</w:t>
            </w:r>
            <w:r w:rsidRPr="00457083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鑫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级信息管理与信息系统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4.7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游智斌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针灸推拿学院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级康复治疗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5.0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朱凌峰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级生物工程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4.7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刘</w:t>
            </w:r>
            <w:r w:rsidRPr="00457083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鸿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级食品科学与工程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4.7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马志桃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级食品科学与工程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5.0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刘一志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级食品科学与工程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4.9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谭雨姗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级食品科学与工程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4.9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王</w:t>
            </w:r>
            <w:r w:rsidRPr="00457083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乐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级食品科学与工程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5.0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武</w:t>
            </w:r>
            <w:r w:rsidRPr="00457083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煜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级食品科学与工程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5.0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王</w:t>
            </w:r>
            <w:r w:rsidRPr="00457083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善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级制药工程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5.0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秦静静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级制药工程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4.7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陈红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级制药工程</w:t>
            </w: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4.9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黄浩楹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中药学院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5.0 </w:t>
            </w:r>
          </w:p>
        </w:tc>
      </w:tr>
      <w:tr w:rsidR="005023E1" w:rsidRPr="00457083" w:rsidTr="00457083">
        <w:trPr>
          <w:trHeight w:val="439"/>
        </w:trPr>
        <w:tc>
          <w:tcPr>
            <w:tcW w:w="155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杨晓楠</w:t>
            </w:r>
          </w:p>
        </w:tc>
        <w:tc>
          <w:tcPr>
            <w:tcW w:w="2835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中药学院</w:t>
            </w:r>
          </w:p>
        </w:tc>
        <w:tc>
          <w:tcPr>
            <w:tcW w:w="2693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45708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1134" w:type="dxa"/>
          </w:tcPr>
          <w:p w:rsidR="005023E1" w:rsidRPr="00457083" w:rsidRDefault="005023E1" w:rsidP="0045708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57083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5.0 </w:t>
            </w:r>
          </w:p>
        </w:tc>
      </w:tr>
    </w:tbl>
    <w:p w:rsidR="005023E1" w:rsidRDefault="005023E1">
      <w:pPr>
        <w:tabs>
          <w:tab w:val="left" w:pos="3775"/>
        </w:tabs>
        <w:jc w:val="left"/>
      </w:pPr>
    </w:p>
    <w:p w:rsidR="005023E1" w:rsidRDefault="005023E1">
      <w:pPr>
        <w:tabs>
          <w:tab w:val="left" w:pos="3775"/>
        </w:tabs>
        <w:jc w:val="left"/>
      </w:pPr>
    </w:p>
    <w:p w:rsidR="005023E1" w:rsidRDefault="005023E1">
      <w:pPr>
        <w:tabs>
          <w:tab w:val="left" w:pos="3775"/>
        </w:tabs>
        <w:jc w:val="left"/>
      </w:pPr>
    </w:p>
    <w:p w:rsidR="005023E1" w:rsidRDefault="005023E1" w:rsidP="00555EC2">
      <w:pPr>
        <w:tabs>
          <w:tab w:val="left" w:pos="3775"/>
        </w:tabs>
        <w:ind w:firstLineChars="10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山西中医学院学生会·社团联合会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</w:t>
      </w:r>
    </w:p>
    <w:p w:rsidR="005023E1" w:rsidRDefault="005023E1" w:rsidP="00555EC2">
      <w:pPr>
        <w:tabs>
          <w:tab w:val="left" w:pos="3775"/>
        </w:tabs>
        <w:ind w:firstLineChars="16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秘书处</w:t>
      </w:r>
    </w:p>
    <w:p w:rsidR="005023E1" w:rsidRDefault="005023E1" w:rsidP="00555EC2">
      <w:pPr>
        <w:tabs>
          <w:tab w:val="left" w:pos="3775"/>
        </w:tabs>
        <w:ind w:firstLineChars="15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>2016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年</w:t>
      </w:r>
      <w:r>
        <w:rPr>
          <w:rFonts w:ascii="黑体" w:eastAsia="黑体" w:hAnsi="黑体"/>
          <w:bCs/>
          <w:color w:val="000000"/>
          <w:sz w:val="32"/>
          <w:szCs w:val="32"/>
        </w:rPr>
        <w:t>9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</w:t>
      </w:r>
      <w:r>
        <w:rPr>
          <w:rFonts w:ascii="黑体" w:eastAsia="黑体" w:hAnsi="黑体"/>
          <w:bCs/>
          <w:color w:val="000000"/>
          <w:sz w:val="32"/>
          <w:szCs w:val="32"/>
        </w:rPr>
        <w:t>18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2"/>
          <w:szCs w:val="32"/>
        </w:rPr>
        <w:t>日</w:t>
      </w:r>
    </w:p>
    <w:p w:rsidR="005023E1" w:rsidRDefault="005023E1"/>
    <w:sectPr w:rsidR="005023E1" w:rsidSect="00713E7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3E1" w:rsidRDefault="005023E1" w:rsidP="00713E70">
      <w:r>
        <w:separator/>
      </w:r>
    </w:p>
  </w:endnote>
  <w:endnote w:type="continuationSeparator" w:id="0">
    <w:p w:rsidR="005023E1" w:rsidRDefault="005023E1" w:rsidP="00713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3E1" w:rsidRDefault="005023E1" w:rsidP="00713E70">
      <w:r>
        <w:separator/>
      </w:r>
    </w:p>
  </w:footnote>
  <w:footnote w:type="continuationSeparator" w:id="0">
    <w:p w:rsidR="005023E1" w:rsidRDefault="005023E1" w:rsidP="00713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3E1" w:rsidRDefault="005023E1">
    <w:pPr>
      <w:pStyle w:val="Header"/>
      <w:rPr>
        <w:sz w:val="44"/>
        <w:szCs w:val="44"/>
      </w:rPr>
    </w:pPr>
    <w:r>
      <w:rPr>
        <w:rFonts w:hint="eastAsia"/>
        <w:sz w:val="44"/>
        <w:szCs w:val="44"/>
      </w:rPr>
      <w:t>秘书处综合测评分数表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RTAl327XbdqP52I8WipdKmtTU2A=" w:salt="f2muz1FO2j1T04wIPME8i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F30"/>
    <w:rsid w:val="00083901"/>
    <w:rsid w:val="001638A5"/>
    <w:rsid w:val="00457083"/>
    <w:rsid w:val="005023E1"/>
    <w:rsid w:val="00555EC2"/>
    <w:rsid w:val="00713E70"/>
    <w:rsid w:val="00872E02"/>
    <w:rsid w:val="00B42F30"/>
    <w:rsid w:val="00F4058C"/>
    <w:rsid w:val="00FC5334"/>
    <w:rsid w:val="72E45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E7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13E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13E7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3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13E70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13E7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94</Words>
  <Characters>541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5</cp:revision>
  <cp:lastPrinted>2016-09-22T01:54:00Z</cp:lastPrinted>
  <dcterms:created xsi:type="dcterms:W3CDTF">2016-09-18T08:43:00Z</dcterms:created>
  <dcterms:modified xsi:type="dcterms:W3CDTF">2016-10-10T03:31:00Z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