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87" w:tblpY="2718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6"/>
        <w:gridCol w:w="2694"/>
        <w:gridCol w:w="2268"/>
        <w:gridCol w:w="1559"/>
      </w:tblGrid>
      <w:tr w:rsidR="009B30EF" w:rsidRPr="00F121B7" w:rsidTr="00F121B7">
        <w:tc>
          <w:tcPr>
            <w:tcW w:w="1696" w:type="dxa"/>
          </w:tcPr>
          <w:p w:rsidR="009B30EF" w:rsidRPr="00F121B7" w:rsidRDefault="009B30EF" w:rsidP="00F121B7">
            <w:pPr>
              <w:jc w:val="center"/>
              <w:rPr>
                <w:sz w:val="28"/>
                <w:szCs w:val="28"/>
              </w:rPr>
            </w:pPr>
            <w:r w:rsidRPr="00F121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2268" w:type="dxa"/>
          </w:tcPr>
          <w:p w:rsidR="009B30EF" w:rsidRPr="00F121B7" w:rsidRDefault="009B30EF" w:rsidP="00F121B7">
            <w:pPr>
              <w:jc w:val="center"/>
              <w:rPr>
                <w:sz w:val="28"/>
                <w:szCs w:val="28"/>
              </w:rPr>
            </w:pPr>
            <w:r w:rsidRPr="00F121B7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559" w:type="dxa"/>
          </w:tcPr>
          <w:p w:rsidR="009B30EF" w:rsidRPr="00F121B7" w:rsidRDefault="009B30EF" w:rsidP="00F121B7">
            <w:pPr>
              <w:jc w:val="center"/>
              <w:rPr>
                <w:sz w:val="28"/>
                <w:szCs w:val="28"/>
              </w:rPr>
            </w:pPr>
            <w:r w:rsidRPr="00F121B7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</w:tcPr>
          <w:p w:rsidR="009B30EF" w:rsidRPr="00F121B7" w:rsidRDefault="009B30EF" w:rsidP="00F121B7">
            <w:pPr>
              <w:jc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柴金秀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中西医临床学院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14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3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谭晓敏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14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高旭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医药管理学院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2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杨瑶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医药管理学院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2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4.6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李佳琪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医药管理学院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2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张晓东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级中药实验班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任强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中西医临床学院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洪玉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护理学院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2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王馨婕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级药学班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毛甘哲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级药学班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任惠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级药学班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9B30EF" w:rsidRPr="00F121B7" w:rsidTr="00F121B7">
        <w:tc>
          <w:tcPr>
            <w:tcW w:w="1696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宁科妮</w:t>
            </w:r>
          </w:p>
        </w:tc>
        <w:tc>
          <w:tcPr>
            <w:tcW w:w="2694" w:type="dxa"/>
          </w:tcPr>
          <w:p w:rsidR="009B30EF" w:rsidRPr="00F121B7" w:rsidRDefault="009B30EF" w:rsidP="00F121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121B7">
              <w:rPr>
                <w:rFonts w:ascii="仿宋" w:eastAsia="仿宋" w:hAnsi="仿宋" w:cs="仿宋" w:hint="eastAsia"/>
                <w:sz w:val="28"/>
                <w:szCs w:val="28"/>
              </w:rPr>
              <w:t>中药学院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F121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/>
              </w:rPr>
              <w:t>级药学班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B30EF" w:rsidRPr="00F121B7" w:rsidRDefault="009B30EF" w:rsidP="00F121B7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F121B7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</w:tbl>
    <w:p w:rsidR="009B30EF" w:rsidRDefault="009B30EF">
      <w:pPr>
        <w:tabs>
          <w:tab w:val="left" w:pos="3775"/>
        </w:tabs>
        <w:jc w:val="left"/>
      </w:pPr>
      <w:r>
        <w:t xml:space="preserve">                      </w:t>
      </w:r>
    </w:p>
    <w:p w:rsidR="009B30EF" w:rsidRDefault="009B30EF">
      <w:pPr>
        <w:tabs>
          <w:tab w:val="left" w:pos="3775"/>
        </w:tabs>
        <w:jc w:val="left"/>
      </w:pPr>
    </w:p>
    <w:p w:rsidR="009B30EF" w:rsidRDefault="009B30EF">
      <w:pPr>
        <w:tabs>
          <w:tab w:val="left" w:pos="3775"/>
        </w:tabs>
        <w:jc w:val="left"/>
      </w:pPr>
    </w:p>
    <w:p w:rsidR="009B30EF" w:rsidRDefault="009B30EF">
      <w:pPr>
        <w:tabs>
          <w:tab w:val="left" w:pos="3775"/>
        </w:tabs>
        <w:jc w:val="left"/>
      </w:pPr>
    </w:p>
    <w:p w:rsidR="009B30EF" w:rsidRDefault="009B30EF">
      <w:pPr>
        <w:tabs>
          <w:tab w:val="left" w:pos="3775"/>
        </w:tabs>
        <w:jc w:val="left"/>
      </w:pPr>
    </w:p>
    <w:p w:rsidR="009B30EF" w:rsidRDefault="009B30EF">
      <w:pPr>
        <w:tabs>
          <w:tab w:val="left" w:pos="3775"/>
        </w:tabs>
        <w:jc w:val="left"/>
      </w:pPr>
    </w:p>
    <w:p w:rsidR="009B30EF" w:rsidRDefault="009B30EF" w:rsidP="00CC68BE">
      <w:pPr>
        <w:tabs>
          <w:tab w:val="left" w:pos="3775"/>
        </w:tabs>
        <w:ind w:firstLineChars="1000" w:firstLine="31680"/>
        <w:jc w:val="righ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9B30EF" w:rsidRDefault="009B30EF" w:rsidP="00CC68BE">
      <w:pPr>
        <w:tabs>
          <w:tab w:val="left" w:pos="3775"/>
        </w:tabs>
        <w:ind w:right="1280" w:firstLineChars="1600" w:firstLine="31680"/>
        <w:jc w:val="center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网络部</w:t>
      </w:r>
    </w:p>
    <w:p w:rsidR="009B30EF" w:rsidRDefault="009B30EF" w:rsidP="00CC68BE">
      <w:pPr>
        <w:tabs>
          <w:tab w:val="left" w:pos="3775"/>
        </w:tabs>
        <w:ind w:right="960" w:firstLineChars="1400" w:firstLine="31680"/>
        <w:jc w:val="righ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18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9B30EF" w:rsidRDefault="009B30EF"/>
    <w:sectPr w:rsidR="009B30EF" w:rsidSect="00506EF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0EF" w:rsidRDefault="009B30EF" w:rsidP="00506EF5">
      <w:r>
        <w:separator/>
      </w:r>
    </w:p>
  </w:endnote>
  <w:endnote w:type="continuationSeparator" w:id="0">
    <w:p w:rsidR="009B30EF" w:rsidRDefault="009B30EF" w:rsidP="00506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0EF" w:rsidRDefault="009B30EF" w:rsidP="00506EF5">
      <w:r>
        <w:separator/>
      </w:r>
    </w:p>
  </w:footnote>
  <w:footnote w:type="continuationSeparator" w:id="0">
    <w:p w:rsidR="009B30EF" w:rsidRDefault="009B30EF" w:rsidP="00506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0EF" w:rsidRDefault="009B30EF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网络部综合测评分数表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wz7x8MYF6FXpwdgyijcKl9D/QQ=" w:salt="H8NxaOi4WrvsnaolDQKuV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1638A5"/>
    <w:rsid w:val="003405BC"/>
    <w:rsid w:val="00506EF5"/>
    <w:rsid w:val="007F206D"/>
    <w:rsid w:val="009B30EF"/>
    <w:rsid w:val="00B42F30"/>
    <w:rsid w:val="00CC68BE"/>
    <w:rsid w:val="00CF7D62"/>
    <w:rsid w:val="00D71852"/>
    <w:rsid w:val="00F121B7"/>
    <w:rsid w:val="00F4058C"/>
    <w:rsid w:val="06F63715"/>
    <w:rsid w:val="33542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6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EF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06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6EF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06EF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51</Words>
  <Characters>296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cp:lastPrinted>2016-09-22T01:59:00Z</cp:lastPrinted>
  <dcterms:created xsi:type="dcterms:W3CDTF">2016-09-18T08:43:00Z</dcterms:created>
  <dcterms:modified xsi:type="dcterms:W3CDTF">2016-10-10T03:27:00Z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