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242" w:rsidRDefault="00DE4242">
      <w:pPr>
        <w:jc w:val="center"/>
        <w:rPr>
          <w:rFonts w:ascii="黑体" w:eastAsia="黑体" w:hAnsi="黑体" w:cs="黑体"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cs="黑体"/>
          <w:b/>
          <w:bCs/>
          <w:sz w:val="44"/>
          <w:szCs w:val="44"/>
        </w:rPr>
        <w:t>2016-2017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年食堂文明示范岗活动名单</w:t>
      </w:r>
      <w:r>
        <w:rPr>
          <w:rFonts w:ascii="黑体" w:eastAsia="黑体" w:hAnsi="黑体" w:cs="黑体"/>
          <w:sz w:val="44"/>
          <w:szCs w:val="44"/>
        </w:rPr>
        <w:t xml:space="preserve">                                </w:t>
      </w:r>
    </w:p>
    <w:p w:rsidR="00DE4242" w:rsidRDefault="00DE4242">
      <w:pPr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该项加入素质成绩中，依据思想政治素质第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项理想信念和爱国主义第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条：承担</w:t>
      </w:r>
      <w:bookmarkStart w:id="1" w:name="OLE_LINK10"/>
      <w:r>
        <w:rPr>
          <w:rFonts w:ascii="楷体" w:eastAsia="楷体" w:hAnsi="楷体" w:cs="楷体" w:hint="eastAsia"/>
          <w:sz w:val="28"/>
          <w:szCs w:val="28"/>
        </w:rPr>
        <w:t>校、院、班公益活动</w:t>
      </w:r>
      <w:bookmarkEnd w:id="1"/>
      <w:r>
        <w:rPr>
          <w:rFonts w:ascii="楷体" w:eastAsia="楷体" w:hAnsi="楷体" w:cs="楷体" w:hint="eastAsia"/>
          <w:sz w:val="28"/>
          <w:szCs w:val="28"/>
        </w:rPr>
        <w:t>。</w:t>
      </w:r>
      <w:r>
        <w:rPr>
          <w:rFonts w:ascii="楷体" w:eastAsia="楷体" w:hAnsi="楷体" w:cs="楷体"/>
          <w:sz w:val="28"/>
          <w:szCs w:val="28"/>
        </w:rPr>
        <w:t>0.3</w:t>
      </w:r>
      <w:r>
        <w:rPr>
          <w:rFonts w:ascii="楷体" w:eastAsia="楷体" w:hAnsi="楷体" w:cs="楷体" w:hint="eastAsia"/>
          <w:sz w:val="28"/>
          <w:szCs w:val="28"/>
        </w:rPr>
        <w:t>分</w:t>
      </w:r>
      <w:r>
        <w:rPr>
          <w:rFonts w:ascii="楷体" w:eastAsia="楷体" w:hAnsi="楷体" w:cs="楷体"/>
          <w:sz w:val="28"/>
          <w:szCs w:val="28"/>
        </w:rPr>
        <w:t>/</w:t>
      </w:r>
      <w:r>
        <w:rPr>
          <w:rFonts w:ascii="楷体" w:eastAsia="楷体" w:hAnsi="楷体" w:cs="楷体" w:hint="eastAsia"/>
          <w:sz w:val="28"/>
          <w:szCs w:val="28"/>
        </w:rPr>
        <w:t>次，最高分值不得超过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分。</w:t>
      </w:r>
    </w:p>
    <w:p w:rsidR="00DE4242" w:rsidRDefault="00DE4242">
      <w:pPr>
        <w:jc w:val="left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说明：参加食堂文明示范岗活动按照承担校、院、班公益活动加</w:t>
      </w:r>
      <w:r>
        <w:rPr>
          <w:rFonts w:ascii="楷体" w:eastAsia="楷体" w:hAnsi="楷体" w:cs="楷体"/>
          <w:sz w:val="28"/>
          <w:szCs w:val="28"/>
        </w:rPr>
        <w:t>0.3</w:t>
      </w:r>
      <w:r>
        <w:rPr>
          <w:rFonts w:ascii="楷体" w:eastAsia="楷体" w:hAnsi="楷体" w:cs="楷体" w:hint="eastAsia"/>
          <w:sz w:val="28"/>
          <w:szCs w:val="28"/>
        </w:rPr>
        <w:t>分</w:t>
      </w:r>
      <w:r>
        <w:rPr>
          <w:rFonts w:ascii="楷体" w:eastAsia="楷体" w:hAnsi="楷体" w:cs="楷体"/>
          <w:sz w:val="28"/>
          <w:szCs w:val="28"/>
        </w:rPr>
        <w:t>/</w:t>
      </w:r>
      <w:r>
        <w:rPr>
          <w:rFonts w:ascii="楷体" w:eastAsia="楷体" w:hAnsi="楷体" w:cs="楷体" w:hint="eastAsia"/>
          <w:sz w:val="28"/>
          <w:szCs w:val="28"/>
        </w:rPr>
        <w:t>次，最高分值不得超过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分。具体名单附后。</w:t>
      </w:r>
    </w:p>
    <w:p w:rsidR="00DE4242" w:rsidRDefault="00DE4242">
      <w:pPr>
        <w:jc w:val="left"/>
        <w:rPr>
          <w:rFonts w:ascii="楷体" w:eastAsia="楷体" w:hAnsi="楷体"/>
          <w:b/>
          <w:bCs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sz w:val="30"/>
          <w:szCs w:val="30"/>
        </w:rPr>
        <w:t>一、参加一次名单</w:t>
      </w:r>
    </w:p>
    <w:p w:rsidR="00DE4242" w:rsidRDefault="00DE4242">
      <w:pPr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中医临床学院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13</w:t>
      </w:r>
      <w:r>
        <w:rPr>
          <w:rFonts w:ascii="楷体" w:eastAsia="楷体" w:hAnsi="楷体" w:hint="eastAsia"/>
          <w:sz w:val="28"/>
          <w:szCs w:val="28"/>
        </w:rPr>
        <w:t>中医定向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贾亚洁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刘晓娜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邓艳芳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范继桃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李倩倩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高保红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崔建枝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王莲花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王晓梅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姚业静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梁可轩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李淑红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段乃凡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梁粤萍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畅亚茹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李金薇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韩茹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姜珊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谢术欢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苏纳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中医定向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李晓玲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王媛媛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王雅茜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李塞雪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张春秀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曹旭红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原梦雪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胡芳源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路霄健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牛维维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王绍慧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甄慧敏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王静杰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张园</w:t>
      </w:r>
      <w:r>
        <w:rPr>
          <w:rFonts w:ascii="楷体" w:eastAsia="楷体" w:hAnsi="楷体"/>
          <w:sz w:val="28"/>
          <w:szCs w:val="28"/>
        </w:rPr>
        <w:tab/>
      </w:r>
      <w:r>
        <w:rPr>
          <w:rFonts w:ascii="楷体" w:eastAsia="楷体" w:hAnsi="楷体" w:hint="eastAsia"/>
          <w:sz w:val="28"/>
          <w:szCs w:val="28"/>
        </w:rPr>
        <w:t>张文静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张娟娟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王心威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中医定向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李承平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江伟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杨月鹏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刘改改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郭嘉慧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高靖芸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王喆蓉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郭莎莎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张丽娟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韩玉芳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赵彩丽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朱洪年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李阳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牛曼曼</w:t>
      </w:r>
      <w:r>
        <w:rPr>
          <w:rFonts w:ascii="楷体" w:eastAsia="楷体" w:hAnsi="楷体"/>
          <w:sz w:val="28"/>
          <w:szCs w:val="28"/>
        </w:rPr>
        <w:tab/>
      </w:r>
      <w:r>
        <w:rPr>
          <w:rFonts w:ascii="楷体" w:eastAsia="楷体" w:hAnsi="楷体" w:hint="eastAsia"/>
          <w:sz w:val="28"/>
          <w:szCs w:val="28"/>
        </w:rPr>
        <w:t>王兆南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张世娇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卫瑞颖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丁冠勋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卢菲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周静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许雅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贺孝娣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辛文艳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于欢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徐金辉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周小连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王亚勤</w:t>
      </w:r>
      <w:r>
        <w:rPr>
          <w:rFonts w:ascii="楷体" w:eastAsia="楷体" w:hAnsi="楷体"/>
          <w:sz w:val="28"/>
          <w:szCs w:val="28"/>
        </w:rPr>
        <w:tab/>
      </w:r>
      <w:r>
        <w:rPr>
          <w:rFonts w:ascii="楷体" w:eastAsia="楷体" w:hAnsi="楷体" w:hint="eastAsia"/>
          <w:sz w:val="28"/>
          <w:szCs w:val="28"/>
        </w:rPr>
        <w:t>蒋远珍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彭鸿娟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王高洁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中医定向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董革希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李江涛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李薇</w:t>
      </w:r>
    </w:p>
    <w:p w:rsidR="00DE4242" w:rsidRDefault="00DE4242">
      <w:pPr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中西医结合临床学院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赵丹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郭倩羽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王燕芳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朱前红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常红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雷舒蕾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高毛毛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曹春雨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范继桃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李倩倩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刘晓娜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崔媚婷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郝珍飞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张慧丽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郎玉欢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张超越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靳悄然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樊蕊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安艳红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王皓男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郑佳乐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刘璐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邢思贤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王思晴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5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  </w:t>
      </w:r>
      <w:r>
        <w:rPr>
          <w:rFonts w:ascii="楷体" w:eastAsia="楷体" w:hAnsi="楷体" w:hint="eastAsia"/>
          <w:sz w:val="28"/>
          <w:szCs w:val="28"/>
        </w:rPr>
        <w:t>王倩倩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文坛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  </w:t>
      </w:r>
      <w:r>
        <w:rPr>
          <w:rFonts w:ascii="楷体" w:eastAsia="楷体" w:hAnsi="楷体" w:hint="eastAsia"/>
          <w:sz w:val="28"/>
          <w:szCs w:val="28"/>
        </w:rPr>
        <w:t>宋萍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齐芳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刘阳丽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张雅璐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张侠许鑫玥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徐莹娇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司天歌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栗颖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郭紫云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刘峻韩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王肖煜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许心奕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黄思瑶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金启荣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黄玉林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闫萌果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赵鑫鑫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刘美玲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级中西医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贾雪亭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张媛媛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夏瑞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边雅坤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刘紫薇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原雅敏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巩蜜蜜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郑晓芬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冀卓然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魏新丽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曹娜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樊康康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李慧聪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皇甫孟棋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杨秀峰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郭彦茹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王晓楠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李逸林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王建云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张惜琴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贾芸芳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徐月彤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杨玉婉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张敬鹏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侯美彤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文庆峰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杨艳文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迪少帅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王微微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杨茜茹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景园园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欧阳颖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樊旭梅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苏殷婷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刘芸何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彭维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张水秀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侯剑鹏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桑廷瑞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景凯丽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张雅静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雒鹏雁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冼洁婷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郝丹芝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牛文璇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郇瑞华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侯玲楠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张伟胜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级中西医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梁培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陈富娟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梁文晋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普良倩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范雅洁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王晟楠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李克勤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闫宗宝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李嘉慧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王佳宁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王佳林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张淑源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高新梅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刘卓灵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何晓腾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祝跃广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张建凤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南琳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付师师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王慧丽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周国荷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潘红丹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级中西医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张凯轩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窦小晶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张宏亮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任路瑶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何益婷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罗叙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汪琦爽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程晨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刘艳红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李叔阳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樊一凡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白马瑞雪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郭惠平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王艳群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级中西医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马斌鸿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贾金峰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李焕东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杜文潇</w:t>
      </w:r>
    </w:p>
    <w:p w:rsidR="00DE4242" w:rsidRDefault="00DE4242">
      <w:pPr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针灸推拿学院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13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ab/>
      </w:r>
      <w:r>
        <w:rPr>
          <w:rFonts w:ascii="楷体" w:eastAsia="楷体" w:hAnsi="楷体" w:hint="eastAsia"/>
          <w:sz w:val="28"/>
          <w:szCs w:val="28"/>
        </w:rPr>
        <w:t>张玥</w:t>
      </w:r>
      <w:r>
        <w:rPr>
          <w:rFonts w:ascii="楷体" w:eastAsia="楷体" w:hAnsi="楷体"/>
          <w:sz w:val="28"/>
          <w:szCs w:val="28"/>
        </w:rPr>
        <w:tab/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13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ab/>
      </w:r>
      <w:r>
        <w:rPr>
          <w:rFonts w:ascii="楷体" w:eastAsia="楷体" w:hAnsi="楷体" w:hint="eastAsia"/>
          <w:sz w:val="28"/>
          <w:szCs w:val="28"/>
        </w:rPr>
        <w:t>韩兴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王云梦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闫晓琴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刘晓渊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郭小丽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王娜娜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曲方圆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王俊兰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杨泽虎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任雪雁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张梦园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张敏</w:t>
      </w:r>
      <w:r>
        <w:rPr>
          <w:rFonts w:ascii="楷体" w:eastAsia="楷体" w:hAnsi="楷体"/>
          <w:sz w:val="28"/>
          <w:szCs w:val="28"/>
        </w:rPr>
        <w:tab/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ab/>
      </w:r>
      <w:r>
        <w:rPr>
          <w:rFonts w:ascii="楷体" w:eastAsia="楷体" w:hAnsi="楷体" w:hint="eastAsia"/>
          <w:sz w:val="28"/>
          <w:szCs w:val="28"/>
        </w:rPr>
        <w:t>郭苗苗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侯丽臻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张晓轩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康俊英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宋叶丹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韩娜娜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潭水花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靳婧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武风琴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任彦蓉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郭昕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杨洋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廖俊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姜光琴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昝琦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孙润花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张晓辉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张春柯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武文燕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吕嘉琪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钟佳颖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郭银珠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宋晓庆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惠媛春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秦凯莉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周莉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赵佳琪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范林鹃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季娜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牛丽芸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李欣陆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孙尚荣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陶玥含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宋研博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刘玫君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贾宏彬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马慧敏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王晓宁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李晶磊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李慧珍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张军风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杨頔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吉佳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苏鹏丽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田晋丽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程剑利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韩妮娜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王盼佳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张泽香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王晶（大）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王晶（小）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康复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ab/>
      </w:r>
      <w:r>
        <w:rPr>
          <w:rFonts w:ascii="楷体" w:eastAsia="楷体" w:hAnsi="楷体" w:hint="eastAsia"/>
          <w:sz w:val="28"/>
          <w:szCs w:val="28"/>
        </w:rPr>
        <w:t>宋嘉慧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韩国君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翟茹玉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王钰涵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贾涵彬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路晓清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崔耀丹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裴壮壮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梁洋洋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孙青峰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宋艳红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田艳萍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李海红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闫如玉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赵琴琴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赵婷婷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康复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ab/>
        <w:t xml:space="preserve"> </w:t>
      </w:r>
      <w:r>
        <w:rPr>
          <w:rFonts w:ascii="楷体" w:eastAsia="楷体" w:hAnsi="楷体" w:hint="eastAsia"/>
          <w:sz w:val="28"/>
          <w:szCs w:val="28"/>
        </w:rPr>
        <w:t>卫颖丽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毛晶晶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许彩霞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唐锡兰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董戌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王燕娇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徐亚茹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张亚茹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马晓琨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尹浩楠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叶明珠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郑彩平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温博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赵云欣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马偲铭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张鑫鑫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武晋超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针推班</w:t>
      </w:r>
      <w:r>
        <w:rPr>
          <w:rFonts w:ascii="楷体" w:eastAsia="楷体" w:hAnsi="楷体"/>
          <w:sz w:val="28"/>
          <w:szCs w:val="28"/>
        </w:rPr>
        <w:tab/>
        <w:t xml:space="preserve"> </w:t>
      </w:r>
      <w:r>
        <w:rPr>
          <w:rFonts w:ascii="楷体" w:eastAsia="楷体" w:hAnsi="楷体" w:hint="eastAsia"/>
          <w:sz w:val="28"/>
          <w:szCs w:val="28"/>
        </w:rPr>
        <w:t>董文波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林忠智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武炫宇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刘彩芸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陈玉佳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程红豆</w:t>
      </w:r>
      <w:r>
        <w:rPr>
          <w:rFonts w:ascii="楷体" w:eastAsia="楷体" w:hAnsi="楷体"/>
          <w:sz w:val="28"/>
          <w:szCs w:val="28"/>
        </w:rPr>
        <w:t xml:space="preserve">    </w:t>
      </w:r>
      <w:r>
        <w:rPr>
          <w:rFonts w:ascii="楷体" w:eastAsia="楷体" w:hAnsi="楷体" w:hint="eastAsia"/>
          <w:sz w:val="28"/>
          <w:szCs w:val="28"/>
        </w:rPr>
        <w:t>陈思宇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杨珂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成燕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范宇洁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张用国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冉崇耀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周先缘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王悦</w:t>
      </w:r>
      <w:r>
        <w:rPr>
          <w:rFonts w:ascii="楷体" w:eastAsia="楷体" w:hAnsi="楷体"/>
          <w:sz w:val="28"/>
          <w:szCs w:val="28"/>
        </w:rPr>
        <w:t xml:space="preserve">    </w:t>
      </w:r>
      <w:r>
        <w:rPr>
          <w:rFonts w:ascii="楷体" w:eastAsia="楷体" w:hAnsi="楷体" w:hint="eastAsia"/>
          <w:sz w:val="28"/>
          <w:szCs w:val="28"/>
        </w:rPr>
        <w:t>叶洋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郭柄成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郭杰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乔静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刘易鑫</w:t>
      </w:r>
      <w:r>
        <w:rPr>
          <w:rFonts w:ascii="楷体" w:eastAsia="楷体" w:hAnsi="楷体"/>
          <w:sz w:val="28"/>
          <w:szCs w:val="28"/>
        </w:rPr>
        <w:t xml:space="preserve">  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</w:p>
    <w:p w:rsidR="00DE4242" w:rsidRDefault="00DE4242">
      <w:pPr>
        <w:rPr>
          <w:rFonts w:ascii="楷体" w:eastAsia="楷体" w:hAnsi="楷体"/>
          <w:sz w:val="28"/>
          <w:szCs w:val="28"/>
        </w:rPr>
      </w:pP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康复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张晓璐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王智颖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郭孝静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胡凯亮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郝庆红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陈育路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闫文萍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冯乘铭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籍多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安丽君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王艳霞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王伟吏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刘宸彤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刘媛媛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藏雅宁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王艺璇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王丽雅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康复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ab/>
      </w:r>
      <w:r>
        <w:rPr>
          <w:rFonts w:ascii="楷体" w:eastAsia="楷体" w:hAnsi="楷体" w:hint="eastAsia"/>
          <w:sz w:val="28"/>
          <w:szCs w:val="28"/>
        </w:rPr>
        <w:t>王路帆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吴妙鹰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王玉云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安琪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李佳颖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张鑫郝栋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滕丽丽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杨卓儒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刘相玉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欧福祥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谢雨衫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田博思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付伶俐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成婧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高慧敏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俞佳炜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秦浩茹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崔娜娜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刘国蕊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曹宇琪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金梦丽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任姣佼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朱涛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彭艳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李余洁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肖焕丹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师旋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常遇昕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周思佳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康复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程晋生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高振坤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王鸣岐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张奇志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孙天慧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徐晓敏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季慧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俢文璟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刘佩思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宋玉茹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张书豪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肖雪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汤文倩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崔淀熙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王恬恬王梓龙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何博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杨舒婷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蔺小英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潘婷</w:t>
      </w:r>
    </w:p>
    <w:p w:rsidR="00DE4242" w:rsidRDefault="00DE4242">
      <w:pPr>
        <w:jc w:val="center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护理学院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牛雅慧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赵艳琴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郝晓娜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黄进平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李佳佳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王芳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武晓霞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侯向宇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柴欣媛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白建金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吴学梅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黄瑞敏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钟秋月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王小会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郝晓姝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王卓文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全倩慧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陈美琪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许二倩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安思瑾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杨玲玲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李楠楠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王晓矞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郭宋宋</w:t>
      </w:r>
    </w:p>
    <w:p w:rsidR="00DE4242" w:rsidRDefault="00DE4242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赵佳佳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许辉琴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耿雅婷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燕荣荣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于文倩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范亚珍</w:t>
      </w:r>
    </w:p>
    <w:p w:rsidR="00DE4242" w:rsidRDefault="00DE4242">
      <w:pPr>
        <w:tabs>
          <w:tab w:val="left" w:pos="1785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ab/>
      </w:r>
      <w:r>
        <w:rPr>
          <w:rFonts w:ascii="楷体" w:eastAsia="楷体" w:hAnsi="楷体" w:hint="eastAsia"/>
          <w:sz w:val="28"/>
          <w:szCs w:val="28"/>
        </w:rPr>
        <w:t>刘慧欣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周晨阳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范莎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王娜萌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刘慧欣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刘玉青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孙佳琪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孙亚茹</w:t>
      </w:r>
    </w:p>
    <w:p w:rsidR="00DE4242" w:rsidRDefault="00DE4242">
      <w:pPr>
        <w:tabs>
          <w:tab w:val="left" w:pos="1785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5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李瑞欢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苏慧敏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王茹</w:t>
      </w:r>
    </w:p>
    <w:p w:rsidR="00DE4242" w:rsidRDefault="00DE4242">
      <w:pPr>
        <w:tabs>
          <w:tab w:val="left" w:pos="1785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马苗苗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祝伶俐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李玥桐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李福兰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刘卓卿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孙佳祺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武文婧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王昶月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白钰菲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张鸿儒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李银澄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秦水芹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钟鑫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秦云锌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景芳</w:t>
      </w:r>
    </w:p>
    <w:p w:rsidR="00DE4242" w:rsidRDefault="00DE4242">
      <w:pPr>
        <w:tabs>
          <w:tab w:val="left" w:pos="1785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杜玉倩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张静怡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任雨静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董昕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张小梅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郭晓晴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王超男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畅润盼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马小慧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马小慧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都甜甜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杨晓玲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庞改丽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刘欢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金金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王春明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李宇芳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赵雅兴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符香平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孙会丽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钟欣鹏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范凯东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吉晶晶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贾晓洁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贾倩倩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高俊娟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王容祥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王美滢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黄若鸿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周玉洁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郭文静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行国通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刘楠楠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陈子慧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刘彭涛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王耀辉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周梦婷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郭帅帅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尚志芮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王慧慧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梁海萍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步雨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李海岩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乔佩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任宏艳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关晨绚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石慧娟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宋洁风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曹亚妮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董剑雅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何俊慧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王淑玉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王翌媛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赵锦俞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张文杰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李小双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宋晓娟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李国莉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杨舒茵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刘立臣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张珍珍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刘丽娜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洪梅梅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张旭凤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魏荣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兰小君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马伶铱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韩增亮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孔凡有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董斯钺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迟惠月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王宏玲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王重阳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朱天婕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张凯妮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孙佳琪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张红艳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沈桂萍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李艳晓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武文渊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卫惠平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刘汉强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朱华龙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高煜华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乔璇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雷凤英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陈虹妃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赵改莲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聂李安娜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许春儿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牛宇欣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张秀清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黄晓丹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史晓艳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孙达荣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王锐鸿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陈雅欣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乔雁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李娅妮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张秀琴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凌金鑫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于宁宁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贺晓丽</w:t>
      </w:r>
    </w:p>
    <w:p w:rsidR="00DE4242" w:rsidRDefault="00DE4242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ab/>
        <w:t xml:space="preserve"> </w:t>
      </w:r>
      <w:r>
        <w:rPr>
          <w:rFonts w:ascii="楷体" w:eastAsia="楷体" w:hAnsi="楷体" w:hint="eastAsia"/>
          <w:sz w:val="28"/>
          <w:szCs w:val="28"/>
        </w:rPr>
        <w:t>王晓芳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韩竹君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蒋芮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苏永梅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马秀萍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杨汉红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吴欣澎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王林燕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姜阳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杨晓琪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李改宁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姚嘉琪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徐丹娜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迟星旭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孙鑫金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高以萱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史倩倩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赵佳倩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王晓玉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潘文雨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肖楠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陈红洁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郑维玉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赵小峰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仇婕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陈纪洁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杨改红</w:t>
      </w:r>
    </w:p>
    <w:p w:rsidR="00DE4242" w:rsidRDefault="00DE4242">
      <w:pPr>
        <w:tabs>
          <w:tab w:val="left" w:pos="2115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涉外护理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朱育智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蒋倩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李芮洋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文坤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任雪丽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贺鹏磊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郭娇颖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赵临凯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李晓青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王高霞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赵珈艺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李佳欣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王湘雅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刘雪艳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常杲杲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刘宏梅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李昕楠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李思湘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赵雪莹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武雅艳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杨金金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李钰婷</w:t>
      </w:r>
    </w:p>
    <w:p w:rsidR="00DE4242" w:rsidRDefault="00DE4242">
      <w:pPr>
        <w:tabs>
          <w:tab w:val="left" w:pos="2115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王艳莉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刘志芳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南函良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霍淑婷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黄顺麒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白玖绘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赵建月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董栋栋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王佳赢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王颖航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赵彩钰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王雪莹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贾冰梅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梁爽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张烨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董栋栋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高瑞晨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戴君同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姚瑞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杜丽媛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陈彦君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李月啸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杨佳蓁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吕旭东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邓盛峰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宋宁寰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段肃凯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王澍垚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韩丝羽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陈光月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管佳佳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李蕾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袁德慧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黄意林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赵兰星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胡元女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郝亚鑫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王述军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王静玉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雷璨霞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郭晨瑶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赵宏悦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吕晓婷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白国清</w:t>
      </w:r>
    </w:p>
    <w:p w:rsidR="00DE4242" w:rsidRDefault="00DE4242">
      <w:pPr>
        <w:tabs>
          <w:tab w:val="left" w:pos="2745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黄星慧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明丹娅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杜晓林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燕羽杨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李华艳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徐诗媛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谢添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李蕾蕾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房婷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齐瑞杰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黎娅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史生玉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黄思良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车倩倩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芦明洁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张昀超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焦欣玉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张新月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刘得兄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沙越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李艳妮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项梦瑾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韩永华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赵继林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丁静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王婷娱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李军香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秦碧林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符妙荣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彭超南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马喜艳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何莹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高石娇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张秀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毛静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马莉娜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李文新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柴佩珊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孙淑雅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孙方哲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乔琪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蔡晋瑶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霍艳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杨婉笛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邹蕴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乔家凤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刘俊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闫艺千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午玉琦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许春柳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陈晓颖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张文燕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贺雅静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李文利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介兆瑞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孙方玉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刘顺芳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赵艳丽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陈之曦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田梦瑶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王希涵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张文燕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王思怡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佐均文</w:t>
      </w:r>
    </w:p>
    <w:p w:rsidR="00DE4242" w:rsidRDefault="00DE4242">
      <w:pPr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中药学院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姚妮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马佳莉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赵慧锦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崔丽娟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石秀佳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赵钰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李新欢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张晓燕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张莉丹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翟勇聪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赵李艳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薛瑞芳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郭庆玲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魏金娜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魏洁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黄玉荣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中药实验班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陈倩倩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郭莉琛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杨靓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李慧杰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冯慧红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杨新娟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安文丽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史梦瑶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谢胡敏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梁倩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药学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闫振华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赵瑞杰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王雯皓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临床中药班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惠朵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王梦蝶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陈明慧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付智殷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杨晓楠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崔家诚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云秀伟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汪媛媛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仝婉昱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包慧慧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胡建平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武建华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肖莹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左艺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李晓兰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王小伟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靳甜甜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罗敏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陈乐乐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李梓宁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药学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卢帅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郭雅璇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李小霞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郭亚妮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胡宴瑜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李肖娟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张淑爽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王婧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中药班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赵桃英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原辉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胡建爱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伊桂花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叶琪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徐子夏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宋选飞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李颖彧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吴秋霞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马珍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中药实验班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王亚丽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郝丽霞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李欣娱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王佳敏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杨泽林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解璐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王二茜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苏晓娟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史朝霞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邓婕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中药分析班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刘晓云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武改丽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药学班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王玉琴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吴泽康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马建超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陶坤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张雅妮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付庆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肖乂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王瀚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于杰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霍海霞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刘青菱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杨小惠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史云睿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浦雪梅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耿立友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马瑞聪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中药实验班</w:t>
      </w:r>
      <w:r>
        <w:rPr>
          <w:rFonts w:ascii="楷体" w:eastAsia="楷体" w:hAnsi="楷体"/>
          <w:sz w:val="28"/>
          <w:szCs w:val="28"/>
        </w:rPr>
        <w:tab/>
      </w:r>
      <w:r>
        <w:rPr>
          <w:rFonts w:ascii="楷体" w:eastAsia="楷体" w:hAnsi="楷体" w:hint="eastAsia"/>
          <w:sz w:val="28"/>
          <w:szCs w:val="28"/>
        </w:rPr>
        <w:t>牛玉清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冯莉苗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游雪莲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临床中药班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俞淑洁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刘玉平</w:t>
      </w:r>
    </w:p>
    <w:p w:rsidR="00DE4242" w:rsidRDefault="00DE4242">
      <w:pPr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医药管理学院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市营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杨怡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朱俞美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市营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王何丹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邵曼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安玥飞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马雯霞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戚慧敏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孙红鑫</w:t>
      </w:r>
    </w:p>
    <w:p w:rsidR="00DE4242" w:rsidRDefault="00DE4242" w:rsidP="00A30316">
      <w:pPr>
        <w:ind w:left="31680" w:hangingChars="1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市营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周美园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温静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杨丽娟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张文慧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罗林香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万可心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丁豆豆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王俊霞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杨晨星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张赛赛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赵颖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史丽军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王美玲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市营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吴雅楠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杨丽芬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于敏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蔺鹏亮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卢文艳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尹文瑾</w:t>
      </w:r>
    </w:p>
    <w:p w:rsidR="00DE4242" w:rsidRDefault="00DE4242" w:rsidP="00A30316">
      <w:pPr>
        <w:ind w:left="31680" w:hangingChars="1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张笑笑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周晶晶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张晓静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雒伟芳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潘晨澜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吴瑞玲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吴学妮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张文慧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张璐妲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张清清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陈嘉成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裴艳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杜宇霞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吴丹霞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李阳艳</w:t>
      </w:r>
    </w:p>
    <w:p w:rsidR="00DE4242" w:rsidRDefault="00DE4242" w:rsidP="00A30316">
      <w:pPr>
        <w:ind w:left="31680" w:hangingChars="1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高鹏斓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严京婷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马登丽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张小格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马星宇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杜艺璇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张佳佳</w:t>
      </w:r>
    </w:p>
    <w:p w:rsidR="00DE4242" w:rsidRDefault="00DE4242" w:rsidP="00A30316">
      <w:pPr>
        <w:ind w:left="31680" w:hangingChars="1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荆健壮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舒兵飞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高玮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王出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康秀梅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王美娜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王三变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马巧珍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杨瑞玲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 w:rsidP="00A30316">
      <w:pPr>
        <w:ind w:left="31680" w:hangingChars="1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医管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王紫琼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李欣怡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马晓静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王文艳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刘苗苗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周微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永家鑫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张菁仁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侯亚倩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孟坤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卢亚杰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曹凤娇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汪宁静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霍盼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胡晓雯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郭栋亭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 w:rsidP="00A30316">
      <w:pPr>
        <w:ind w:left="31680" w:hangingChars="1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医管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李秋月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许佼芹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杨玉莲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吕珊珊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赵建慧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易潘婷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巫慧群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市营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季佳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殷陆芸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王嘉祁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卫晓红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张艺丹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区珍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市营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武凡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杨彩云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冯玉林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王晓阳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汤玉林</w:t>
      </w:r>
    </w:p>
    <w:p w:rsidR="00DE4242" w:rsidRDefault="00DE4242" w:rsidP="00A30316">
      <w:pPr>
        <w:ind w:left="31680" w:hangingChars="2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医管班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乔石丽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闫蓉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李瑞芳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李晓娟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李瑞雪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侯雅洁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曹文翔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晋萌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乔寄芳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李爱爱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张继雷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张媛媛</w:t>
      </w:r>
      <w:r>
        <w:rPr>
          <w:rFonts w:ascii="楷体" w:eastAsia="楷体" w:hAnsi="楷体"/>
          <w:sz w:val="28"/>
          <w:szCs w:val="28"/>
        </w:rPr>
        <w:t xml:space="preserve">  </w:t>
      </w:r>
    </w:p>
    <w:p w:rsidR="00DE4242" w:rsidRDefault="00DE4242">
      <w:pPr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制药与食品工程学院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郝凯越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原林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刘婷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赵佳灿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付青瑶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蔡雨伶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穆树荷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曹华麒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张嘉慧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史云飞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孙丹丹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谢淑娟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兰昕昕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叶丹莹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弓芊芊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王琴琴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贾静静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任梓菲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冯慧芳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张卿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崔洁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陈乔</w:t>
      </w:r>
      <w:r>
        <w:rPr>
          <w:rFonts w:ascii="楷体" w:eastAsia="楷体" w:hAnsi="楷体"/>
          <w:sz w:val="28"/>
          <w:szCs w:val="28"/>
        </w:rPr>
        <w:t xml:space="preserve"> 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雷东霖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李瑞玲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蒋秀晴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闫萌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生制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杨晋东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生制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张西亚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张璐帆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宿晓宏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王雅琨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任彩霞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张丽娟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高一文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杨凤珍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覃上容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单珊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张媛媛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胡泽民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宋安丽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姜毅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吴黎铭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孙梦娜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张文宣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张召召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李铭柔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张文青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柏赵莹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刘清泉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李政良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张俊艳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康海红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王珍珠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赵飞龙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马志桃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巳朝艳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周茹茹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乜朝艳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王惠婷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殷孝莹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徐春慧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江心怡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田小丽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徐晨帅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那子琎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赵佳敏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生工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赵唯伟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赵晨云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李霞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郑嘉璐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刘湘芸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曾倪彬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沈璐琪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郭若花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张薇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吴建芝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于妙慧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李佳坤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任娟娟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刘杰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姚钰莹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陈姝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鲁美娟</w:t>
      </w:r>
      <w:r>
        <w:rPr>
          <w:rFonts w:ascii="楷体" w:eastAsia="楷体" w:hAnsi="楷体"/>
          <w:sz w:val="28"/>
          <w:szCs w:val="28"/>
        </w:rPr>
        <w:t xml:space="preserve">  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生工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刘芳君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钟玉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陈鹭鹭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平江涛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李博伟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宋易真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李沛森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刘芳芳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张丹丹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原杨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张凯旋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朱凌峰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杜朵朵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宋中荣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祁瑞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解升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罗健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马文武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石姗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张媛媛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张彩虹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尹思雨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董文静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姜莹莹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李琴琴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黄诗慧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侯丽祥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田佳美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李冠文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郑丽丽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吴亚燕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包静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宁静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王卓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孙钰菲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薛文艳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郝宣丽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尹建兰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焦美娟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赵安雨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李天晴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薛婷婷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王丽君</w:t>
      </w:r>
      <w:r>
        <w:rPr>
          <w:rFonts w:ascii="楷体" w:eastAsia="楷体" w:hAnsi="楷体"/>
          <w:sz w:val="28"/>
          <w:szCs w:val="28"/>
        </w:rPr>
        <w:t xml:space="preserve"> 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廖琪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刘润花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邓丽花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车诗莹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张洪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邓晓丽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李银霞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张兴宇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李红梅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张永香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朱艳茹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王司轶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高月青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李新爱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段晓云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范艳林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陕程远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邱欢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刘文强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李小芳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张维钲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薛小变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贾乐心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郑亚晨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生制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吴文辉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李国威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段颖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岳江平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李景辉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白文丽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陈雅静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生制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谢静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薛佳敏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冯静宜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史林融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郭圆斌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薛玉芳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李淑燕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闻毅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梁晓环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黄岩凤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樊淑琴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封银亮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史泽雅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高微微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李佳惠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张慧苗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詹阿慧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孙国金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宋建森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陶欣然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常维瑶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王超群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李鹏霞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任蕾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要菲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张林婷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周诗韵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陶缘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任丽霞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安静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史毓源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张李静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林芝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梁丽娜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张昊琪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张乐乐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赵姗姗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杨晓花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陈文娟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张瑞荣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张秋月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蒲昕颖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张雅琦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原莎莎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生工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赵婉妮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张凤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生物制药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王志鹏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李瑞腾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舒鑫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曹昕垣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施梦琳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陈方月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马鑫宇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孙蕾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戴金君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李云仙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侯朝阳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tabs>
          <w:tab w:val="left" w:pos="2220"/>
        </w:tabs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傅山学院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中医实验班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马嘉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韦硕硕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邓博文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梁琳曼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崔栋剑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任秀清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针推实验班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赖华青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包小立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唐茜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莫建莉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黄金秋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李磊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中西医实验班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庞茜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李青妹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裴艳霞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陶晓梅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李晋霖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涂焕琳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苏文婧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中西医实验班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袁琼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王慧锦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郝霞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丁玮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陈兰兰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梁慧琳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张嘉蓉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孙陈珏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唐婷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卢燕妮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张蕙羽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赵珂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秦子镒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针推实验班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李一博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梁林曼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李春颖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韩胜男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李娇娇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韩文华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贺振森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李易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刘清清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田忠圆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陈桢华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郭春艳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武文慧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张星星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朱园园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谭王琪</w:t>
      </w:r>
    </w:p>
    <w:p w:rsidR="00DE4242" w:rsidRDefault="00DE4242">
      <w:pPr>
        <w:tabs>
          <w:tab w:val="left" w:pos="2220"/>
        </w:tabs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基础医学院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生物技术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王日华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生物技术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朱彩虹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秦艺轩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田瑞</w:t>
      </w:r>
    </w:p>
    <w:p w:rsidR="00DE4242" w:rsidRDefault="00DE4242" w:rsidP="00A30316">
      <w:pPr>
        <w:tabs>
          <w:tab w:val="left" w:pos="2220"/>
        </w:tabs>
        <w:ind w:left="31680" w:hangingChars="100" w:firstLine="3168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生物技术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杨思彤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魏苗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董贝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常勇勇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王澜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王胜男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王银秀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李翻琴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靳志越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蒋林楠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曽玉洁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李天爱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刘云坤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王迓君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生物信息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刘莎莎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何虎珂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高瑞洁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贾荣芳</w:t>
      </w:r>
    </w:p>
    <w:p w:rsidR="00DE4242" w:rsidRDefault="00DE4242">
      <w:pPr>
        <w:tabs>
          <w:tab w:val="left" w:pos="2220"/>
        </w:tabs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人文学院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应用心理班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许娇娇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初俊宏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肖晶晶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刘腊岚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徐丽丽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张瑞娇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应用心理班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李花叶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邱荣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孙靓红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吴伦慧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赵亚丽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王文慧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牛玉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刘笑瑶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杨博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DE4242" w:rsidRDefault="00DE4242">
      <w:pPr>
        <w:jc w:val="left"/>
        <w:rPr>
          <w:rFonts w:ascii="楷体" w:eastAsia="楷体" w:hAnsi="楷体" w:cs="楷体"/>
          <w:b/>
          <w:bCs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sz w:val="30"/>
          <w:szCs w:val="30"/>
        </w:rPr>
        <w:t>二、参加两次名单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王昭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级中西医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普惠平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心理班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贾荣芳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生物信息</w:t>
      </w:r>
      <w:r>
        <w:rPr>
          <w:rFonts w:ascii="楷体" w:eastAsia="楷体" w:hAnsi="楷体"/>
          <w:sz w:val="28"/>
          <w:szCs w:val="28"/>
        </w:rPr>
        <w:t xml:space="preserve">  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李折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侯新娟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临床中药班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刘雪梅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药学班</w:t>
      </w:r>
    </w:p>
    <w:p w:rsidR="00DE4242" w:rsidRDefault="00DE4242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刘欣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市场营销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jc w:val="left"/>
        <w:rPr>
          <w:rFonts w:ascii="楷体" w:eastAsia="楷体" w:hAnsi="楷体" w:cs="楷体"/>
          <w:b/>
          <w:bCs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sz w:val="30"/>
          <w:szCs w:val="30"/>
        </w:rPr>
        <w:t>三、参加四次以上名单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王美霞</w:t>
      </w:r>
      <w:r>
        <w:rPr>
          <w:rFonts w:ascii="楷体" w:eastAsia="楷体" w:hAnsi="楷体"/>
          <w:sz w:val="28"/>
          <w:szCs w:val="28"/>
        </w:rPr>
        <w:t xml:space="preserve"> 14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闫成顺</w:t>
      </w:r>
      <w:r>
        <w:rPr>
          <w:rFonts w:ascii="楷体" w:eastAsia="楷体" w:hAnsi="楷体"/>
          <w:sz w:val="28"/>
          <w:szCs w:val="28"/>
        </w:rPr>
        <w:t xml:space="preserve"> 14</w:t>
      </w:r>
      <w:r>
        <w:rPr>
          <w:rFonts w:ascii="楷体" w:eastAsia="楷体" w:hAnsi="楷体" w:hint="eastAsia"/>
          <w:sz w:val="28"/>
          <w:szCs w:val="28"/>
        </w:rPr>
        <w:t>生制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鲍志鹏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何晓权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营销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王仪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中西医实验班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张则文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李文欣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樊如霞</w:t>
      </w:r>
      <w:r>
        <w:rPr>
          <w:rFonts w:ascii="楷体" w:eastAsia="楷体" w:hAnsi="楷体"/>
          <w:sz w:val="28"/>
          <w:szCs w:val="28"/>
        </w:rPr>
        <w:t xml:space="preserve"> 14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金婕妤</w:t>
      </w:r>
      <w:r>
        <w:rPr>
          <w:rFonts w:ascii="楷体" w:eastAsia="楷体" w:hAnsi="楷体"/>
          <w:sz w:val="28"/>
          <w:szCs w:val="28"/>
        </w:rPr>
        <w:t xml:space="preserve"> 14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徐雅欣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涉外护理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王思语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药学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王祺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俞蒙洁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黄锐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石宏雪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心理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黄盼盼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贾玉洲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心理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张柱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心理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任治中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王耀辉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潘丽丽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市营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李欢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营销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张慧颖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营销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万鹏聪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中药实验班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杨培丹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临床中药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酉莉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李捷</w:t>
      </w:r>
      <w:r>
        <w:rPr>
          <w:rFonts w:ascii="楷体" w:eastAsia="楷体" w:hAnsi="楷体"/>
          <w:sz w:val="28"/>
          <w:szCs w:val="28"/>
        </w:rPr>
        <w:t xml:space="preserve"> 14</w:t>
      </w:r>
      <w:r>
        <w:rPr>
          <w:rFonts w:ascii="楷体" w:eastAsia="楷体" w:hAnsi="楷体" w:hint="eastAsia"/>
          <w:sz w:val="28"/>
          <w:szCs w:val="28"/>
        </w:rPr>
        <w:t>中药分析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李秀坤</w:t>
      </w:r>
      <w:r>
        <w:rPr>
          <w:rFonts w:ascii="楷体" w:eastAsia="楷体" w:hAnsi="楷体"/>
          <w:sz w:val="28"/>
          <w:szCs w:val="28"/>
        </w:rPr>
        <w:t xml:space="preserve"> 14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赵伟军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任晓宁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乔璐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高洪维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张秀清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刘彩芸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针推班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唐美红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侯俊丽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魏成侠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涉外护理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孟宪越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生物技术班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魏岚坤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中药班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闫俊光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营销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刘万云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中医定向班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宗玲</w:t>
      </w:r>
      <w:r>
        <w:rPr>
          <w:rFonts w:ascii="楷体" w:eastAsia="楷体" w:hAnsi="楷体"/>
          <w:sz w:val="28"/>
          <w:szCs w:val="28"/>
        </w:rPr>
        <w:t xml:space="preserve"> 14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杜娇</w:t>
      </w:r>
      <w:r>
        <w:rPr>
          <w:rFonts w:ascii="楷体" w:eastAsia="楷体" w:hAnsi="楷体"/>
          <w:sz w:val="28"/>
          <w:szCs w:val="28"/>
        </w:rPr>
        <w:t xml:space="preserve"> 14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代志莹</w:t>
      </w:r>
      <w:r>
        <w:rPr>
          <w:rFonts w:ascii="楷体" w:eastAsia="楷体" w:hAnsi="楷体"/>
          <w:sz w:val="28"/>
          <w:szCs w:val="28"/>
        </w:rPr>
        <w:t xml:space="preserve"> 14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杨淑童</w:t>
      </w:r>
      <w:r>
        <w:rPr>
          <w:rFonts w:ascii="楷体" w:eastAsia="楷体" w:hAnsi="楷体"/>
          <w:sz w:val="28"/>
          <w:szCs w:val="28"/>
        </w:rPr>
        <w:t xml:space="preserve">  15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闫景辉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薛永志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赵健利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吴静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医管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刘倩倩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邱奕豪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张策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赵凤茹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耿新博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市营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董成幼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闫卫东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徐冉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马艳芳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中药分析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张二超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李韩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刘亚楠</w:t>
      </w:r>
      <w:r>
        <w:rPr>
          <w:rFonts w:ascii="楷体" w:eastAsia="楷体" w:hAnsi="楷体"/>
          <w:sz w:val="28"/>
          <w:szCs w:val="28"/>
        </w:rPr>
        <w:t xml:space="preserve"> 14</w:t>
      </w:r>
      <w:r>
        <w:rPr>
          <w:rFonts w:ascii="楷体" w:eastAsia="楷体" w:hAnsi="楷体" w:hint="eastAsia"/>
          <w:sz w:val="28"/>
          <w:szCs w:val="28"/>
        </w:rPr>
        <w:t>中药分析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陈玲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张凯妮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孙诗艺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石小苗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程兴孝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市营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罗新业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傅山中医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刘炫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生物技术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吕伟骞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生制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高哲璞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赵李庆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涉外护理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郭宝锋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营销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闻言清</w:t>
      </w:r>
      <w:r>
        <w:rPr>
          <w:rFonts w:ascii="楷体" w:eastAsia="楷体" w:hAnsi="楷体"/>
          <w:sz w:val="28"/>
          <w:szCs w:val="28"/>
        </w:rPr>
        <w:t xml:space="preserve"> 14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张梦君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朱仁逍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生工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王媛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蔺倩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穆文博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朱豆豆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崔敏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王怡卓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彭斌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郭鼎元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郝秀炜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张增魁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生物信息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张自青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</w:p>
    <w:p w:rsidR="00DE4242" w:rsidRDefault="00DE4242" w:rsidP="00A30316">
      <w:pPr>
        <w:ind w:firstLineChars="23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学生处</w:t>
      </w:r>
    </w:p>
    <w:p w:rsidR="00DE4242" w:rsidRDefault="00DE4242" w:rsidP="00A30316">
      <w:pPr>
        <w:ind w:firstLineChars="20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大学生自律委员会</w:t>
      </w:r>
    </w:p>
    <w:p w:rsidR="00DE4242" w:rsidRDefault="00DE4242" w:rsidP="00A30316">
      <w:pPr>
        <w:ind w:firstLineChars="22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2017.9.11</w:t>
      </w:r>
    </w:p>
    <w:p w:rsidR="00DE4242" w:rsidRDefault="00DE4242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 xml:space="preserve"> </w:t>
      </w:r>
    </w:p>
    <w:sectPr w:rsidR="00DE4242" w:rsidSect="001B0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242" w:rsidRDefault="00DE4242" w:rsidP="005177C6">
      <w:r>
        <w:separator/>
      </w:r>
    </w:p>
  </w:endnote>
  <w:endnote w:type="continuationSeparator" w:id="0">
    <w:p w:rsidR="00DE4242" w:rsidRDefault="00DE4242" w:rsidP="00517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242" w:rsidRDefault="00DE4242" w:rsidP="005177C6">
      <w:r>
        <w:separator/>
      </w:r>
    </w:p>
  </w:footnote>
  <w:footnote w:type="continuationSeparator" w:id="0">
    <w:p w:rsidR="00DE4242" w:rsidRDefault="00DE4242" w:rsidP="005177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VdowXkWD+HPSw+w8k7LsGoh1uvs=" w:salt="JYZOFqCnacr8EQiD5C/F8g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31E"/>
    <w:rsid w:val="00034713"/>
    <w:rsid w:val="00034C04"/>
    <w:rsid w:val="0018125E"/>
    <w:rsid w:val="00191073"/>
    <w:rsid w:val="001B02BF"/>
    <w:rsid w:val="001B48ED"/>
    <w:rsid w:val="00230DA1"/>
    <w:rsid w:val="00245E83"/>
    <w:rsid w:val="0027197B"/>
    <w:rsid w:val="002D7A3E"/>
    <w:rsid w:val="00315770"/>
    <w:rsid w:val="00325A32"/>
    <w:rsid w:val="00333979"/>
    <w:rsid w:val="0034472B"/>
    <w:rsid w:val="00392351"/>
    <w:rsid w:val="003A2FEC"/>
    <w:rsid w:val="003B625A"/>
    <w:rsid w:val="003D0DFC"/>
    <w:rsid w:val="003F188F"/>
    <w:rsid w:val="003F6B46"/>
    <w:rsid w:val="00412474"/>
    <w:rsid w:val="00455496"/>
    <w:rsid w:val="004A7B19"/>
    <w:rsid w:val="004C7E13"/>
    <w:rsid w:val="004F6310"/>
    <w:rsid w:val="005113D6"/>
    <w:rsid w:val="005177C6"/>
    <w:rsid w:val="00522346"/>
    <w:rsid w:val="00616BAF"/>
    <w:rsid w:val="006556B5"/>
    <w:rsid w:val="00666550"/>
    <w:rsid w:val="00683088"/>
    <w:rsid w:val="00692CE1"/>
    <w:rsid w:val="006A35B8"/>
    <w:rsid w:val="006A6968"/>
    <w:rsid w:val="006D5B4B"/>
    <w:rsid w:val="006F797A"/>
    <w:rsid w:val="0070611B"/>
    <w:rsid w:val="00741F71"/>
    <w:rsid w:val="007807BA"/>
    <w:rsid w:val="00845965"/>
    <w:rsid w:val="0088359F"/>
    <w:rsid w:val="008E7877"/>
    <w:rsid w:val="009306F6"/>
    <w:rsid w:val="00940BD5"/>
    <w:rsid w:val="009639F5"/>
    <w:rsid w:val="009677B0"/>
    <w:rsid w:val="009B1750"/>
    <w:rsid w:val="00A129B4"/>
    <w:rsid w:val="00A15B2C"/>
    <w:rsid w:val="00A17D80"/>
    <w:rsid w:val="00A30316"/>
    <w:rsid w:val="00A57326"/>
    <w:rsid w:val="00A67ABD"/>
    <w:rsid w:val="00A96529"/>
    <w:rsid w:val="00AA044F"/>
    <w:rsid w:val="00B6099C"/>
    <w:rsid w:val="00B63C73"/>
    <w:rsid w:val="00C13BD8"/>
    <w:rsid w:val="00C208A2"/>
    <w:rsid w:val="00C234FB"/>
    <w:rsid w:val="00C36A62"/>
    <w:rsid w:val="00C907C6"/>
    <w:rsid w:val="00CA36D9"/>
    <w:rsid w:val="00CB6104"/>
    <w:rsid w:val="00D07DD9"/>
    <w:rsid w:val="00D1264A"/>
    <w:rsid w:val="00D36E2B"/>
    <w:rsid w:val="00D40C7B"/>
    <w:rsid w:val="00D452F7"/>
    <w:rsid w:val="00D5229C"/>
    <w:rsid w:val="00D70018"/>
    <w:rsid w:val="00D93B7E"/>
    <w:rsid w:val="00DC4EC5"/>
    <w:rsid w:val="00DE4242"/>
    <w:rsid w:val="00E00650"/>
    <w:rsid w:val="00E127F2"/>
    <w:rsid w:val="00E17AC5"/>
    <w:rsid w:val="00E673D6"/>
    <w:rsid w:val="00E74F8C"/>
    <w:rsid w:val="00EF04C7"/>
    <w:rsid w:val="00F14717"/>
    <w:rsid w:val="00F16C85"/>
    <w:rsid w:val="00F25455"/>
    <w:rsid w:val="00F4131E"/>
    <w:rsid w:val="00F4318C"/>
    <w:rsid w:val="00F73B70"/>
    <w:rsid w:val="00F92041"/>
    <w:rsid w:val="00FA068D"/>
    <w:rsid w:val="00FB4650"/>
    <w:rsid w:val="00FD5BF6"/>
    <w:rsid w:val="0B3D6F58"/>
    <w:rsid w:val="1E1E258D"/>
    <w:rsid w:val="1F5575D3"/>
    <w:rsid w:val="30C034E8"/>
    <w:rsid w:val="356B427F"/>
    <w:rsid w:val="3F620556"/>
    <w:rsid w:val="41B1243F"/>
    <w:rsid w:val="549440DB"/>
    <w:rsid w:val="60263726"/>
    <w:rsid w:val="627A4E91"/>
    <w:rsid w:val="6C043460"/>
    <w:rsid w:val="6FA37080"/>
    <w:rsid w:val="78D5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2B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1B02B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2BF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1B0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B02BF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1B0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B02BF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14</Pages>
  <Words>1170</Words>
  <Characters>6669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</cp:lastModifiedBy>
  <cp:revision>70</cp:revision>
  <cp:lastPrinted>2017-09-21T02:56:00Z</cp:lastPrinted>
  <dcterms:created xsi:type="dcterms:W3CDTF">2017-09-10T05:46:00Z</dcterms:created>
  <dcterms:modified xsi:type="dcterms:W3CDTF">2017-09-22T09:35:00Z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