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F5" w:rsidRDefault="00CE79F5">
      <w:pPr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传运会联谊晚会大学艺术团演职人员名单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说明：参加传运会团体操学生在总成绩（总成绩</w:t>
      </w:r>
      <w:r>
        <w:rPr>
          <w:rFonts w:ascii="宋体" w:hAnsi="宋体" w:cs="宋体"/>
          <w:sz w:val="24"/>
        </w:rPr>
        <w:t>=</w:t>
      </w:r>
      <w:r>
        <w:rPr>
          <w:rFonts w:ascii="宋体" w:hAnsi="宋体" w:cs="宋体" w:hint="eastAsia"/>
          <w:sz w:val="24"/>
        </w:rPr>
        <w:t>素质成绩</w:t>
      </w:r>
      <w:r>
        <w:rPr>
          <w:rFonts w:ascii="宋体" w:hAnsi="宋体" w:cs="宋体"/>
          <w:sz w:val="24"/>
        </w:rPr>
        <w:t>+</w:t>
      </w:r>
      <w:r>
        <w:rPr>
          <w:rFonts w:ascii="宋体" w:hAnsi="宋体" w:cs="宋体" w:hint="eastAsia"/>
          <w:sz w:val="24"/>
        </w:rPr>
        <w:t>智体成绩）基础上</w:t>
      </w:r>
      <w:r>
        <w:rPr>
          <w:rFonts w:ascii="宋体" w:hAnsi="宋体" w:cs="宋体"/>
          <w:sz w:val="24"/>
        </w:rPr>
        <w:t>+0.7</w:t>
      </w:r>
      <w:r>
        <w:rPr>
          <w:rFonts w:ascii="宋体" w:hAnsi="宋体" w:cs="宋体" w:hint="eastAsia"/>
          <w:sz w:val="24"/>
        </w:rPr>
        <w:t>分</w:t>
      </w:r>
      <w:r>
        <w:rPr>
          <w:rFonts w:ascii="宋体" w:hAnsi="宋体" w:cs="宋体"/>
          <w:sz w:val="24"/>
        </w:rPr>
        <w:t>/</w:t>
      </w:r>
      <w:r>
        <w:rPr>
          <w:rFonts w:ascii="宋体" w:hAnsi="宋体" w:cs="宋体" w:hint="eastAsia"/>
          <w:sz w:val="24"/>
        </w:rPr>
        <w:t>人。</w:t>
      </w: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中药学院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张佳莉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级药学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杨兆鑫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级药学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  <w:bookmarkStart w:id="0" w:name="_GoBack"/>
      <w:bookmarkEnd w:id="0"/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张亚丽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级中药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甫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级中药分析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乔建君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级中药分析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郝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萌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级中药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宇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中药实验班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李继超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级中药分析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杨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芳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临床中药班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李珂辉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级中药分析班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郭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宁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临床中药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袁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媛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级临床中药班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程乙珂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植保班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王静雯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植保班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王淑芳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植保班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郭莉琛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中药实验班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邓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婕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中药实验班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化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敏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中药分析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中西医结合临床学院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于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韬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利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白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莎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中西医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李紫妮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侯美彤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曜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赵志伟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中西医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张慧丽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莹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级中西医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姚人荣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中西医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杨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周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中西医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中医临床学院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李晓玲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级中医定向班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王媛媛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级中医定向班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灿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丁翰怡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级中医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护理学院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杰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吕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盼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吴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星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马思媛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欣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丹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级涉外护理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王慧芳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李雄波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刘晓鹏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冯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敏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级护理涉外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周梦婷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王容祥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金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金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赵锦俞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斐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徐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赵临凯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级涉外护理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徐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英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级涉外护理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吴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雪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王耀辉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温宝森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护理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李钰婷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级涉外护理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明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涉外护理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针灸推拿学院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王国恒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代安洪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管海宇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李晶磊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级针推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明俊甫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马治宙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单钰淇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张明辉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沈书扬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洋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谢雨杉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游智斌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级康复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曹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晶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康复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制药与食品工程学院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刘柘君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级生物制药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张雅倩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级制药工程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璇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级生物制药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鼎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生物制药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史云飞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刚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薛谱优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曹华麒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任梓菲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崔宇超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申思成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级生制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沈璐琪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级生工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康馨予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级生制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周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杨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级生物工程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雷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级生物工程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郭小飞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级生物工程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赵宏刚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级生物工程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谢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彬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级生物工程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解瑞芝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级生物工程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陈璐琪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级食品工程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卓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级制药工程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张慧云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级食品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刘亚芳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食品科学与工程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景梦帆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级食品科学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石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姗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生物工程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李政良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食品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李银喆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制药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李燕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食品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于佳瑶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生制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王思雨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制药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蔡佳薇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生工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刘洋洋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食品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基础医学院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向宇威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级生物技术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艳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级生物技术班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梁莉莉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生物技术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人文学院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陈智朋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级应用心理学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郑元辉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级应用心理学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麻露双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级应用心理班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傅山学院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耿鑫隆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级中西医实验班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莫贻春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中医实验班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黄莉荣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级傅山中西医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栋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级中医实验班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医药管理学院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曼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沂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武柳依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樊泽宙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级信息管理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邓仁杰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级医管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岳子珍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级医药管理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陈可逸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王新鑫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徐沛馨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岳文静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琨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原雅敏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赵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敏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级医管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吕晓楠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级医药管理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冯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静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易关关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孔夏鸿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刘彩彤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田仪琳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级医管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周鸿燕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级营销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冯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静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级医管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舒兵飞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宋宇轩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张雪纯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13</w:t>
      </w:r>
      <w:r>
        <w:rPr>
          <w:rFonts w:ascii="宋体" w:hAnsi="宋体" w:cs="宋体" w:hint="eastAsia"/>
          <w:sz w:val="24"/>
        </w:rPr>
        <w:t>信管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万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雯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级医管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许超亚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张泽萍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级市场营销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薛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烨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级医管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佟青远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级医管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卫洁洁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信管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卫紫荆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卫雪丽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14</w:t>
      </w:r>
      <w:r>
        <w:rPr>
          <w:rFonts w:ascii="宋体" w:hAnsi="宋体" w:cs="宋体" w:hint="eastAsia"/>
          <w:sz w:val="24"/>
        </w:rPr>
        <w:t>级营销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张赛赛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级营销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刘窑青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级营销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王淑娴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级信管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班</w:t>
      </w:r>
    </w:p>
    <w:p w:rsidR="00CE79F5" w:rsidRDefault="00CE79F5">
      <w:pPr>
        <w:rPr>
          <w:rFonts w:ascii="宋体" w:cs="宋体"/>
          <w:sz w:val="24"/>
        </w:rPr>
      </w:pPr>
    </w:p>
    <w:p w:rsidR="00CE79F5" w:rsidRDefault="00CE79F5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职业技术学院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闫凯欢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级护理</w:t>
      </w:r>
    </w:p>
    <w:p w:rsidR="00CE79F5" w:rsidRDefault="00CE79F5">
      <w:pPr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安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瑞</w:t>
      </w:r>
      <w:r>
        <w:rPr>
          <w:rFonts w:ascii="宋体" w:cs="宋体"/>
          <w:sz w:val="24"/>
        </w:rPr>
        <w:tab/>
      </w:r>
      <w:r>
        <w:rPr>
          <w:rFonts w:ascii="宋体" w:hAnsi="宋体" w:cs="宋体"/>
          <w:sz w:val="24"/>
        </w:rPr>
        <w:t>15</w:t>
      </w:r>
      <w:r>
        <w:rPr>
          <w:rFonts w:ascii="宋体" w:hAnsi="宋体" w:cs="宋体" w:hint="eastAsia"/>
          <w:sz w:val="24"/>
        </w:rPr>
        <w:t>级中医骨伤班</w:t>
      </w:r>
    </w:p>
    <w:p w:rsidR="00CE79F5" w:rsidRDefault="00CE79F5">
      <w:pPr>
        <w:rPr>
          <w:rFonts w:ascii="宋体" w:cs="宋体"/>
          <w:b/>
          <w:bCs/>
          <w:sz w:val="24"/>
        </w:rPr>
      </w:pPr>
    </w:p>
    <w:sectPr w:rsidR="00CE79F5" w:rsidSect="001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MQwzHiJpLx9fD9YEf6SF71wtnKU=" w:salt="81W/A7GcF0zVgrxRuJcSk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43F5D74"/>
    <w:rsid w:val="001A3AAC"/>
    <w:rsid w:val="005A3C75"/>
    <w:rsid w:val="00655EBF"/>
    <w:rsid w:val="007037FF"/>
    <w:rsid w:val="00CE79F5"/>
    <w:rsid w:val="09662ED4"/>
    <w:rsid w:val="1B3E516D"/>
    <w:rsid w:val="27027999"/>
    <w:rsid w:val="3FC23E35"/>
    <w:rsid w:val="543F5D74"/>
    <w:rsid w:val="6B256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AA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305</Words>
  <Characters>1741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2</cp:revision>
  <cp:lastPrinted>2016-10-11T09:57:00Z</cp:lastPrinted>
  <dcterms:created xsi:type="dcterms:W3CDTF">2016-07-08T09:04:00Z</dcterms:created>
  <dcterms:modified xsi:type="dcterms:W3CDTF">2016-10-11T10:18:00Z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