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FE" w:rsidRDefault="00635FFE">
      <w:pPr>
        <w:pStyle w:val="Heading1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第四届全国悦读中医获奖情况公示</w:t>
      </w:r>
    </w:p>
    <w:tbl>
      <w:tblPr>
        <w:tblW w:w="9780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60"/>
        <w:gridCol w:w="1545"/>
        <w:gridCol w:w="1815"/>
        <w:gridCol w:w="3360"/>
      </w:tblGrid>
      <w:tr w:rsidR="00635FFE" w:rsidRPr="00470972" w:rsidTr="00470972">
        <w:trPr>
          <w:trHeight w:val="567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奖项名称</w:t>
            </w:r>
          </w:p>
        </w:tc>
        <w:tc>
          <w:tcPr>
            <w:tcW w:w="154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姓</w:t>
            </w:r>
            <w:r w:rsidRPr="00470972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学</w:t>
            </w:r>
            <w:r w:rsidRPr="00470972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  <w:r w:rsidRPr="00470972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</w:t>
            </w:r>
          </w:p>
        </w:tc>
      </w:tr>
      <w:tr w:rsidR="00635FFE" w:rsidRPr="00470972" w:rsidTr="00470972">
        <w:trPr>
          <w:trHeight w:val="567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全国悦读中医好声音</w:t>
            </w:r>
          </w:p>
        </w:tc>
        <w:tc>
          <w:tcPr>
            <w:tcW w:w="154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刘</w:t>
            </w:r>
            <w:r w:rsidRPr="00470972">
              <w:rPr>
                <w:sz w:val="28"/>
                <w:szCs w:val="36"/>
              </w:rPr>
              <w:t xml:space="preserve"> </w:t>
            </w:r>
            <w:r w:rsidRPr="00470972">
              <w:rPr>
                <w:rFonts w:hint="eastAsia"/>
                <w:sz w:val="28"/>
                <w:szCs w:val="36"/>
              </w:rPr>
              <w:t>坤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级护理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567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全国悦读中医好视频</w:t>
            </w:r>
          </w:p>
        </w:tc>
        <w:tc>
          <w:tcPr>
            <w:tcW w:w="1545" w:type="dxa"/>
            <w:vAlign w:val="center"/>
          </w:tcPr>
          <w:p w:rsidR="00635FFE" w:rsidRPr="00470972" w:rsidRDefault="00635FFE" w:rsidP="00470972">
            <w:pPr>
              <w:jc w:val="center"/>
              <w:rPr>
                <w:sz w:val="28"/>
                <w:szCs w:val="36"/>
              </w:rPr>
            </w:pPr>
            <w:r w:rsidRPr="00470972">
              <w:rPr>
                <w:rFonts w:hint="eastAsia"/>
                <w:sz w:val="28"/>
                <w:szCs w:val="36"/>
              </w:rPr>
              <w:t>郭磊丽</w:t>
            </w:r>
            <w:r w:rsidRPr="00470972">
              <w:rPr>
                <w:sz w:val="28"/>
                <w:szCs w:val="36"/>
              </w:rPr>
              <w:br/>
            </w:r>
            <w:r w:rsidRPr="00470972">
              <w:rPr>
                <w:rFonts w:hint="eastAsia"/>
                <w:sz w:val="28"/>
                <w:szCs w:val="36"/>
              </w:rPr>
              <w:t>金梦丽</w:t>
            </w:r>
            <w:r w:rsidRPr="00470972">
              <w:rPr>
                <w:sz w:val="28"/>
                <w:szCs w:val="36"/>
              </w:rPr>
              <w:br/>
            </w:r>
            <w:r w:rsidRPr="00470972">
              <w:rPr>
                <w:rFonts w:hint="eastAsia"/>
                <w:sz w:val="28"/>
                <w:szCs w:val="36"/>
              </w:rPr>
              <w:t>王雪芳</w:t>
            </w:r>
            <w:r w:rsidRPr="00470972">
              <w:rPr>
                <w:sz w:val="28"/>
                <w:szCs w:val="36"/>
              </w:rPr>
              <w:br/>
            </w:r>
            <w:r w:rsidRPr="00470972">
              <w:rPr>
                <w:rFonts w:hint="eastAsia"/>
                <w:sz w:val="28"/>
                <w:szCs w:val="36"/>
              </w:rPr>
              <w:t>闫玉焮</w:t>
            </w:r>
          </w:p>
          <w:p w:rsidR="00635FFE" w:rsidRPr="00470972" w:rsidRDefault="00635FFE" w:rsidP="00470972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针灸推拿学院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级针推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马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哲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中医临床学院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级中医</w:t>
            </w:r>
            <w:r w:rsidRPr="00470972">
              <w:rPr>
                <w:rFonts w:ascii="宋体" w:hAnsi="宋体" w:cs="宋体"/>
                <w:sz w:val="28"/>
                <w:szCs w:val="28"/>
              </w:rPr>
              <w:t>3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马志桃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制药与食品工程学院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级食品</w:t>
            </w:r>
            <w:r w:rsidRPr="00470972">
              <w:rPr>
                <w:rFonts w:ascii="宋体" w:hAnsi="宋体" w:cs="宋体"/>
                <w:sz w:val="28"/>
                <w:szCs w:val="28"/>
              </w:rPr>
              <w:t>3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伍箴煜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中药学院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级中药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武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煜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中西医结合临床学院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级中西医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史天舒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人文学院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级应用心理班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冯懿琳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级护理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王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单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中西医结合临床学院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级中西医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郭紫云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中西医结合临床学院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级中西医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孙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妍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中医临床学院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级中医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34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张永香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制药与食品工程学院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级制药</w:t>
            </w:r>
            <w:r w:rsidRPr="00470972">
              <w:rPr>
                <w:rFonts w:ascii="宋体" w:hAnsi="宋体" w:cs="宋体"/>
                <w:sz w:val="28"/>
                <w:szCs w:val="28"/>
              </w:rPr>
              <w:t>3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冯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静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医药管理学院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级医药管理班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高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浩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制药与食品工程学院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级食品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李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韩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级护理</w:t>
            </w:r>
            <w:r w:rsidRPr="00470972">
              <w:rPr>
                <w:rFonts w:ascii="宋体" w:hAnsi="宋体" w:cs="宋体"/>
                <w:sz w:val="28"/>
                <w:szCs w:val="28"/>
              </w:rPr>
              <w:t>3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于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杰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中药学院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级中药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李沿鑫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中西医结合临床学院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级中西医</w:t>
            </w:r>
            <w:r w:rsidRPr="00470972">
              <w:rPr>
                <w:rFonts w:ascii="宋体" w:hAnsi="宋体" w:cs="宋体"/>
                <w:sz w:val="28"/>
                <w:szCs w:val="28"/>
              </w:rPr>
              <w:t>3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赵临凯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级涉外护理</w:t>
            </w:r>
            <w:r w:rsidRPr="00470972">
              <w:rPr>
                <w:rFonts w:ascii="宋体" w:hAnsi="宋体" w:cs="宋体"/>
                <w:sz w:val="28"/>
                <w:szCs w:val="28"/>
              </w:rPr>
              <w:t>2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行国通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级护理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李秀坤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中医临床学院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级中医临床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hint="eastAsia"/>
                <w:sz w:val="28"/>
                <w:szCs w:val="36"/>
              </w:rPr>
              <w:t>郝</w:t>
            </w:r>
            <w:r w:rsidRPr="00470972">
              <w:rPr>
                <w:sz w:val="28"/>
                <w:szCs w:val="36"/>
              </w:rPr>
              <w:t xml:space="preserve">  </w:t>
            </w:r>
            <w:r w:rsidRPr="00470972">
              <w:rPr>
                <w:rFonts w:hint="eastAsia"/>
                <w:sz w:val="28"/>
                <w:szCs w:val="36"/>
              </w:rPr>
              <w:t>霞</w:t>
            </w:r>
          </w:p>
        </w:tc>
        <w:tc>
          <w:tcPr>
            <w:tcW w:w="1815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中西医结合临床学院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级中西医实验班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高</w:t>
            </w:r>
            <w:r w:rsidRPr="00470972">
              <w:rPr>
                <w:rFonts w:ascii="宋体" w:hAnsi="宋体" w:cs="宋体"/>
                <w:color w:val="000000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鑫</w:t>
            </w:r>
            <w:r w:rsidRPr="00470972">
              <w:rPr>
                <w:rFonts w:ascii="宋体" w:cs="宋体"/>
                <w:color w:val="000000"/>
                <w:sz w:val="28"/>
                <w:szCs w:val="28"/>
              </w:rPr>
              <w:br/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王雨婷</w:t>
            </w:r>
            <w:r w:rsidRPr="00470972">
              <w:rPr>
                <w:rFonts w:ascii="宋体" w:cs="宋体"/>
                <w:color w:val="000000"/>
                <w:sz w:val="28"/>
                <w:szCs w:val="28"/>
              </w:rPr>
              <w:br/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赵凤茹</w:t>
            </w:r>
            <w:r w:rsidRPr="00470972">
              <w:rPr>
                <w:rFonts w:ascii="宋体" w:cs="宋体"/>
                <w:color w:val="000000"/>
                <w:sz w:val="28"/>
                <w:szCs w:val="28"/>
              </w:rPr>
              <w:br/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任海梅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4"/>
              </w:rPr>
            </w:pPr>
            <w:r w:rsidRPr="00470972">
              <w:rPr>
                <w:rFonts w:ascii="宋体" w:hAnsi="宋体" w:cs="宋体" w:hint="eastAsia"/>
                <w:sz w:val="24"/>
              </w:rPr>
              <w:t>制药与食品工程学院</w:t>
            </w:r>
          </w:p>
          <w:p w:rsidR="00635FFE" w:rsidRPr="00470972" w:rsidRDefault="00635FFE" w:rsidP="00470972">
            <w:pPr>
              <w:jc w:val="center"/>
              <w:rPr>
                <w:rFonts w:ascii="宋体" w:cs="宋体"/>
                <w:sz w:val="24"/>
              </w:rPr>
            </w:pPr>
            <w:r w:rsidRPr="00470972">
              <w:rPr>
                <w:rFonts w:ascii="宋体" w:hAnsi="宋体" w:cs="宋体" w:hint="eastAsia"/>
                <w:sz w:val="24"/>
              </w:rPr>
              <w:t>医药管理学院</w:t>
            </w:r>
          </w:p>
          <w:p w:rsidR="00635FFE" w:rsidRPr="00470972" w:rsidRDefault="00635FFE" w:rsidP="00470972">
            <w:pPr>
              <w:jc w:val="center"/>
              <w:rPr>
                <w:rFonts w:ascii="宋体" w:cs="宋体"/>
                <w:sz w:val="24"/>
              </w:rPr>
            </w:pPr>
            <w:r w:rsidRPr="00470972">
              <w:rPr>
                <w:rFonts w:ascii="宋体" w:hAnsi="宋体" w:cs="宋体" w:hint="eastAsia"/>
                <w:sz w:val="24"/>
              </w:rPr>
              <w:t>中医临床学院</w:t>
            </w:r>
          </w:p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4"/>
              </w:rPr>
              <w:t>中医临床学院</w:t>
            </w:r>
          </w:p>
        </w:tc>
        <w:tc>
          <w:tcPr>
            <w:tcW w:w="3360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级食品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级医管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级中医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级中医定向班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韩</w:t>
            </w:r>
            <w:r w:rsidRPr="00470972">
              <w:rPr>
                <w:rFonts w:ascii="宋体" w:hAnsi="宋体" w:cs="宋体"/>
                <w:color w:val="000000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杰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级护理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刘</w:t>
            </w:r>
            <w:r w:rsidRPr="00470972">
              <w:rPr>
                <w:rFonts w:ascii="宋体" w:hAnsi="宋体" w:cs="宋体"/>
                <w:color w:val="000000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仙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级护理</w:t>
            </w:r>
            <w:r w:rsidRPr="00470972">
              <w:rPr>
                <w:rFonts w:ascii="宋体" w:hAnsi="宋体" w:cs="宋体"/>
                <w:sz w:val="28"/>
                <w:szCs w:val="28"/>
              </w:rPr>
              <w:t>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刘思嘉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针灸推拿学院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16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级针推</w:t>
            </w:r>
            <w:r w:rsidRPr="00470972">
              <w:rPr>
                <w:rFonts w:ascii="宋体" w:hAnsi="宋体" w:cs="宋体"/>
                <w:sz w:val="28"/>
                <w:szCs w:val="28"/>
              </w:rPr>
              <w:t>2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张</w:t>
            </w:r>
            <w:r w:rsidRPr="00470972">
              <w:rPr>
                <w:rFonts w:ascii="宋体" w:hAnsi="宋体" w:cs="宋体"/>
                <w:color w:val="000000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蕾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针灸推拿学院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级针推</w:t>
            </w:r>
            <w:r w:rsidRPr="00470972">
              <w:rPr>
                <w:rFonts w:ascii="宋体" w:hAnsi="宋体" w:cs="宋体"/>
                <w:sz w:val="28"/>
                <w:szCs w:val="28"/>
              </w:rPr>
              <w:t>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刘增华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针灸推拿学院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15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级针灸推拿班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张心晓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针灸推拿学院</w:t>
            </w:r>
          </w:p>
        </w:tc>
        <w:tc>
          <w:tcPr>
            <w:tcW w:w="33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级针灸推拿</w:t>
            </w:r>
            <w:r w:rsidRPr="00470972">
              <w:rPr>
                <w:rFonts w:ascii="宋体" w:hAnsi="宋体" w:cs="宋体"/>
                <w:sz w:val="28"/>
                <w:szCs w:val="28"/>
              </w:rPr>
              <w:t>1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  <w:tr w:rsidR="00635FFE" w:rsidRPr="00470972" w:rsidTr="00470972">
        <w:trPr>
          <w:trHeight w:val="746"/>
        </w:trPr>
        <w:tc>
          <w:tcPr>
            <w:tcW w:w="3060" w:type="dxa"/>
            <w:vAlign w:val="center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范林娟</w:t>
            </w:r>
            <w:r w:rsidRPr="00470972">
              <w:rPr>
                <w:rFonts w:ascii="宋体" w:cs="宋体"/>
                <w:color w:val="000000"/>
                <w:sz w:val="28"/>
                <w:szCs w:val="28"/>
              </w:rPr>
              <w:br/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王</w:t>
            </w:r>
            <w:r w:rsidRPr="00470972">
              <w:rPr>
                <w:rFonts w:ascii="宋体" w:hAnsi="宋体" w:cs="宋体"/>
                <w:color w:val="000000"/>
                <w:sz w:val="28"/>
                <w:szCs w:val="28"/>
              </w:rPr>
              <w:t xml:space="preserve">  </w:t>
            </w:r>
            <w:r w:rsidRPr="00470972">
              <w:rPr>
                <w:rFonts w:ascii="宋体" w:hAnsi="宋体" w:cs="宋体" w:hint="eastAsia"/>
                <w:color w:val="000000"/>
                <w:sz w:val="28"/>
                <w:szCs w:val="28"/>
              </w:rPr>
              <w:t>晶</w:t>
            </w:r>
          </w:p>
        </w:tc>
        <w:tc>
          <w:tcPr>
            <w:tcW w:w="1815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 w:hint="eastAsia"/>
                <w:sz w:val="28"/>
                <w:szCs w:val="28"/>
              </w:rPr>
              <w:t>针灸推拿学院</w:t>
            </w:r>
          </w:p>
        </w:tc>
        <w:tc>
          <w:tcPr>
            <w:tcW w:w="3360" w:type="dxa"/>
          </w:tcPr>
          <w:p w:rsidR="00635FFE" w:rsidRPr="00470972" w:rsidRDefault="00635FFE" w:rsidP="00470972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470972">
              <w:rPr>
                <w:rFonts w:ascii="宋体" w:hAnsi="宋体" w:cs="宋体"/>
                <w:sz w:val="28"/>
                <w:szCs w:val="28"/>
              </w:rPr>
              <w:t>14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级针推</w:t>
            </w:r>
            <w:r w:rsidRPr="00470972">
              <w:rPr>
                <w:rFonts w:ascii="宋体" w:hAnsi="宋体" w:cs="宋体"/>
                <w:sz w:val="28"/>
                <w:szCs w:val="28"/>
              </w:rPr>
              <w:t>3</w:t>
            </w:r>
            <w:r w:rsidRPr="00470972">
              <w:rPr>
                <w:rFonts w:ascii="宋体" w:hAnsi="宋体" w:cs="宋体" w:hint="eastAsia"/>
                <w:sz w:val="28"/>
                <w:szCs w:val="28"/>
              </w:rPr>
              <w:t>班</w:t>
            </w:r>
          </w:p>
        </w:tc>
      </w:tr>
    </w:tbl>
    <w:p w:rsidR="00635FFE" w:rsidRDefault="00635FF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:rsidR="00635FFE" w:rsidRDefault="00635FFE">
      <w:pPr>
        <w:numPr>
          <w:ilvl w:val="0"/>
          <w:numId w:val="1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刘坤同学获得全国悦读中医“中医好声音”奖项，依据《大学生活小秘书》（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版），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在思想政治素质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理想信念和爱国主义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受表彰的个人这一项中，</w:t>
      </w:r>
      <w:bookmarkStart w:id="1" w:name="OLE_LINK2"/>
      <w:r>
        <w:rPr>
          <w:rFonts w:ascii="宋体" w:hAnsi="宋体" w:cs="宋体" w:hint="eastAsia"/>
          <w:sz w:val="28"/>
          <w:szCs w:val="28"/>
        </w:rPr>
        <w:t>可加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</w:t>
      </w:r>
      <w:bookmarkEnd w:id="1"/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635FFE" w:rsidRDefault="00635FFE">
      <w:pPr>
        <w:numPr>
          <w:ilvl w:val="0"/>
          <w:numId w:val="1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郭磊丽团队获得全国悦读中医“中医好视频”奖项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依据《大学生活小秘书》（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版），在思想政治素质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理想信念和爱国主义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受表彰的个人这一项中，可加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635FFE" w:rsidRDefault="00635FFE">
      <w:pPr>
        <w:rPr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马哲、马志桃、伍箴煜、武煜、史天舒、冯懿琳、王单、郭紫云、孙妍、张永香、冯静、高浩、李韩、于杰、李沿鑫、赵临凯、行国通、李秀坤、郝霞、高鑫团队、韩杰、刘仙、刘思嘉、张蕾、刘增华、张心晓、范林娟团队获得全国“悦读中医”提名奖，依据《大学生活小秘书》（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版），</w:t>
      </w:r>
      <w:r>
        <w:rPr>
          <w:rFonts w:ascii="宋体" w:hAnsi="宋体" w:cs="宋体" w:hint="eastAsia"/>
          <w:sz w:val="28"/>
          <w:szCs w:val="28"/>
        </w:rPr>
        <w:t>在思想政治素质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理想信念和爱国主义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其他这一项中，可加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分。</w:t>
      </w:r>
    </w:p>
    <w:p w:rsidR="00635FFE" w:rsidRDefault="00635FFE">
      <w:pPr>
        <w:rPr>
          <w:sz w:val="28"/>
          <w:szCs w:val="28"/>
        </w:rPr>
      </w:pPr>
    </w:p>
    <w:p w:rsidR="00635FFE" w:rsidRDefault="00635FFE">
      <w:pPr>
        <w:jc w:val="right"/>
        <w:rPr>
          <w:sz w:val="28"/>
          <w:szCs w:val="28"/>
        </w:rPr>
      </w:pPr>
    </w:p>
    <w:p w:rsidR="00635FFE" w:rsidRDefault="00635FFE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山西中医药大学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学生处</w:t>
      </w:r>
    </w:p>
    <w:p w:rsidR="00635FFE" w:rsidRDefault="00635FFE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杏林学子园网络工作站</w:t>
      </w:r>
    </w:p>
    <w:p w:rsidR="00635FFE" w:rsidRDefault="00635FFE">
      <w:pPr>
        <w:jc w:val="right"/>
        <w:rPr>
          <w:sz w:val="28"/>
          <w:szCs w:val="28"/>
        </w:rPr>
      </w:pPr>
      <w:r>
        <w:rPr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</w:p>
    <w:sectPr w:rsidR="00635FFE" w:rsidSect="00E00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0C7B3"/>
    <w:multiLevelType w:val="singleLevel"/>
    <w:tmpl w:val="57E0C7B3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WD6LyE3w96Ni6DvnwggWpbBANDI=" w:salt="yngla9HcU69BlYo1jvynq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E1755AB"/>
    <w:rsid w:val="00260CD8"/>
    <w:rsid w:val="00470972"/>
    <w:rsid w:val="00635FFE"/>
    <w:rsid w:val="009737F2"/>
    <w:rsid w:val="00E00A9B"/>
    <w:rsid w:val="03F153F9"/>
    <w:rsid w:val="04CF5E2F"/>
    <w:rsid w:val="0B8C0B71"/>
    <w:rsid w:val="0C362817"/>
    <w:rsid w:val="0F987EC9"/>
    <w:rsid w:val="105273BE"/>
    <w:rsid w:val="12046D8F"/>
    <w:rsid w:val="15E213DA"/>
    <w:rsid w:val="1A342FDD"/>
    <w:rsid w:val="1DA75FA7"/>
    <w:rsid w:val="217B0AAC"/>
    <w:rsid w:val="22C51F35"/>
    <w:rsid w:val="26007C16"/>
    <w:rsid w:val="2D732628"/>
    <w:rsid w:val="3051727E"/>
    <w:rsid w:val="313E7342"/>
    <w:rsid w:val="39780F88"/>
    <w:rsid w:val="3CFE417A"/>
    <w:rsid w:val="3E1755AB"/>
    <w:rsid w:val="3F713E70"/>
    <w:rsid w:val="402D0686"/>
    <w:rsid w:val="41067F80"/>
    <w:rsid w:val="48E66D84"/>
    <w:rsid w:val="4D1D14D9"/>
    <w:rsid w:val="4D7163C0"/>
    <w:rsid w:val="4F1348AB"/>
    <w:rsid w:val="50DC4D14"/>
    <w:rsid w:val="548D5CE4"/>
    <w:rsid w:val="572B138D"/>
    <w:rsid w:val="5BE95576"/>
    <w:rsid w:val="60951BF4"/>
    <w:rsid w:val="610769FF"/>
    <w:rsid w:val="671F3663"/>
    <w:rsid w:val="683C0481"/>
    <w:rsid w:val="68EC14C9"/>
    <w:rsid w:val="6B172203"/>
    <w:rsid w:val="6D642FF5"/>
    <w:rsid w:val="6D97166C"/>
    <w:rsid w:val="751D2FA4"/>
    <w:rsid w:val="78957476"/>
    <w:rsid w:val="7A43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A9B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0A9B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0A9B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4C97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4C97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TableGrid">
    <w:name w:val="Table Grid"/>
    <w:basedOn w:val="TableNormal"/>
    <w:uiPriority w:val="99"/>
    <w:rsid w:val="00E00A9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文件名称"/>
    <w:basedOn w:val="Normal"/>
    <w:next w:val="Normal"/>
    <w:uiPriority w:val="99"/>
    <w:rsid w:val="00E00A9B"/>
    <w:pPr>
      <w:spacing w:line="560" w:lineRule="exact"/>
      <w:jc w:val="center"/>
    </w:pPr>
    <w:rPr>
      <w:rFonts w:eastAsia="方正小标宋简体"/>
      <w:b/>
      <w:kern w:val="0"/>
      <w:sz w:val="44"/>
      <w:szCs w:val="32"/>
    </w:rPr>
  </w:style>
  <w:style w:type="paragraph" w:customStyle="1" w:styleId="a0">
    <w:name w:val="一级标题"/>
    <w:basedOn w:val="Normal"/>
    <w:next w:val="Normal"/>
    <w:uiPriority w:val="99"/>
    <w:rsid w:val="00E00A9B"/>
    <w:pPr>
      <w:spacing w:line="560" w:lineRule="exact"/>
      <w:ind w:firstLineChars="200" w:firstLine="880"/>
    </w:pPr>
    <w:rPr>
      <w:rFonts w:eastAsia="黑体"/>
      <w:b/>
      <w:kern w:val="0"/>
      <w:sz w:val="32"/>
      <w:szCs w:val="32"/>
    </w:rPr>
  </w:style>
  <w:style w:type="paragraph" w:customStyle="1" w:styleId="a1">
    <w:name w:val="二级标题"/>
    <w:basedOn w:val="Normal"/>
    <w:uiPriority w:val="99"/>
    <w:rsid w:val="00E00A9B"/>
    <w:pPr>
      <w:spacing w:line="560" w:lineRule="exact"/>
      <w:ind w:firstLineChars="200" w:firstLine="880"/>
    </w:pPr>
    <w:rPr>
      <w:rFonts w:eastAsia="楷体"/>
      <w:kern w:val="0"/>
      <w:sz w:val="32"/>
      <w:szCs w:val="32"/>
    </w:rPr>
  </w:style>
  <w:style w:type="paragraph" w:customStyle="1" w:styleId="a2">
    <w:name w:val="三级标题"/>
    <w:basedOn w:val="Normal"/>
    <w:uiPriority w:val="99"/>
    <w:rsid w:val="00E00A9B"/>
    <w:pPr>
      <w:spacing w:line="560" w:lineRule="exact"/>
      <w:ind w:firstLineChars="200" w:firstLine="880"/>
    </w:pPr>
    <w:rPr>
      <w:rFonts w:eastAsia="仿宋"/>
      <w:kern w:val="0"/>
      <w:sz w:val="32"/>
      <w:szCs w:val="32"/>
    </w:rPr>
  </w:style>
  <w:style w:type="paragraph" w:customStyle="1" w:styleId="a3">
    <w:name w:val="四级标题及正文"/>
    <w:basedOn w:val="Normal"/>
    <w:uiPriority w:val="99"/>
    <w:rsid w:val="00E00A9B"/>
    <w:pPr>
      <w:spacing w:line="560" w:lineRule="exact"/>
      <w:ind w:firstLineChars="200" w:firstLine="880"/>
      <w:jc w:val="left"/>
    </w:pPr>
    <w:rPr>
      <w:rFonts w:eastAsia="仿宋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203</Words>
  <Characters>1161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3</cp:revision>
  <dcterms:created xsi:type="dcterms:W3CDTF">2017-01-04T06:14:00Z</dcterms:created>
  <dcterms:modified xsi:type="dcterms:W3CDTF">2018-09-12T02:44:00Z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