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660"/>
        <w:tblW w:w="10780" w:type="dxa"/>
        <w:tblLook w:val="00A0"/>
      </w:tblPr>
      <w:tblGrid>
        <w:gridCol w:w="1760"/>
        <w:gridCol w:w="1860"/>
        <w:gridCol w:w="1880"/>
        <w:gridCol w:w="2900"/>
        <w:gridCol w:w="2380"/>
      </w:tblGrid>
      <w:tr w:rsidR="008B3BA2" w:rsidRPr="00ED050B" w:rsidTr="00AA18EC">
        <w:trPr>
          <w:trHeight w:val="624"/>
        </w:trPr>
        <w:tc>
          <w:tcPr>
            <w:tcW w:w="107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AA18EC">
              <w:rPr>
                <w:rFonts w:cs="宋体"/>
                <w:b/>
                <w:bCs/>
                <w:color w:val="000000"/>
                <w:kern w:val="0"/>
                <w:sz w:val="36"/>
                <w:szCs w:val="36"/>
              </w:rPr>
              <w:t>2017--2018</w:t>
            </w:r>
            <w:r w:rsidRPr="00AA18EC">
              <w:rPr>
                <w:rFonts w:cs="宋体" w:hint="eastAsia"/>
                <w:b/>
                <w:bCs/>
                <w:color w:val="000000"/>
                <w:kern w:val="0"/>
                <w:sz w:val="36"/>
                <w:szCs w:val="36"/>
              </w:rPr>
              <w:t>学年学生心理工作站综合测评成绩</w:t>
            </w:r>
          </w:p>
        </w:tc>
      </w:tr>
      <w:tr w:rsidR="008B3BA2" w:rsidRPr="00ED050B" w:rsidTr="00AA18EC">
        <w:trPr>
          <w:trHeight w:val="624"/>
        </w:trPr>
        <w:tc>
          <w:tcPr>
            <w:tcW w:w="10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部门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职位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综合成绩</w:t>
            </w:r>
          </w:p>
        </w:tc>
      </w:tr>
      <w:tr w:rsidR="008B3BA2" w:rsidRPr="00ED050B" w:rsidTr="002B0731">
        <w:trPr>
          <w:trHeight w:val="36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3BA2" w:rsidRPr="00E65778" w:rsidRDefault="008B3BA2" w:rsidP="00E65778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36"/>
                <w:szCs w:val="36"/>
              </w:rPr>
            </w:pPr>
            <w:r w:rsidRPr="00E65778">
              <w:rPr>
                <w:rFonts w:ascii="宋体" w:eastAsia="宋体" w:hAnsi="宋体" w:cs="Calibri" w:hint="eastAsia"/>
                <w:color w:val="000000"/>
                <w:kern w:val="0"/>
                <w:sz w:val="36"/>
                <w:szCs w:val="36"/>
              </w:rPr>
              <w:t xml:space="preserve">主席团　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赵德振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站长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2015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级信管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3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>
              <w:rPr>
                <w:rFonts w:cs="宋体"/>
                <w:color w:val="000000"/>
                <w:kern w:val="0"/>
                <w:sz w:val="22"/>
              </w:rPr>
              <w:t>7.8</w:t>
            </w:r>
          </w:p>
        </w:tc>
      </w:tr>
      <w:tr w:rsidR="008B3BA2" w:rsidRPr="00ED050B" w:rsidTr="002B0731">
        <w:trPr>
          <w:trHeight w:val="360"/>
        </w:trPr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2B0731">
            <w:pPr>
              <w:jc w:val="center"/>
              <w:rPr>
                <w:rFonts w:ascii="Calibri" w:hAnsi="Calibri" w:cs="Calibri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顾凯元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副站长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级中药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1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>
              <w:rPr>
                <w:rFonts w:cs="宋体"/>
                <w:color w:val="000000"/>
                <w:kern w:val="0"/>
                <w:sz w:val="22"/>
              </w:rPr>
              <w:t>9.5</w:t>
            </w:r>
          </w:p>
        </w:tc>
      </w:tr>
      <w:tr w:rsidR="008B3BA2" w:rsidRPr="00ED050B" w:rsidTr="002B0731">
        <w:trPr>
          <w:trHeight w:val="360"/>
        </w:trPr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2B0731">
            <w:pPr>
              <w:jc w:val="center"/>
              <w:rPr>
                <w:rFonts w:ascii="Calibri" w:hAnsi="Calibri" w:cs="Calibri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高婕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副站长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级制药工程班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9.</w:t>
            </w:r>
            <w:r>
              <w:rPr>
                <w:rFonts w:cs="宋体"/>
                <w:color w:val="000000"/>
                <w:kern w:val="0"/>
                <w:sz w:val="22"/>
              </w:rPr>
              <w:t>5</w:t>
            </w:r>
          </w:p>
        </w:tc>
      </w:tr>
      <w:tr w:rsidR="008B3BA2" w:rsidRPr="00ED050B" w:rsidTr="00E65778">
        <w:trPr>
          <w:trHeight w:val="358"/>
        </w:trPr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武子祺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副站长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级康复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1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9.</w:t>
            </w:r>
            <w:r>
              <w:rPr>
                <w:rFonts w:cs="宋体"/>
                <w:color w:val="000000"/>
                <w:kern w:val="0"/>
                <w:sz w:val="22"/>
              </w:rPr>
              <w:t>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办公室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马毓廷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部长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级药学班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7.</w:t>
            </w:r>
            <w:r>
              <w:rPr>
                <w:rFonts w:cs="宋体"/>
                <w:color w:val="000000"/>
                <w:kern w:val="0"/>
                <w:sz w:val="22"/>
              </w:rPr>
              <w:t>8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郝莹茹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级市场营销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4.9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盛君燕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级应用心理班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</w:t>
            </w:r>
            <w:bookmarkStart w:id="0" w:name="_GoBack"/>
            <w:bookmarkEnd w:id="0"/>
            <w:r w:rsidRPr="00AA18EC">
              <w:rPr>
                <w:rFonts w:cs="宋体"/>
                <w:color w:val="000000"/>
                <w:kern w:val="0"/>
                <w:sz w:val="22"/>
              </w:rPr>
              <w:t>.7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邵雅琪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级应用心理班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4.8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邱文利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级中西医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李慧娟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级中西医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5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4.7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张恺政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级涉外护理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1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4.7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级康复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1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实践部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马雨森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部长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级信息管理班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7.8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王莹莹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级中西医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1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4.8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闫磊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级中药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梁颖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级药物分析班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孙婧楠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级制药工程班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4.7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朱彦鹏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级制药工程班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徐珊珊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级制药工程班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4.7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王蓥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级应用心理班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4.7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郑宇航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级应用心理班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张赛娜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级应用心理班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4.7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高晋阳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级针推实验班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4.8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张育熙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级涉外护理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苏嘉婕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级中医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3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4.9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石馨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级中西医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信息部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王威豪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部长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级针推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7.9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王权婷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副部长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级中医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1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7.6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高蔓菲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级中药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1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4.8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张澍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级中药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1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4.8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韩蕾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级中药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4.7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陈晓璇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级中药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级应用护理班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4.8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胡艳霏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级涉外护理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杨微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级护理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3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4.7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李成亮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级食品工程班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4.8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李可正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级信息管理班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4.9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王妍心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级中西医实验班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王国华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级信息管理班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4.7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付静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2015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级生物工程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4.3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郑艺萍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级生物技术班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4.8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专业部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部长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级应用心理班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7.7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孙若雯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副部长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级中药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1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7.4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高晶雪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级应用心理班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史玲娟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级中西医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3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4.1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孙淑雅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级护理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4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宋非凡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级临床中药班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4.4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林甜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级生物制药班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4.7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张奇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级制药工程班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陈婧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级生物制药班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4.6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焦碧洋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级应用心理班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4.7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叶嘉敏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级应用心理班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4.6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滕丹玉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级应用心理班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4.6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王馨悦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级针推实验班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4.4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王维玲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4.3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陈苏频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级护理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3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徐岳旋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级涉外护理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李倩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级生物技术班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杜志国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级中西医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3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4.4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宣传部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李怡然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部长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级医药管理班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7.9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2016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级应用心理班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4.4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李高艳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级应用心理班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4.6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崔潆方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级应用心理班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4.8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张淳睿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级生物技术班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赵小雨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级中西医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3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4.8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王鹏飞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级中西医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3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4.8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李港静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级药物分析班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4.6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付颖聪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级护理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1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5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闫梦瑶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级涉外护理</w:t>
            </w: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4.6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赵瑜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4.6</w:t>
            </w:r>
          </w:p>
        </w:tc>
      </w:tr>
      <w:tr w:rsidR="008B3BA2" w:rsidRPr="00ED050B" w:rsidTr="00AA18EC">
        <w:trPr>
          <w:trHeight w:val="3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王欣玥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干事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2017</w:t>
            </w:r>
            <w:r w:rsidRPr="00AA18E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级生物制药班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  <w:r w:rsidRPr="00AA18EC">
              <w:rPr>
                <w:rFonts w:cs="宋体"/>
                <w:color w:val="000000"/>
                <w:kern w:val="0"/>
                <w:sz w:val="22"/>
              </w:rPr>
              <w:t>4.6</w:t>
            </w:r>
          </w:p>
        </w:tc>
      </w:tr>
      <w:tr w:rsidR="008B3BA2" w:rsidRPr="00ED050B" w:rsidTr="00AA18EC">
        <w:trPr>
          <w:trHeight w:val="28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B3BA2" w:rsidRPr="00ED050B" w:rsidTr="00AA18EC">
        <w:trPr>
          <w:trHeight w:val="28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B3BA2" w:rsidRPr="00ED050B" w:rsidTr="00AA18EC">
        <w:trPr>
          <w:trHeight w:val="62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2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AA18EC">
              <w:rPr>
                <w:rFonts w:cs="宋体" w:hint="eastAsia"/>
                <w:color w:val="000000"/>
                <w:kern w:val="0"/>
                <w:sz w:val="24"/>
                <w:szCs w:val="24"/>
              </w:rPr>
              <w:t>学生处</w:t>
            </w:r>
            <w:r w:rsidRPr="00AA18EC">
              <w:rPr>
                <w:rFonts w:cs="宋体"/>
                <w:color w:val="000000"/>
                <w:kern w:val="0"/>
                <w:sz w:val="24"/>
                <w:szCs w:val="24"/>
              </w:rPr>
              <w:t xml:space="preserve">                                                              </w:t>
            </w:r>
            <w:r w:rsidRPr="00AA18EC">
              <w:rPr>
                <w:rFonts w:cs="宋体" w:hint="eastAsia"/>
                <w:color w:val="000000"/>
                <w:kern w:val="0"/>
                <w:sz w:val="24"/>
                <w:szCs w:val="24"/>
              </w:rPr>
              <w:t>大学生心理健康教育与咨询中心</w:t>
            </w:r>
            <w:r w:rsidRPr="00AA18EC">
              <w:rPr>
                <w:rFonts w:cs="宋体"/>
                <w:color w:val="000000"/>
                <w:kern w:val="0"/>
                <w:sz w:val="24"/>
                <w:szCs w:val="24"/>
              </w:rPr>
              <w:t xml:space="preserve">                        </w:t>
            </w:r>
            <w:r w:rsidRPr="00AA18EC">
              <w:rPr>
                <w:rFonts w:cs="宋体" w:hint="eastAsia"/>
                <w:color w:val="000000"/>
                <w:kern w:val="0"/>
                <w:sz w:val="24"/>
                <w:szCs w:val="24"/>
              </w:rPr>
              <w:t>学生心理工作站</w:t>
            </w:r>
            <w:r w:rsidRPr="00AA18EC">
              <w:rPr>
                <w:rFonts w:cs="宋体"/>
                <w:color w:val="000000"/>
                <w:kern w:val="0"/>
                <w:sz w:val="24"/>
                <w:szCs w:val="24"/>
              </w:rPr>
              <w:t xml:space="preserve">                                        2018.09.01</w:t>
            </w:r>
          </w:p>
        </w:tc>
      </w:tr>
      <w:tr w:rsidR="008B3BA2" w:rsidRPr="00ED050B" w:rsidTr="00AA18EC">
        <w:trPr>
          <w:trHeight w:val="52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2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B3BA2" w:rsidRPr="00ED050B" w:rsidTr="00AA18EC">
        <w:trPr>
          <w:trHeight w:val="53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2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3BA2" w:rsidRPr="00AA18EC" w:rsidRDefault="008B3BA2" w:rsidP="00AA18EC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8B3BA2" w:rsidRDefault="008B3BA2"/>
    <w:sectPr w:rsidR="008B3BA2" w:rsidSect="007B03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Ykx8E0gnnDKpfMcp6Fxr7al9i1s=" w:salt="edT5MEX+ItYrCiRqQMWfM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E18"/>
    <w:rsid w:val="00021BE0"/>
    <w:rsid w:val="001E0E18"/>
    <w:rsid w:val="002B0731"/>
    <w:rsid w:val="003265BB"/>
    <w:rsid w:val="007B03F8"/>
    <w:rsid w:val="008B3BA2"/>
    <w:rsid w:val="00AA18EC"/>
    <w:rsid w:val="00B859B9"/>
    <w:rsid w:val="00E65778"/>
    <w:rsid w:val="00ED050B"/>
    <w:rsid w:val="00FC2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3F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789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4</Pages>
  <Words>285</Words>
  <Characters>1625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凯元 顾</dc:creator>
  <cp:keywords/>
  <dc:description/>
  <cp:lastModifiedBy>X</cp:lastModifiedBy>
  <cp:revision>5</cp:revision>
  <dcterms:created xsi:type="dcterms:W3CDTF">2018-09-01T13:57:00Z</dcterms:created>
  <dcterms:modified xsi:type="dcterms:W3CDTF">2018-09-11T02:51:00Z</dcterms:modified>
</cp:coreProperties>
</file>