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5CA" w:rsidRPr="002E4FFD" w:rsidRDefault="001555CA">
      <w:pPr>
        <w:rPr>
          <w:b/>
          <w:bCs/>
          <w:sz w:val="44"/>
          <w:szCs w:val="44"/>
        </w:rPr>
      </w:pPr>
      <w:r>
        <w:t xml:space="preserve">            </w:t>
      </w:r>
      <w:r w:rsidRPr="002E4FFD">
        <w:rPr>
          <w:sz w:val="44"/>
          <w:szCs w:val="44"/>
        </w:rPr>
        <w:t>2017</w:t>
      </w:r>
      <w:r w:rsidRPr="002E4FFD">
        <w:rPr>
          <w:rFonts w:hint="eastAsia"/>
          <w:sz w:val="44"/>
          <w:szCs w:val="44"/>
        </w:rPr>
        <w:t>山西省学生运动舞蹈总决赛</w:t>
      </w:r>
    </w:p>
    <w:p w:rsidR="001555CA" w:rsidRDefault="001555CA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尊敬的相关领导：</w:t>
      </w:r>
    </w:p>
    <w:p w:rsidR="001555CA" w:rsidRDefault="001555CA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我校运动舞蹈爱好者于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月在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山西省学生运动舞蹈总决赛中，荣获“普通高校组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体育舞蹈（小集体）一等奖”，部分成员获得“大学组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体育舞蹈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女子单人赛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华尔兹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第一名”，“普通高校组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体育舞蹈（女子单人探戈）第一名”等。</w:t>
      </w:r>
    </w:p>
    <w:p w:rsidR="001555CA" w:rsidRDefault="001555CA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具体成员获奖名单如下：</w:t>
      </w:r>
    </w:p>
    <w:p w:rsidR="001555CA" w:rsidRDefault="001555CA">
      <w:pPr>
        <w:ind w:firstLine="560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page" w:tblpX="922" w:tblpY="483"/>
        <w:tblOverlap w:val="never"/>
        <w:tblW w:w="10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5"/>
        <w:gridCol w:w="1825"/>
        <w:gridCol w:w="1736"/>
        <w:gridCol w:w="1104"/>
        <w:gridCol w:w="1421"/>
        <w:gridCol w:w="3754"/>
      </w:tblGrid>
      <w:tr w:rsidR="001555CA" w:rsidRPr="004C44B6" w:rsidTr="004C44B6"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182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所获奖项</w:t>
            </w:r>
          </w:p>
        </w:tc>
      </w:tr>
      <w:tr w:rsidR="001555CA" w:rsidRPr="004C44B6" w:rsidTr="004C44B6">
        <w:trPr>
          <w:trHeight w:val="702"/>
        </w:trPr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</w:t>
            </w:r>
          </w:p>
        </w:tc>
        <w:tc>
          <w:tcPr>
            <w:tcW w:w="1825" w:type="dxa"/>
            <w:vMerge w:val="restart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制药与食品工程学院</w:t>
            </w: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生制</w:t>
            </w:r>
            <w:r w:rsidRPr="004C44B6">
              <w:rPr>
                <w:sz w:val="28"/>
                <w:szCs w:val="28"/>
              </w:rPr>
              <w:t>2</w:t>
            </w:r>
            <w:r w:rsidRPr="004C44B6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史林融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15220624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普通高校组体育舞蹈（女子单人探戈）第三名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普通高校组体育舞蹈（女子单人华尔兹）第一名</w:t>
            </w:r>
          </w:p>
        </w:tc>
      </w:tr>
      <w:tr w:rsidR="001555CA" w:rsidRPr="004C44B6" w:rsidTr="004C44B6"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2</w:t>
            </w:r>
          </w:p>
        </w:tc>
        <w:tc>
          <w:tcPr>
            <w:tcW w:w="1825" w:type="dxa"/>
            <w:vMerge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生制</w:t>
            </w:r>
            <w:r w:rsidRPr="004C44B6">
              <w:rPr>
                <w:sz w:val="28"/>
                <w:szCs w:val="28"/>
              </w:rPr>
              <w:t>2</w:t>
            </w:r>
            <w:r w:rsidRPr="004C44B6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王彩羽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15220629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</w:tc>
      </w:tr>
      <w:tr w:rsidR="001555CA" w:rsidRPr="004C44B6" w:rsidTr="004C44B6"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3</w:t>
            </w:r>
          </w:p>
        </w:tc>
        <w:tc>
          <w:tcPr>
            <w:tcW w:w="1825" w:type="dxa"/>
            <w:vMerge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生制</w:t>
            </w:r>
            <w:r w:rsidRPr="004C44B6">
              <w:rPr>
                <w:sz w:val="28"/>
                <w:szCs w:val="28"/>
              </w:rPr>
              <w:t>1</w:t>
            </w:r>
            <w:r w:rsidRPr="004C44B6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李丹阳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15220515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体育舞蹈（个人赛华尔兹）第二名</w:t>
            </w:r>
          </w:p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15"/>
                <w:szCs w:val="15"/>
              </w:rPr>
              <w:t>大学组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体育舞蹈（个人赛探戈）第一名</w:t>
            </w:r>
          </w:p>
        </w:tc>
      </w:tr>
      <w:tr w:rsidR="001555CA" w:rsidRPr="004C44B6" w:rsidTr="004C44B6"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4</w:t>
            </w:r>
          </w:p>
        </w:tc>
        <w:tc>
          <w:tcPr>
            <w:tcW w:w="1825" w:type="dxa"/>
            <w:vMerge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制药</w:t>
            </w:r>
            <w:r w:rsidRPr="004C44B6">
              <w:rPr>
                <w:sz w:val="28"/>
                <w:szCs w:val="28"/>
              </w:rPr>
              <w:t>2</w:t>
            </w:r>
            <w:r w:rsidRPr="004C44B6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车诗莹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15220201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普通高校组体育舞蹈（女子单人探戈）第二名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体育舞蹈（个人赛华尔兹）第一名</w:t>
            </w:r>
          </w:p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15"/>
                <w:szCs w:val="15"/>
              </w:rPr>
              <w:t>大学组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体育舞蹈（个人赛探戈）第二名</w:t>
            </w:r>
          </w:p>
        </w:tc>
      </w:tr>
      <w:tr w:rsidR="001555CA" w:rsidRPr="004C44B6" w:rsidTr="004C44B6"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5</w:t>
            </w:r>
          </w:p>
        </w:tc>
        <w:tc>
          <w:tcPr>
            <w:tcW w:w="1825" w:type="dxa"/>
            <w:vMerge w:val="restart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中医临床学院</w:t>
            </w: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中医</w:t>
            </w:r>
            <w:r w:rsidRPr="004C44B6">
              <w:rPr>
                <w:sz w:val="28"/>
                <w:szCs w:val="28"/>
              </w:rPr>
              <w:t>1</w:t>
            </w:r>
            <w:r w:rsidRPr="004C44B6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马若乾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15020126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普通高校组体育舞蹈（女子单人华尔兹）第二名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体育舞蹈（个人赛华尔兹）第二名</w:t>
            </w:r>
          </w:p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15"/>
                <w:szCs w:val="15"/>
              </w:rPr>
              <w:t>大学组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体育舞蹈（个人赛探戈）第一名</w:t>
            </w:r>
          </w:p>
        </w:tc>
      </w:tr>
      <w:tr w:rsidR="001555CA" w:rsidRPr="004C44B6" w:rsidTr="004C44B6">
        <w:trPr>
          <w:trHeight w:val="1172"/>
        </w:trPr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6</w:t>
            </w:r>
          </w:p>
        </w:tc>
        <w:tc>
          <w:tcPr>
            <w:tcW w:w="1825" w:type="dxa"/>
            <w:vMerge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中医</w:t>
            </w:r>
            <w:r w:rsidRPr="004C44B6">
              <w:rPr>
                <w:sz w:val="28"/>
                <w:szCs w:val="28"/>
              </w:rPr>
              <w:t>1</w:t>
            </w:r>
            <w:r w:rsidRPr="004C44B6">
              <w:rPr>
                <w:rFonts w:hint="eastAsia"/>
                <w:sz w:val="28"/>
                <w:szCs w:val="28"/>
              </w:rPr>
              <w:t>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张鸽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15020143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普通高校组体育舞蹈（女子单人探戈）第一名</w:t>
            </w:r>
          </w:p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普通高校组体育舞蹈（女子单人华尔兹）第三名</w:t>
            </w:r>
          </w:p>
        </w:tc>
      </w:tr>
      <w:tr w:rsidR="001555CA" w:rsidRPr="004C44B6" w:rsidTr="004C44B6"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7</w:t>
            </w:r>
          </w:p>
        </w:tc>
        <w:tc>
          <w:tcPr>
            <w:tcW w:w="182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中药学院</w:t>
            </w: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临床中药班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靳甜甜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15040416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</w:tc>
      </w:tr>
      <w:tr w:rsidR="001555CA" w:rsidRPr="004C44B6" w:rsidTr="004C44B6">
        <w:tc>
          <w:tcPr>
            <w:tcW w:w="101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8</w:t>
            </w:r>
          </w:p>
        </w:tc>
        <w:tc>
          <w:tcPr>
            <w:tcW w:w="1825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针灸推拿学院</w:t>
            </w:r>
          </w:p>
        </w:tc>
        <w:tc>
          <w:tcPr>
            <w:tcW w:w="1736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</w:t>
            </w:r>
            <w:r w:rsidRPr="004C44B6">
              <w:rPr>
                <w:rFonts w:hint="eastAsia"/>
                <w:sz w:val="28"/>
                <w:szCs w:val="28"/>
              </w:rPr>
              <w:t>针推班</w:t>
            </w:r>
          </w:p>
        </w:tc>
        <w:tc>
          <w:tcPr>
            <w:tcW w:w="1104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rFonts w:hint="eastAsia"/>
                <w:sz w:val="28"/>
                <w:szCs w:val="28"/>
              </w:rPr>
              <w:t>刘增华</w:t>
            </w:r>
          </w:p>
        </w:tc>
        <w:tc>
          <w:tcPr>
            <w:tcW w:w="1421" w:type="dxa"/>
          </w:tcPr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  <w:r w:rsidRPr="004C44B6">
              <w:rPr>
                <w:sz w:val="28"/>
                <w:szCs w:val="28"/>
              </w:rPr>
              <w:t>15030120</w:t>
            </w:r>
          </w:p>
        </w:tc>
        <w:tc>
          <w:tcPr>
            <w:tcW w:w="3754" w:type="dxa"/>
          </w:tcPr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体育舞蹈（小集体）一等奖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普通高校组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体育舞蹈（个人赛华尔兹）第一名</w:t>
            </w:r>
          </w:p>
          <w:p w:rsidR="001555CA" w:rsidRPr="004C44B6" w:rsidRDefault="001555CA" w:rsidP="004C44B6">
            <w:pPr>
              <w:jc w:val="center"/>
              <w:rPr>
                <w:sz w:val="15"/>
                <w:szCs w:val="15"/>
              </w:rPr>
            </w:pPr>
            <w:r w:rsidRPr="004C44B6">
              <w:rPr>
                <w:rFonts w:hint="eastAsia"/>
                <w:sz w:val="15"/>
                <w:szCs w:val="15"/>
              </w:rPr>
              <w:t>大学组</w:t>
            </w:r>
            <w:r w:rsidRPr="004C44B6">
              <w:rPr>
                <w:sz w:val="15"/>
                <w:szCs w:val="15"/>
              </w:rPr>
              <w:t xml:space="preserve"> </w:t>
            </w:r>
            <w:r w:rsidRPr="004C44B6">
              <w:rPr>
                <w:rFonts w:hint="eastAsia"/>
                <w:sz w:val="15"/>
                <w:szCs w:val="15"/>
              </w:rPr>
              <w:t>体育舞蹈（个人赛探戈）第二名</w:t>
            </w:r>
          </w:p>
          <w:p w:rsidR="001555CA" w:rsidRPr="004C44B6" w:rsidRDefault="001555CA" w:rsidP="004C44B6">
            <w:pPr>
              <w:jc w:val="center"/>
              <w:rPr>
                <w:sz w:val="28"/>
                <w:szCs w:val="28"/>
              </w:rPr>
            </w:pPr>
          </w:p>
        </w:tc>
      </w:tr>
    </w:tbl>
    <w:p w:rsidR="001555CA" w:rsidRDefault="001555CA">
      <w:pPr>
        <w:ind w:firstLine="560"/>
        <w:jc w:val="center"/>
        <w:rPr>
          <w:sz w:val="28"/>
          <w:szCs w:val="28"/>
        </w:rPr>
      </w:pPr>
    </w:p>
    <w:p w:rsidR="001555CA" w:rsidRDefault="001555CA">
      <w:pPr>
        <w:ind w:firstLine="560"/>
        <w:jc w:val="center"/>
        <w:rPr>
          <w:sz w:val="28"/>
          <w:szCs w:val="28"/>
        </w:rPr>
      </w:pPr>
    </w:p>
    <w:p w:rsidR="001555CA" w:rsidRDefault="001555CA">
      <w:pPr>
        <w:ind w:firstLine="560"/>
        <w:jc w:val="center"/>
        <w:rPr>
          <w:sz w:val="28"/>
          <w:szCs w:val="28"/>
        </w:rPr>
      </w:pPr>
    </w:p>
    <w:p w:rsidR="001555CA" w:rsidRDefault="001555CA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</w:t>
      </w:r>
    </w:p>
    <w:p w:rsidR="001555CA" w:rsidRDefault="001555CA">
      <w:pPr>
        <w:ind w:firstLine="56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校体育部</w:t>
      </w:r>
    </w:p>
    <w:p w:rsidR="001555CA" w:rsidRDefault="001555CA">
      <w:pPr>
        <w:ind w:firstLine="5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2017</w:t>
      </w:r>
      <w:r>
        <w:rPr>
          <w:rFonts w:hint="eastAsia"/>
          <w:b/>
          <w:bCs/>
          <w:sz w:val="28"/>
          <w:szCs w:val="28"/>
        </w:rPr>
        <w:t>年</w:t>
      </w:r>
      <w:r>
        <w:rPr>
          <w:b/>
          <w:bCs/>
          <w:sz w:val="28"/>
          <w:szCs w:val="28"/>
        </w:rPr>
        <w:t>9</w:t>
      </w:r>
      <w:r>
        <w:rPr>
          <w:rFonts w:hint="eastAsia"/>
          <w:b/>
          <w:bCs/>
          <w:sz w:val="28"/>
          <w:szCs w:val="28"/>
        </w:rPr>
        <w:t>月</w:t>
      </w:r>
    </w:p>
    <w:sectPr w:rsidR="001555CA" w:rsidSect="00F05E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t++Tez60tyvZGHs9JdBtSbUkwQc=" w:salt="ctxEITxan/v93iks5TJQe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64717BC"/>
    <w:rsid w:val="001555CA"/>
    <w:rsid w:val="002E4FFD"/>
    <w:rsid w:val="004C44B6"/>
    <w:rsid w:val="009C5115"/>
    <w:rsid w:val="00F05EC2"/>
    <w:rsid w:val="07B91FF7"/>
    <w:rsid w:val="184E0EDC"/>
    <w:rsid w:val="25DB18DA"/>
    <w:rsid w:val="300542C1"/>
    <w:rsid w:val="39A27EBF"/>
    <w:rsid w:val="40EE2871"/>
    <w:rsid w:val="464717BC"/>
    <w:rsid w:val="477F2EE0"/>
    <w:rsid w:val="4E93513E"/>
    <w:rsid w:val="57291391"/>
    <w:rsid w:val="6A7A7324"/>
    <w:rsid w:val="6F030B18"/>
    <w:rsid w:val="79394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EC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05EC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142</Words>
  <Characters>815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2</cp:revision>
  <dcterms:created xsi:type="dcterms:W3CDTF">2017-09-18T14:59:00Z</dcterms:created>
  <dcterms:modified xsi:type="dcterms:W3CDTF">2017-09-22T09:53:00Z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