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B8B" w:rsidRDefault="00B36B8B">
      <w:pPr>
        <w:jc w:val="center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/>
          <w:b/>
          <w:bCs/>
          <w:sz w:val="36"/>
          <w:szCs w:val="36"/>
        </w:rPr>
        <w:t>"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学宪法讲宪法</w:t>
      </w:r>
      <w:r>
        <w:rPr>
          <w:rFonts w:ascii="黑体" w:eastAsia="黑体" w:hAnsi="黑体" w:cs="黑体"/>
          <w:b/>
          <w:bCs/>
          <w:sz w:val="36"/>
          <w:szCs w:val="36"/>
        </w:rPr>
        <w:t>"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主题演讲比赛</w:t>
      </w:r>
    </w:p>
    <w:p w:rsidR="00B36B8B" w:rsidRDefault="00B36B8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获得优秀奖，获奖名单如下</w:t>
      </w:r>
      <w:r>
        <w:rPr>
          <w:sz w:val="28"/>
          <w:szCs w:val="28"/>
        </w:rPr>
        <w:t>:</w:t>
      </w:r>
    </w:p>
    <w:p w:rsidR="00B36B8B" w:rsidRDefault="00B36B8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徐佩馨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医药管理学院</w:t>
      </w:r>
      <w:r>
        <w:rPr>
          <w:sz w:val="28"/>
          <w:szCs w:val="28"/>
        </w:rPr>
        <w:t xml:space="preserve">        15</w:t>
      </w:r>
      <w:r>
        <w:rPr>
          <w:rFonts w:hint="eastAsia"/>
          <w:sz w:val="28"/>
          <w:szCs w:val="28"/>
        </w:rPr>
        <w:t>级市场营销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1.5</w:t>
      </w:r>
      <w:r>
        <w:rPr>
          <w:rFonts w:hint="eastAsia"/>
          <w:sz w:val="28"/>
          <w:szCs w:val="28"/>
        </w:rPr>
        <w:t>分</w:t>
      </w:r>
    </w:p>
    <w:p w:rsidR="00B36B8B" w:rsidRDefault="00B36B8B"/>
    <w:p w:rsidR="00B36B8B" w:rsidRDefault="00B36B8B"/>
    <w:p w:rsidR="00B36B8B" w:rsidRDefault="00B36B8B"/>
    <w:p w:rsidR="00B36B8B" w:rsidRDefault="00B36B8B"/>
    <w:p w:rsidR="00B36B8B" w:rsidRDefault="00B36B8B"/>
    <w:p w:rsidR="00B36B8B" w:rsidRDefault="00B36B8B">
      <w:bookmarkStart w:id="0" w:name="_GoBack"/>
      <w:bookmarkEnd w:id="0"/>
    </w:p>
    <w:p w:rsidR="00B36B8B" w:rsidRDefault="00B36B8B"/>
    <w:p w:rsidR="00B36B8B" w:rsidRDefault="00B36B8B">
      <w:pPr>
        <w:jc w:val="right"/>
        <w:rPr>
          <w:rFonts w:ascii="??_GB2312" w:eastAsia="Times New Roman" w:hAnsi="??_GB2312" w:cs="??_GB2312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共青团山西中医药大学委员会</w:t>
      </w:r>
    </w:p>
    <w:p w:rsidR="00B36B8B" w:rsidRDefault="00B36B8B">
      <w:pPr>
        <w:jc w:val="left"/>
      </w:pPr>
      <w:r>
        <w:rPr>
          <w:rFonts w:ascii="??_GB2312" w:eastAsia="Times New Roman" w:hAnsi="??_GB2312" w:cs="??_GB2312"/>
          <w:bCs/>
          <w:sz w:val="32"/>
          <w:szCs w:val="32"/>
        </w:rPr>
        <w:t xml:space="preserve">                             </w:t>
      </w:r>
      <w:r>
        <w:rPr>
          <w:rFonts w:ascii="??_GB2312" w:eastAsia="Times New Roman" w:hAnsi="??_GB2312" w:cs="??_GB2312"/>
          <w:bCs/>
          <w:color w:val="FF0000"/>
          <w:sz w:val="32"/>
          <w:szCs w:val="32"/>
        </w:rPr>
        <w:t xml:space="preserve">   </w:t>
      </w:r>
      <w:r>
        <w:rPr>
          <w:rFonts w:ascii="宋体" w:hAnsi="宋体" w:cs="宋体" w:hint="eastAsia"/>
          <w:bCs/>
          <w:color w:val="000000"/>
          <w:sz w:val="32"/>
          <w:szCs w:val="32"/>
        </w:rPr>
        <w:t>二零一七年九月</w:t>
      </w:r>
    </w:p>
    <w:p w:rsidR="00B36B8B" w:rsidRDefault="00B36B8B"/>
    <w:sectPr w:rsidR="00B36B8B" w:rsidSect="001123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um"/>
    <w:panose1 w:val="02010609060101010101"/>
    <w:charset w:val="86"/>
    <w:family w:val="modern"/>
    <w:notTrueType/>
    <w:pitch w:val="fixed"/>
    <w:sig w:usb0="00000003" w:usb1="080E0000" w:usb2="00000010" w:usb3="00000000" w:csb0="00040001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sjTDwKPEJ8EovD/h2LbEkIxpidA=" w:salt="KvjtN4XFU/RtDAnWs3CUVQ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B925685"/>
    <w:rsid w:val="00037CB0"/>
    <w:rsid w:val="00112357"/>
    <w:rsid w:val="003A254D"/>
    <w:rsid w:val="007F0C75"/>
    <w:rsid w:val="00B36B8B"/>
    <w:rsid w:val="2B925685"/>
    <w:rsid w:val="416E1D54"/>
    <w:rsid w:val="61583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357"/>
    <w:pPr>
      <w:widowControl w:val="0"/>
      <w:jc w:val="both"/>
    </w:pPr>
    <w:rPr>
      <w:rFonts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19</Words>
  <Characters>111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</cp:lastModifiedBy>
  <cp:revision>2</cp:revision>
  <dcterms:created xsi:type="dcterms:W3CDTF">2017-09-20T03:40:00Z</dcterms:created>
  <dcterms:modified xsi:type="dcterms:W3CDTF">2017-09-22T11:01:00Z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