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2F" w:rsidRDefault="0071292F"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t>《新中医青年》文学版</w:t>
      </w:r>
      <w:r>
        <w:rPr>
          <w:sz w:val="48"/>
          <w:szCs w:val="48"/>
        </w:rPr>
        <w:t>72</w:t>
      </w:r>
      <w:r>
        <w:rPr>
          <w:rFonts w:hint="eastAsia"/>
          <w:sz w:val="48"/>
          <w:szCs w:val="48"/>
        </w:rPr>
        <w:t>期杂志加分</w:t>
      </w:r>
    </w:p>
    <w:p w:rsidR="0071292F" w:rsidRDefault="0071292F">
      <w:pPr>
        <w:rPr>
          <w:sz w:val="48"/>
          <w:szCs w:val="48"/>
        </w:rPr>
      </w:pP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2410"/>
        <w:gridCol w:w="1433"/>
        <w:gridCol w:w="3812"/>
        <w:gridCol w:w="1025"/>
      </w:tblGrid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加分项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分数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官媛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ascii="-apple-system" w:eastAsia="Times New Roman" w:hAnsi="-apple-system" w:cs="-apple-system"/>
                <w:color w:val="444444"/>
                <w:kern w:val="0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color w:val="444444"/>
                <w:kern w:val="0"/>
                <w:sz w:val="24"/>
                <w:szCs w:val="24"/>
              </w:rPr>
              <w:t>护理</w:t>
            </w:r>
            <w:r w:rsidRPr="0006608B">
              <w:rPr>
                <w:rFonts w:ascii="-apple-system" w:eastAsia="Times New Roman" w:hAnsi="-apple-system" w:cs="-apple-system"/>
                <w:color w:val="444444"/>
                <w:kern w:val="0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color w:val="444444"/>
                <w:kern w:val="0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15050305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樊笼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徐启佳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级中医实验班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15180124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风从远方来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段培培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级中医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16020105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寒风几许只为你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</w:p>
        </w:tc>
      </w:tr>
      <w:tr w:rsidR="0071292F" w:rsidRPr="0006608B" w:rsidTr="0006608B">
        <w:trPr>
          <w:trHeight w:hRule="exact" w:val="639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步雨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级护理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15050101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青春如风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人生若只如初见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李新爱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15220317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时间的印记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白玖绘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级护理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16060101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遗失的美好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619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唐婷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级中西医实验班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15180315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渡口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爱上一座城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高晋文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级中医实验班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别了，旧时光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张娟娟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级中医二班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从我们的青春路过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焦洋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级中医实验班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16180110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猫的记忆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陈慕婉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级针推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16030304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致南方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王惠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级涉外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16060624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别了，少年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任彦蓉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级针灸推拿一班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14030125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青春里曾经等待你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史林融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级生物制药二班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15220624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目送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李梓荣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级中医</w:t>
            </w:r>
            <w:r w:rsidRPr="0006608B">
              <w:rPr>
                <w:sz w:val="24"/>
                <w:szCs w:val="24"/>
              </w:rPr>
              <w:t xml:space="preserve"> 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15020122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惟愿君安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王泽鹏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级中药实验班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15040234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左手绾青丝，右手挽白发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639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许春儿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15050334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姥姥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不眠不休的从前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吴越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级中药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16050130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别了，旧时光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苏晓娟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中药实验班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06608B">
              <w:rPr>
                <w:rFonts w:ascii="宋体" w:hAnsi="宋体" w:cs="宋体"/>
                <w:kern w:val="0"/>
                <w:sz w:val="24"/>
                <w:szCs w:val="24"/>
              </w:rPr>
              <w:t>15040222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嗨，姑娘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韩鸳鹍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级中医实验班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16180105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可否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林昱孜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生制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06608B">
              <w:rPr>
                <w:rFonts w:ascii="宋体" w:hAnsi="宋体" w:cs="宋体"/>
                <w:kern w:val="0"/>
                <w:sz w:val="24"/>
                <w:szCs w:val="24"/>
              </w:rPr>
              <w:t>15040222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若汝盼兮，秋兮汝兮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626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杨晓花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16080133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心动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孤独无声，且听风吟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修文璟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康复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16030531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待君归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张瑞荣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16080141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致金木</w:t>
            </w:r>
            <w:r w:rsidRPr="0006608B">
              <w:rPr>
                <w:sz w:val="24"/>
                <w:szCs w:val="24"/>
              </w:rPr>
              <w:t>——</w:t>
            </w:r>
            <w:r w:rsidRPr="0006608B">
              <w:rPr>
                <w:rFonts w:hint="eastAsia"/>
                <w:sz w:val="24"/>
                <w:szCs w:val="24"/>
              </w:rPr>
              <w:t>我永远的王</w:t>
            </w:r>
            <w:r w:rsidRPr="0006608B">
              <w:rPr>
                <w:sz w:val="24"/>
                <w:szCs w:val="24"/>
              </w:rPr>
              <w:t>}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694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李佳乐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级制药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15220312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林宥嘉</w:t>
            </w:r>
            <w:r w:rsidRPr="0006608B">
              <w:rPr>
                <w:sz w:val="24"/>
                <w:szCs w:val="24"/>
              </w:rPr>
              <w:t>——</w:t>
            </w:r>
            <w:r w:rsidRPr="0006608B">
              <w:rPr>
                <w:rFonts w:hint="eastAsia"/>
                <w:sz w:val="24"/>
                <w:szCs w:val="24"/>
              </w:rPr>
              <w:t>一个在唱歌的“傻子”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少年，你可还记得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杨青青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级康复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15030242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遇见胡赛尼，遇见阿富汗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杨羽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生物技术班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15010142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朝花，夕拾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赖宗荣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级康复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16030411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看戏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续晨琛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15220332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你可曾嗅到书香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王燕芳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级中西医一班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14060125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若故事从头，我会爱你依旧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薄思楠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15220103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少年少年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653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宁静</w:t>
            </w:r>
            <w:r w:rsidRPr="0006608B">
              <w:rPr>
                <w:sz w:val="24"/>
                <w:szCs w:val="24"/>
              </w:rPr>
              <w:t>/</w:t>
            </w:r>
            <w:r w:rsidRPr="0006608B">
              <w:rPr>
                <w:rFonts w:hint="eastAsia"/>
                <w:sz w:val="24"/>
                <w:szCs w:val="24"/>
              </w:rPr>
              <w:t>张宁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  <w:r w:rsidRPr="0006608B">
              <w:rPr>
                <w:sz w:val="24"/>
                <w:szCs w:val="24"/>
              </w:rPr>
              <w:t>/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中医定向班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15220126/</w:t>
            </w:r>
          </w:p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15020342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编辑部说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黎萍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级市营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16070309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玲珑殇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482"/>
          <w:jc w:val="center"/>
        </w:trPr>
        <w:tc>
          <w:tcPr>
            <w:tcW w:w="1418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杨莎</w:t>
            </w:r>
          </w:p>
        </w:tc>
        <w:tc>
          <w:tcPr>
            <w:tcW w:w="2410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生物信息班</w:t>
            </w:r>
          </w:p>
        </w:tc>
        <w:tc>
          <w:tcPr>
            <w:tcW w:w="1433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15010241</w:t>
            </w:r>
          </w:p>
        </w:tc>
        <w:tc>
          <w:tcPr>
            <w:tcW w:w="3812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我在等你，所以你必须来</w:t>
            </w:r>
          </w:p>
        </w:tc>
        <w:tc>
          <w:tcPr>
            <w:tcW w:w="102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hRule="exact" w:val="653"/>
          <w:jc w:val="center"/>
        </w:trPr>
        <w:tc>
          <w:tcPr>
            <w:tcW w:w="10098" w:type="dxa"/>
            <w:gridSpan w:val="5"/>
          </w:tcPr>
          <w:p w:rsidR="0071292F" w:rsidRPr="0006608B" w:rsidRDefault="0071292F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b/>
                <w:bCs/>
                <w:sz w:val="24"/>
                <w:szCs w:val="24"/>
              </w:rPr>
              <w:t>注：此为杂志文章加分，一篇文章</w:t>
            </w:r>
            <w:r w:rsidRPr="0006608B">
              <w:rPr>
                <w:b/>
                <w:bCs/>
                <w:sz w:val="24"/>
                <w:szCs w:val="24"/>
              </w:rPr>
              <w:t>1</w:t>
            </w:r>
            <w:r w:rsidRPr="0006608B">
              <w:rPr>
                <w:rFonts w:hint="eastAsia"/>
                <w:b/>
                <w:bCs/>
                <w:sz w:val="24"/>
                <w:szCs w:val="24"/>
              </w:rPr>
              <w:t>分，总分不超过</w:t>
            </w:r>
            <w:r w:rsidRPr="0006608B">
              <w:rPr>
                <w:b/>
                <w:bCs/>
                <w:sz w:val="24"/>
                <w:szCs w:val="24"/>
              </w:rPr>
              <w:t>4</w:t>
            </w:r>
            <w:r w:rsidRPr="0006608B">
              <w:rPr>
                <w:rFonts w:hint="eastAsia"/>
                <w:b/>
                <w:bCs/>
                <w:sz w:val="24"/>
                <w:szCs w:val="24"/>
              </w:rPr>
              <w:t>分。该活动解释权归《新中医青年》编辑部文学组所有。</w:t>
            </w:r>
          </w:p>
        </w:tc>
      </w:tr>
    </w:tbl>
    <w:p w:rsidR="0071292F" w:rsidRDefault="0071292F">
      <w:pPr>
        <w:rPr>
          <w:b/>
          <w:sz w:val="30"/>
          <w:szCs w:val="30"/>
        </w:rPr>
      </w:pPr>
    </w:p>
    <w:p w:rsidR="0071292F" w:rsidRDefault="0071292F">
      <w:pPr>
        <w:rPr>
          <w:b/>
          <w:sz w:val="30"/>
          <w:szCs w:val="30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4"/>
        <w:gridCol w:w="1704"/>
        <w:gridCol w:w="1704"/>
        <w:gridCol w:w="1705"/>
        <w:gridCol w:w="1705"/>
      </w:tblGrid>
      <w:tr w:rsidR="0071292F" w:rsidRPr="0006608B" w:rsidTr="0006608B">
        <w:tc>
          <w:tcPr>
            <w:tcW w:w="8522" w:type="dxa"/>
            <w:gridSpan w:val="5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hint="eastAsia"/>
                <w:b/>
                <w:sz w:val="44"/>
                <w:szCs w:val="44"/>
              </w:rPr>
              <w:t>文学版</w:t>
            </w:r>
            <w:r w:rsidRPr="0006608B">
              <w:rPr>
                <w:b/>
                <w:sz w:val="44"/>
                <w:szCs w:val="44"/>
              </w:rPr>
              <w:t>72</w:t>
            </w:r>
            <w:r w:rsidRPr="0006608B">
              <w:rPr>
                <w:rFonts w:hint="eastAsia"/>
                <w:b/>
                <w:sz w:val="44"/>
                <w:szCs w:val="44"/>
              </w:rPr>
              <w:t>期杂志征文获奖加分</w:t>
            </w:r>
          </w:p>
        </w:tc>
      </w:tr>
      <w:tr w:rsidR="0071292F" w:rsidRPr="0006608B" w:rsidTr="0006608B">
        <w:tc>
          <w:tcPr>
            <w:tcW w:w="1704" w:type="dxa"/>
          </w:tcPr>
          <w:p w:rsidR="0071292F" w:rsidRPr="0006608B" w:rsidRDefault="0071292F">
            <w:pPr>
              <w:rPr>
                <w:b/>
                <w:bCs/>
                <w:sz w:val="30"/>
                <w:szCs w:val="30"/>
              </w:rPr>
            </w:pPr>
            <w:r w:rsidRPr="0006608B">
              <w:rPr>
                <w:rFonts w:hint="eastAsia"/>
                <w:b/>
                <w:bCs/>
                <w:sz w:val="30"/>
                <w:szCs w:val="30"/>
              </w:rPr>
              <w:t>奖项</w:t>
            </w:r>
          </w:p>
        </w:tc>
        <w:tc>
          <w:tcPr>
            <w:tcW w:w="1704" w:type="dxa"/>
          </w:tcPr>
          <w:p w:rsidR="0071292F" w:rsidRPr="0006608B" w:rsidRDefault="0071292F">
            <w:pPr>
              <w:rPr>
                <w:b/>
                <w:bCs/>
                <w:sz w:val="30"/>
                <w:szCs w:val="30"/>
              </w:rPr>
            </w:pPr>
            <w:r w:rsidRPr="0006608B">
              <w:rPr>
                <w:rFonts w:hint="eastAsia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1704" w:type="dxa"/>
          </w:tcPr>
          <w:p w:rsidR="0071292F" w:rsidRPr="0006608B" w:rsidRDefault="0071292F">
            <w:pPr>
              <w:rPr>
                <w:b/>
                <w:bCs/>
                <w:sz w:val="30"/>
                <w:szCs w:val="30"/>
              </w:rPr>
            </w:pPr>
            <w:r w:rsidRPr="0006608B">
              <w:rPr>
                <w:rFonts w:hint="eastAsia"/>
                <w:b/>
                <w:bCs/>
                <w:sz w:val="30"/>
                <w:szCs w:val="30"/>
              </w:rPr>
              <w:t>班级</w:t>
            </w:r>
          </w:p>
        </w:tc>
        <w:tc>
          <w:tcPr>
            <w:tcW w:w="1705" w:type="dxa"/>
          </w:tcPr>
          <w:p w:rsidR="0071292F" w:rsidRPr="0006608B" w:rsidRDefault="0071292F">
            <w:pPr>
              <w:rPr>
                <w:b/>
                <w:bCs/>
                <w:sz w:val="30"/>
                <w:szCs w:val="30"/>
              </w:rPr>
            </w:pPr>
            <w:r w:rsidRPr="0006608B">
              <w:rPr>
                <w:rFonts w:hint="eastAsia"/>
                <w:b/>
                <w:bCs/>
                <w:sz w:val="30"/>
                <w:szCs w:val="30"/>
              </w:rPr>
              <w:t>学号</w:t>
            </w:r>
          </w:p>
        </w:tc>
        <w:tc>
          <w:tcPr>
            <w:tcW w:w="1705" w:type="dxa"/>
          </w:tcPr>
          <w:p w:rsidR="0071292F" w:rsidRPr="0006608B" w:rsidRDefault="0071292F">
            <w:pPr>
              <w:rPr>
                <w:b/>
                <w:bCs/>
                <w:sz w:val="30"/>
                <w:szCs w:val="30"/>
              </w:rPr>
            </w:pPr>
            <w:r w:rsidRPr="0006608B">
              <w:rPr>
                <w:rFonts w:hint="eastAsia"/>
                <w:b/>
                <w:bCs/>
                <w:sz w:val="30"/>
                <w:szCs w:val="30"/>
              </w:rPr>
              <w:t>分数</w:t>
            </w:r>
          </w:p>
        </w:tc>
      </w:tr>
      <w:tr w:rsidR="0071292F" w:rsidRPr="0006608B" w:rsidTr="0006608B"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一等奖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王燕芳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bCs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bCs/>
                <w:sz w:val="24"/>
                <w:szCs w:val="24"/>
              </w:rPr>
              <w:t>级中西医一班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bCs/>
                <w:sz w:val="24"/>
                <w:szCs w:val="24"/>
              </w:rPr>
              <w:t>14060125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bCs/>
                <w:sz w:val="24"/>
                <w:szCs w:val="24"/>
              </w:rPr>
              <w:t>2.5</w:t>
            </w:r>
          </w:p>
        </w:tc>
      </w:tr>
      <w:tr w:rsidR="0071292F" w:rsidRPr="0006608B" w:rsidTr="0006608B">
        <w:tc>
          <w:tcPr>
            <w:tcW w:w="1704" w:type="dxa"/>
            <w:vMerge w:val="restart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二等奖</w:t>
            </w:r>
          </w:p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徐启佳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中医实验班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15180124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</w:tr>
      <w:tr w:rsidR="0071292F" w:rsidRPr="0006608B" w:rsidTr="0006608B">
        <w:tc>
          <w:tcPr>
            <w:tcW w:w="1704" w:type="dxa"/>
            <w:vMerge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王泽鹏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中药实验班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15040234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c>
          <w:tcPr>
            <w:tcW w:w="1704" w:type="dxa"/>
            <w:vMerge w:val="restart"/>
          </w:tcPr>
          <w:p w:rsidR="0071292F" w:rsidRPr="0006608B" w:rsidRDefault="0071292F" w:rsidP="0006608B">
            <w:pPr>
              <w:pStyle w:val="Style1"/>
              <w:ind w:firstLineChars="0" w:firstLine="0"/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三等奖</w:t>
            </w:r>
          </w:p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薄思楠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15220103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1.5</w:t>
            </w:r>
          </w:p>
        </w:tc>
      </w:tr>
      <w:tr w:rsidR="0071292F" w:rsidRPr="0006608B" w:rsidTr="0006608B">
        <w:tc>
          <w:tcPr>
            <w:tcW w:w="1704" w:type="dxa"/>
            <w:vMerge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苏晓娟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中药实验班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15040222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1.5</w:t>
            </w:r>
          </w:p>
        </w:tc>
      </w:tr>
      <w:tr w:rsidR="0071292F" w:rsidRPr="0006608B" w:rsidTr="0006608B">
        <w:tc>
          <w:tcPr>
            <w:tcW w:w="1704" w:type="dxa"/>
            <w:vMerge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李梓荣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中医临床学院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15020122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1.5</w:t>
            </w:r>
          </w:p>
        </w:tc>
      </w:tr>
      <w:tr w:rsidR="0071292F" w:rsidRPr="0006608B" w:rsidTr="0006608B">
        <w:tc>
          <w:tcPr>
            <w:tcW w:w="1704" w:type="dxa"/>
            <w:vMerge w:val="restart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优秀奖</w:t>
            </w:r>
          </w:p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杨羽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生物技术班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15010142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1292F" w:rsidRPr="0006608B" w:rsidTr="0006608B">
        <w:tc>
          <w:tcPr>
            <w:tcW w:w="1704" w:type="dxa"/>
            <w:vMerge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李新爱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15220317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c>
          <w:tcPr>
            <w:tcW w:w="1704" w:type="dxa"/>
            <w:vMerge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步雨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护理一班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15050101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1292F" w:rsidRPr="0006608B" w:rsidTr="0006608B">
        <w:tc>
          <w:tcPr>
            <w:tcW w:w="1704" w:type="dxa"/>
            <w:vMerge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张娟娟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级中医二班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c>
          <w:tcPr>
            <w:tcW w:w="1704" w:type="dxa"/>
            <w:vMerge/>
          </w:tcPr>
          <w:p w:rsidR="0071292F" w:rsidRPr="0006608B" w:rsidRDefault="0071292F" w:rsidP="0006608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史林融</w:t>
            </w:r>
          </w:p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级生物制药二班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15220624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1852"/>
        </w:trPr>
        <w:tc>
          <w:tcPr>
            <w:tcW w:w="8522" w:type="dxa"/>
            <w:gridSpan w:val="5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hint="eastAsia"/>
                <w:b/>
                <w:bCs/>
                <w:sz w:val="30"/>
                <w:szCs w:val="30"/>
              </w:rPr>
              <w:t>注：征文活动获奖基础分：一等奖</w:t>
            </w:r>
            <w:r w:rsidRPr="0006608B">
              <w:rPr>
                <w:b/>
                <w:bCs/>
                <w:sz w:val="30"/>
                <w:szCs w:val="30"/>
              </w:rPr>
              <w:t>2.5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分，二等奖</w:t>
            </w:r>
            <w:r w:rsidRPr="0006608B">
              <w:rPr>
                <w:b/>
                <w:bCs/>
                <w:sz w:val="30"/>
                <w:szCs w:val="30"/>
              </w:rPr>
              <w:t>2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分，三等奖</w:t>
            </w:r>
            <w:r w:rsidRPr="0006608B">
              <w:rPr>
                <w:b/>
                <w:bCs/>
                <w:sz w:val="30"/>
                <w:szCs w:val="30"/>
              </w:rPr>
              <w:t>1.5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分，优秀奖</w:t>
            </w:r>
            <w:r w:rsidRPr="0006608B">
              <w:rPr>
                <w:b/>
                <w:bCs/>
                <w:sz w:val="30"/>
                <w:szCs w:val="30"/>
              </w:rPr>
              <w:t>1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分。获奖分数与投稿的基础分</w:t>
            </w:r>
            <w:r w:rsidRPr="0006608B">
              <w:rPr>
                <w:b/>
                <w:bCs/>
                <w:sz w:val="30"/>
                <w:szCs w:val="30"/>
              </w:rPr>
              <w:t>0.5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不重合。该活动解释权归《新中医青年》编辑部文学组所有。</w:t>
            </w:r>
          </w:p>
        </w:tc>
      </w:tr>
    </w:tbl>
    <w:p w:rsidR="0071292F" w:rsidRDefault="0071292F">
      <w:pPr>
        <w:rPr>
          <w:b/>
          <w:bCs/>
          <w:sz w:val="30"/>
          <w:szCs w:val="30"/>
        </w:rPr>
      </w:pPr>
    </w:p>
    <w:p w:rsidR="0071292F" w:rsidRDefault="0071292F">
      <w:pPr>
        <w:jc w:val="center"/>
        <w:rPr>
          <w:b/>
          <w:bCs/>
          <w:sz w:val="52"/>
          <w:szCs w:val="52"/>
        </w:rPr>
      </w:pPr>
    </w:p>
    <w:p w:rsidR="0071292F" w:rsidRDefault="0071292F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文学版</w:t>
      </w:r>
      <w:r>
        <w:rPr>
          <w:b/>
          <w:bCs/>
          <w:sz w:val="52"/>
          <w:szCs w:val="52"/>
        </w:rPr>
        <w:t>74</w:t>
      </w:r>
      <w:r>
        <w:rPr>
          <w:rFonts w:hint="eastAsia"/>
          <w:b/>
          <w:bCs/>
          <w:sz w:val="52"/>
          <w:szCs w:val="52"/>
        </w:rPr>
        <w:t>期杂志加分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7"/>
        <w:gridCol w:w="1662"/>
        <w:gridCol w:w="1853"/>
        <w:gridCol w:w="1677"/>
        <w:gridCol w:w="1663"/>
      </w:tblGrid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姓名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班级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学号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加分项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分数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许春儿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级护理</w:t>
            </w:r>
            <w:r w:rsidRPr="0006608B">
              <w:rPr>
                <w:szCs w:val="21"/>
              </w:rPr>
              <w:t>3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15050334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非去不可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屋子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2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王怡卓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级中医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06608B">
              <w:rPr>
                <w:color w:val="000000"/>
                <w:szCs w:val="21"/>
              </w:rPr>
              <w:t>16020133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技道至善，和合自然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李佳乐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级制药</w:t>
            </w:r>
            <w:r w:rsidRPr="0006608B">
              <w:rPr>
                <w:szCs w:val="21"/>
              </w:rPr>
              <w:t>3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15220312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森林世界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稻草人手记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2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彭亚丹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14</w:t>
            </w:r>
            <w:r w:rsidRPr="0006608B">
              <w:rPr>
                <w:rFonts w:hint="eastAsia"/>
                <w:szCs w:val="21"/>
              </w:rPr>
              <w:t>级中医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14020101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水中月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陈慕婉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级针推</w:t>
            </w:r>
            <w:r w:rsidRPr="0006608B">
              <w:rPr>
                <w:szCs w:val="21"/>
              </w:rPr>
              <w:t>3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16030304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昼夜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靳悄然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/>
                <w:szCs w:val="21"/>
              </w:rPr>
              <w:t>14</w:t>
            </w:r>
            <w:r w:rsidRPr="0006608B">
              <w:rPr>
                <w:rFonts w:ascii="宋体" w:hAnsi="宋体" w:cs="Arial Unicode MS" w:hint="eastAsia"/>
                <w:szCs w:val="21"/>
              </w:rPr>
              <w:t>中西医</w:t>
            </w:r>
            <w:r w:rsidRPr="0006608B">
              <w:rPr>
                <w:rFonts w:ascii="宋体" w:hAnsi="宋体" w:cs="Arial Unicode MS"/>
                <w:szCs w:val="21"/>
              </w:rPr>
              <w:t>4</w:t>
            </w:r>
            <w:r w:rsidRPr="0006608B">
              <w:rPr>
                <w:rFonts w:ascii="宋体" w:hAnsi="宋体" w:cs="Arial Unicode MS"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/>
                <w:szCs w:val="21"/>
              </w:rPr>
              <w:t>14060418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寄往夏天的一封信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吴越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级中药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16050130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等我就好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韩鸳鹍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级中医实验班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16180105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两天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徽因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漆黑的夜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3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段培培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级中医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16020105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那什么爱情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黎萍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级市营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16070309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夏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步雨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级护理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15050101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一个人的夜路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最美不过下雨天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2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白玖绘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级护理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16060101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永远的大树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宁静</w:t>
            </w:r>
            <w:r w:rsidRPr="0006608B">
              <w:rPr>
                <w:szCs w:val="21"/>
              </w:rPr>
              <w:t>/</w:t>
            </w:r>
            <w:r w:rsidRPr="0006608B">
              <w:rPr>
                <w:rFonts w:hint="eastAsia"/>
                <w:szCs w:val="21"/>
              </w:rPr>
              <w:t>张宁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制药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  <w:r w:rsidRPr="0006608B">
              <w:rPr>
                <w:szCs w:val="21"/>
              </w:rPr>
              <w:t>/15</w:t>
            </w:r>
            <w:r w:rsidRPr="0006608B">
              <w:rPr>
                <w:rFonts w:hint="eastAsia"/>
                <w:szCs w:val="21"/>
              </w:rPr>
              <w:t>中医定向班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15220126/15020342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编辑部说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王燕芳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widowControl/>
              <w:shd w:val="clear" w:color="auto" w:fill="FFFFFF"/>
              <w:spacing w:line="286" w:lineRule="atLeast"/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14</w:t>
            </w:r>
            <w:r w:rsidRPr="0006608B">
              <w:rPr>
                <w:rFonts w:hint="eastAsia"/>
                <w:szCs w:val="21"/>
              </w:rPr>
              <w:t>级中西医一班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14060125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画一个舞女，在纸上翩翩起舞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居梦瑶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级中医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15020116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居一段光阴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张瑞荣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制药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16080141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马儿，流浪和我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诗两首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2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赵彩丽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级中医定向班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15020346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我所向往的生活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张超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/>
                <w:szCs w:val="21"/>
              </w:rPr>
              <w:t>16</w:t>
            </w:r>
            <w:r w:rsidRPr="0006608B">
              <w:rPr>
                <w:rFonts w:ascii="宋体" w:hAnsi="宋体" w:cs="Arial Unicode MS" w:hint="eastAsia"/>
                <w:szCs w:val="21"/>
              </w:rPr>
              <w:t>护理</w:t>
            </w:r>
            <w:r w:rsidRPr="0006608B">
              <w:rPr>
                <w:rFonts w:ascii="宋体" w:hAnsi="宋体" w:cs="Arial Unicode MS"/>
                <w:szCs w:val="21"/>
              </w:rPr>
              <w:t>1</w:t>
            </w:r>
            <w:r w:rsidRPr="0006608B">
              <w:rPr>
                <w:rFonts w:ascii="宋体" w:hAnsi="宋体" w:cs="Arial Unicode MS"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/>
                <w:szCs w:val="21"/>
              </w:rPr>
              <w:t>16060140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 w:hint="eastAsia"/>
                <w:szCs w:val="21"/>
              </w:rPr>
              <w:t>夏复夏兮，言又言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安紫薇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/>
                <w:szCs w:val="21"/>
              </w:rPr>
              <w:t>16</w:t>
            </w:r>
            <w:r w:rsidRPr="0006608B">
              <w:rPr>
                <w:rFonts w:ascii="宋体" w:hAnsi="宋体" w:cs="Arial Unicode MS" w:hint="eastAsia"/>
                <w:szCs w:val="21"/>
              </w:rPr>
              <w:t>针推</w:t>
            </w:r>
            <w:r w:rsidRPr="0006608B">
              <w:rPr>
                <w:rFonts w:ascii="宋体" w:hAnsi="宋体" w:cs="Arial Unicode MS"/>
                <w:szCs w:val="21"/>
              </w:rPr>
              <w:t>3</w:t>
            </w:r>
            <w:r w:rsidRPr="0006608B">
              <w:rPr>
                <w:rFonts w:ascii="宋体" w:hAnsi="宋体" w:cs="Arial Unicode MS"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/>
                <w:szCs w:val="21"/>
              </w:rPr>
              <w:t>16030301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Arial Unicode MS" w:hint="eastAsia"/>
                <w:szCs w:val="21"/>
              </w:rPr>
              <w:t>再见，我们的夏天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杨晓花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制药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16080133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酒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无声告白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2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王泽鹏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级中药实验班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15040234</w:t>
            </w:r>
          </w:p>
        </w:tc>
        <w:tc>
          <w:tcPr>
            <w:tcW w:w="1677" w:type="dxa"/>
          </w:tcPr>
          <w:p w:rsidR="0071292F" w:rsidRPr="0006608B" w:rsidRDefault="0071292F">
            <w:pPr>
              <w:pStyle w:val="Heading3"/>
              <w:rPr>
                <w:b w:val="0"/>
                <w:bCs w:val="0"/>
                <w:sz w:val="21"/>
                <w:szCs w:val="21"/>
              </w:rPr>
            </w:pPr>
            <w:r w:rsidRPr="0006608B">
              <w:rPr>
                <w:rFonts w:hint="eastAsia"/>
                <w:b w:val="0"/>
                <w:bCs w:val="0"/>
                <w:sz w:val="21"/>
                <w:szCs w:val="21"/>
              </w:rPr>
              <w:t>玉天仙</w:t>
            </w:r>
            <w:r w:rsidRPr="0006608B">
              <w:rPr>
                <w:b w:val="0"/>
                <w:bCs w:val="0"/>
                <w:sz w:val="21"/>
                <w:szCs w:val="21"/>
              </w:rPr>
              <w:t>·</w:t>
            </w:r>
            <w:r w:rsidRPr="0006608B">
              <w:rPr>
                <w:rFonts w:hint="eastAsia"/>
                <w:b w:val="0"/>
                <w:bCs w:val="0"/>
                <w:sz w:val="21"/>
                <w:szCs w:val="21"/>
              </w:rPr>
              <w:t>柳絮（自度曲）</w:t>
            </w:r>
            <w:r w:rsidRPr="0006608B">
              <w:rPr>
                <w:b w:val="0"/>
                <w:bCs w:val="0"/>
                <w:sz w:val="21"/>
                <w:szCs w:val="21"/>
              </w:rPr>
              <w:t>/</w:t>
            </w:r>
            <w:r w:rsidRPr="0006608B">
              <w:rPr>
                <w:rFonts w:hint="eastAsia"/>
                <w:b w:val="0"/>
                <w:bCs w:val="0"/>
                <w:sz w:val="21"/>
                <w:szCs w:val="21"/>
              </w:rPr>
              <w:t>太常引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2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焦洋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中医实验班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16180110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小记</w:t>
            </w:r>
          </w:p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悄声无音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2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赖宗荣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级康复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16030411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大话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唐婷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级中西医实验班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15180315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素媛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王惠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</w:t>
            </w:r>
            <w:r w:rsidRPr="0006608B">
              <w:rPr>
                <w:rFonts w:hint="eastAsia"/>
                <w:szCs w:val="21"/>
              </w:rPr>
              <w:t>级涉外</w:t>
            </w:r>
            <w:r w:rsidRPr="0006608B">
              <w:rPr>
                <w:szCs w:val="21"/>
              </w:rPr>
              <w:t>2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16060624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听见暧昧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官媛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护理</w:t>
            </w:r>
            <w:r w:rsidRPr="0006608B">
              <w:rPr>
                <w:szCs w:val="21"/>
              </w:rPr>
              <w:t>3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15050305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十年后的一个早晨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张晓璐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级康复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15170244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大自然的旁观者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卫惠平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护理</w:t>
            </w:r>
            <w:r w:rsidRPr="0006608B">
              <w:rPr>
                <w:szCs w:val="21"/>
              </w:rPr>
              <w:t>3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15050331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归于平静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kern w:val="0"/>
                <w:szCs w:val="21"/>
                <w:lang/>
              </w:rPr>
            </w:pPr>
            <w:r w:rsidRPr="0006608B">
              <w:rPr>
                <w:rFonts w:hint="eastAsia"/>
                <w:szCs w:val="21"/>
              </w:rPr>
              <w:t>续晨琛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级制药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15220332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kern w:val="0"/>
                <w:szCs w:val="21"/>
                <w:lang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静夜思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c>
          <w:tcPr>
            <w:tcW w:w="1667" w:type="dxa"/>
          </w:tcPr>
          <w:p w:rsidR="0071292F" w:rsidRPr="0006608B" w:rsidRDefault="0071292F" w:rsidP="0006608B">
            <w:pPr>
              <w:jc w:val="center"/>
              <w:rPr>
                <w:rFonts w:ascii="宋体" w:cs="宋体"/>
                <w:kern w:val="0"/>
                <w:szCs w:val="21"/>
                <w:lang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杨青青</w:t>
            </w:r>
          </w:p>
        </w:tc>
        <w:tc>
          <w:tcPr>
            <w:tcW w:w="1662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</w:t>
            </w:r>
            <w:r w:rsidRPr="0006608B">
              <w:rPr>
                <w:rFonts w:hint="eastAsia"/>
                <w:szCs w:val="21"/>
              </w:rPr>
              <w:t>级康复</w:t>
            </w:r>
            <w:r w:rsidRPr="0006608B">
              <w:rPr>
                <w:szCs w:val="21"/>
              </w:rPr>
              <w:t>1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185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15030242</w:t>
            </w:r>
          </w:p>
        </w:tc>
        <w:tc>
          <w:tcPr>
            <w:tcW w:w="1677" w:type="dxa"/>
          </w:tcPr>
          <w:p w:rsidR="0071292F" w:rsidRPr="0006608B" w:rsidRDefault="0071292F" w:rsidP="0006608B">
            <w:pPr>
              <w:jc w:val="center"/>
              <w:rPr>
                <w:rFonts w:ascii="宋体" w:hAnsi="宋体" w:cs="宋体"/>
                <w:kern w:val="0"/>
                <w:szCs w:val="21"/>
                <w:lang/>
              </w:rPr>
            </w:pPr>
            <w:r w:rsidRPr="0006608B">
              <w:rPr>
                <w:rFonts w:ascii="宋体" w:hAnsi="宋体" w:cs="宋体" w:hint="eastAsia"/>
                <w:kern w:val="0"/>
                <w:szCs w:val="21"/>
                <w:lang/>
              </w:rPr>
              <w:t>爱乐之城</w:t>
            </w:r>
            <w:r w:rsidRPr="0006608B">
              <w:rPr>
                <w:rFonts w:ascii="宋体" w:hAnsi="宋体" w:cs="宋体"/>
                <w:kern w:val="0"/>
                <w:szCs w:val="21"/>
                <w:lang/>
              </w:rPr>
              <w:t>la la land</w:t>
            </w:r>
          </w:p>
        </w:tc>
        <w:tc>
          <w:tcPr>
            <w:tcW w:w="1663" w:type="dxa"/>
          </w:tcPr>
          <w:p w:rsidR="0071292F" w:rsidRPr="0006608B" w:rsidRDefault="0071292F" w:rsidP="0006608B">
            <w:pPr>
              <w:jc w:val="center"/>
              <w:rPr>
                <w:szCs w:val="21"/>
              </w:rPr>
            </w:pPr>
            <w:r w:rsidRPr="0006608B">
              <w:rPr>
                <w:szCs w:val="21"/>
              </w:rPr>
              <w:t>1</w:t>
            </w:r>
          </w:p>
        </w:tc>
      </w:tr>
      <w:tr w:rsidR="0071292F" w:rsidRPr="0006608B" w:rsidTr="0006608B">
        <w:trPr>
          <w:trHeight w:val="1238"/>
        </w:trPr>
        <w:tc>
          <w:tcPr>
            <w:tcW w:w="8522" w:type="dxa"/>
            <w:gridSpan w:val="5"/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rFonts w:hint="eastAsia"/>
                <w:b/>
                <w:bCs/>
                <w:szCs w:val="21"/>
              </w:rPr>
              <w:t>注：此为杂志文章加分，一篇文章</w:t>
            </w:r>
            <w:r w:rsidRPr="0006608B">
              <w:rPr>
                <w:b/>
                <w:bCs/>
                <w:szCs w:val="21"/>
              </w:rPr>
              <w:t>1</w:t>
            </w:r>
            <w:r w:rsidRPr="0006608B">
              <w:rPr>
                <w:rFonts w:hint="eastAsia"/>
                <w:b/>
                <w:bCs/>
                <w:szCs w:val="21"/>
              </w:rPr>
              <w:t>分，总分不超过</w:t>
            </w:r>
            <w:r w:rsidRPr="0006608B">
              <w:rPr>
                <w:b/>
                <w:bCs/>
                <w:szCs w:val="21"/>
              </w:rPr>
              <w:t>4</w:t>
            </w:r>
            <w:r w:rsidRPr="0006608B">
              <w:rPr>
                <w:rFonts w:hint="eastAsia"/>
                <w:b/>
                <w:bCs/>
                <w:szCs w:val="21"/>
              </w:rPr>
              <w:t>分。该活动解释权归《新中医青年》编辑部文学组所有。</w:t>
            </w:r>
          </w:p>
        </w:tc>
      </w:tr>
    </w:tbl>
    <w:p w:rsidR="0071292F" w:rsidRDefault="0071292F"/>
    <w:p w:rsidR="0071292F" w:rsidRDefault="0071292F">
      <w:pPr>
        <w:jc w:val="center"/>
        <w:rPr>
          <w:b/>
          <w:sz w:val="44"/>
          <w:szCs w:val="4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9"/>
        <w:gridCol w:w="1629"/>
        <w:gridCol w:w="1704"/>
        <w:gridCol w:w="1705"/>
        <w:gridCol w:w="1705"/>
      </w:tblGrid>
      <w:tr w:rsidR="0071292F" w:rsidRPr="0006608B" w:rsidTr="0006608B">
        <w:tc>
          <w:tcPr>
            <w:tcW w:w="8522" w:type="dxa"/>
            <w:gridSpan w:val="5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48"/>
                <w:szCs w:val="48"/>
              </w:rPr>
              <w:t>文学版</w:t>
            </w:r>
            <w:r w:rsidRPr="0006608B">
              <w:rPr>
                <w:bCs/>
                <w:sz w:val="48"/>
                <w:szCs w:val="48"/>
              </w:rPr>
              <w:t>74</w:t>
            </w:r>
            <w:r w:rsidRPr="0006608B">
              <w:rPr>
                <w:rFonts w:hint="eastAsia"/>
                <w:bCs/>
                <w:sz w:val="48"/>
                <w:szCs w:val="48"/>
              </w:rPr>
              <w:t>期杂志征文获奖加分</w:t>
            </w:r>
          </w:p>
        </w:tc>
      </w:tr>
      <w:tr w:rsidR="0071292F" w:rsidRPr="0006608B" w:rsidTr="0006608B">
        <w:tc>
          <w:tcPr>
            <w:tcW w:w="1779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 xml:space="preserve">   </w:t>
            </w:r>
            <w:r w:rsidRPr="0006608B">
              <w:rPr>
                <w:rFonts w:hint="eastAsia"/>
                <w:bCs/>
                <w:sz w:val="24"/>
                <w:szCs w:val="24"/>
              </w:rPr>
              <w:t>一等奖</w:t>
            </w: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张瑞荣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16</w:t>
            </w:r>
            <w:r w:rsidRPr="0006608B">
              <w:rPr>
                <w:rFonts w:hint="eastAsia"/>
                <w:bCs/>
                <w:sz w:val="24"/>
                <w:szCs w:val="24"/>
              </w:rPr>
              <w:t>制药</w:t>
            </w:r>
            <w:r w:rsidRPr="0006608B">
              <w:rPr>
                <w:bCs/>
                <w:sz w:val="24"/>
                <w:szCs w:val="24"/>
              </w:rPr>
              <w:t>1</w:t>
            </w:r>
            <w:r w:rsidRPr="0006608B">
              <w:rPr>
                <w:rFonts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16080141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2.5</w:t>
            </w:r>
          </w:p>
        </w:tc>
      </w:tr>
      <w:tr w:rsidR="0071292F" w:rsidRPr="0006608B" w:rsidTr="0006608B">
        <w:tc>
          <w:tcPr>
            <w:tcW w:w="1779" w:type="dxa"/>
            <w:vMerge w:val="restart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 xml:space="preserve">   </w:t>
            </w: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二等奖</w:t>
            </w: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王怡卓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16</w:t>
            </w:r>
            <w:r w:rsidRPr="0006608B">
              <w:rPr>
                <w:rFonts w:hint="eastAsia"/>
                <w:bCs/>
                <w:sz w:val="24"/>
                <w:szCs w:val="24"/>
              </w:rPr>
              <w:t>级中医</w:t>
            </w:r>
            <w:r w:rsidRPr="0006608B">
              <w:rPr>
                <w:bCs/>
                <w:sz w:val="24"/>
                <w:szCs w:val="24"/>
              </w:rPr>
              <w:t>1</w:t>
            </w:r>
            <w:r w:rsidRPr="0006608B">
              <w:rPr>
                <w:rFonts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color w:val="000000"/>
                <w:sz w:val="24"/>
                <w:szCs w:val="24"/>
              </w:rPr>
              <w:t>16020133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1292F" w:rsidRPr="0006608B" w:rsidTr="0006608B">
        <w:tc>
          <w:tcPr>
            <w:tcW w:w="1779" w:type="dxa"/>
            <w:vMerge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李佳乐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级制药</w:t>
            </w:r>
            <w:r w:rsidRPr="0006608B">
              <w:rPr>
                <w:bCs/>
                <w:sz w:val="24"/>
                <w:szCs w:val="24"/>
              </w:rPr>
              <w:t>3</w:t>
            </w:r>
            <w:r w:rsidRPr="0006608B">
              <w:rPr>
                <w:rFonts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15220312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2</w:t>
            </w:r>
          </w:p>
        </w:tc>
      </w:tr>
      <w:tr w:rsidR="0071292F" w:rsidRPr="0006608B" w:rsidTr="0006608B">
        <w:tc>
          <w:tcPr>
            <w:tcW w:w="1779" w:type="dxa"/>
            <w:vMerge w:val="restart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三等奖</w:t>
            </w: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张晓璐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级康复</w:t>
            </w:r>
            <w:r w:rsidRPr="0006608B">
              <w:rPr>
                <w:bCs/>
                <w:sz w:val="24"/>
                <w:szCs w:val="24"/>
              </w:rPr>
              <w:t>1</w:t>
            </w:r>
            <w:r w:rsidRPr="0006608B">
              <w:rPr>
                <w:rFonts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15170244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1.5</w:t>
            </w:r>
          </w:p>
        </w:tc>
      </w:tr>
      <w:tr w:rsidR="0071292F" w:rsidRPr="0006608B" w:rsidTr="0006608B">
        <w:tc>
          <w:tcPr>
            <w:tcW w:w="1779" w:type="dxa"/>
            <w:vMerge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彭亚丹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14</w:t>
            </w: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级中医</w:t>
            </w: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</w:t>
            </w: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14020101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1.5</w:t>
            </w:r>
          </w:p>
        </w:tc>
      </w:tr>
      <w:tr w:rsidR="0071292F" w:rsidRPr="0006608B" w:rsidTr="0006608B">
        <w:tc>
          <w:tcPr>
            <w:tcW w:w="1779" w:type="dxa"/>
            <w:vMerge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卫惠平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15</w:t>
            </w: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护理</w:t>
            </w: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3</w:t>
            </w: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15050331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1.5</w:t>
            </w:r>
          </w:p>
        </w:tc>
      </w:tr>
      <w:tr w:rsidR="0071292F" w:rsidRPr="0006608B" w:rsidTr="0006608B">
        <w:tc>
          <w:tcPr>
            <w:tcW w:w="1779" w:type="dxa"/>
            <w:vMerge w:val="restart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优秀奖</w:t>
            </w: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赵彩丽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级中医定向班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15020346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</w:t>
            </w:r>
            <w:r w:rsidRPr="0006608B">
              <w:rPr>
                <w:rFonts w:ascii="宋体" w:cs="宋体"/>
                <w:bCs/>
                <w:kern w:val="0"/>
                <w:sz w:val="24"/>
                <w:szCs w:val="24"/>
                <w:lang/>
              </w:rPr>
              <w:br/>
            </w:r>
          </w:p>
        </w:tc>
      </w:tr>
      <w:tr w:rsidR="0071292F" w:rsidRPr="0006608B" w:rsidTr="0006608B">
        <w:tc>
          <w:tcPr>
            <w:tcW w:w="1779" w:type="dxa"/>
            <w:vMerge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</w:tcPr>
          <w:p w:rsidR="0071292F" w:rsidRPr="0006608B" w:rsidRDefault="0071292F" w:rsidP="0006608B">
            <w:pPr>
              <w:widowControl/>
              <w:shd w:val="clear" w:color="auto" w:fill="FFFFFF"/>
              <w:spacing w:line="286" w:lineRule="atLeast"/>
              <w:jc w:val="center"/>
              <w:rPr>
                <w:rFonts w:ascii="lucida Grande" w:eastAsia="Times New Roman" w:hAnsi="lucida Grande" w:cs="lucida Grande"/>
                <w:bCs/>
                <w:color w:val="000000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王燕芳</w:t>
            </w:r>
          </w:p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14</w:t>
            </w: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级中西医一班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14060125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/>
                <w:bCs/>
                <w:kern w:val="0"/>
                <w:sz w:val="24"/>
                <w:szCs w:val="24"/>
                <w:lang/>
              </w:rPr>
              <w:t>1</w:t>
            </w:r>
          </w:p>
        </w:tc>
      </w:tr>
      <w:tr w:rsidR="0071292F" w:rsidRPr="0006608B" w:rsidTr="0006608B">
        <w:tc>
          <w:tcPr>
            <w:tcW w:w="1779" w:type="dxa"/>
            <w:vMerge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bCs/>
                <w:kern w:val="0"/>
                <w:sz w:val="24"/>
                <w:szCs w:val="24"/>
                <w:lang/>
              </w:rPr>
              <w:t>居梦瑶</w:t>
            </w:r>
          </w:p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级中医</w:t>
            </w:r>
            <w:r w:rsidRPr="0006608B">
              <w:rPr>
                <w:bCs/>
                <w:sz w:val="24"/>
                <w:szCs w:val="24"/>
              </w:rPr>
              <w:t>1</w:t>
            </w:r>
            <w:r w:rsidRPr="0006608B">
              <w:rPr>
                <w:rFonts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15020116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</w:t>
            </w:r>
          </w:p>
        </w:tc>
      </w:tr>
      <w:tr w:rsidR="0071292F" w:rsidRPr="0006608B" w:rsidTr="0006608B">
        <w:tc>
          <w:tcPr>
            <w:tcW w:w="1779" w:type="dxa"/>
            <w:vMerge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许春儿</w:t>
            </w:r>
          </w:p>
        </w:tc>
        <w:tc>
          <w:tcPr>
            <w:tcW w:w="1704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级护理</w:t>
            </w:r>
            <w:r w:rsidRPr="0006608B">
              <w:rPr>
                <w:bCs/>
                <w:sz w:val="24"/>
                <w:szCs w:val="24"/>
              </w:rPr>
              <w:t>3</w:t>
            </w:r>
            <w:r w:rsidRPr="0006608B">
              <w:rPr>
                <w:rFonts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15050334</w:t>
            </w:r>
          </w:p>
        </w:tc>
        <w:tc>
          <w:tcPr>
            <w:tcW w:w="1705" w:type="dxa"/>
          </w:tcPr>
          <w:p w:rsidR="0071292F" w:rsidRPr="0006608B" w:rsidRDefault="0071292F" w:rsidP="0006608B">
            <w:pPr>
              <w:jc w:val="center"/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1852"/>
        </w:trPr>
        <w:tc>
          <w:tcPr>
            <w:tcW w:w="8522" w:type="dxa"/>
            <w:gridSpan w:val="5"/>
          </w:tcPr>
          <w:p w:rsidR="0071292F" w:rsidRPr="0006608B" w:rsidRDefault="0071292F" w:rsidP="0006608B">
            <w:pPr>
              <w:jc w:val="center"/>
              <w:rPr>
                <w:b/>
                <w:sz w:val="44"/>
                <w:szCs w:val="44"/>
              </w:rPr>
            </w:pPr>
            <w:r w:rsidRPr="0006608B">
              <w:rPr>
                <w:rFonts w:hint="eastAsia"/>
                <w:b/>
                <w:bCs/>
                <w:sz w:val="30"/>
                <w:szCs w:val="30"/>
              </w:rPr>
              <w:t>注：征文活动获奖基础分：一等</w:t>
            </w:r>
            <w:r w:rsidRPr="0006608B">
              <w:rPr>
                <w:b/>
                <w:bCs/>
                <w:sz w:val="30"/>
                <w:szCs w:val="30"/>
              </w:rPr>
              <w:t>2.5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分，二等奖</w:t>
            </w:r>
            <w:r w:rsidRPr="0006608B">
              <w:rPr>
                <w:b/>
                <w:bCs/>
                <w:sz w:val="30"/>
                <w:szCs w:val="30"/>
              </w:rPr>
              <w:t>2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分，三等奖</w:t>
            </w:r>
            <w:r w:rsidRPr="0006608B">
              <w:rPr>
                <w:b/>
                <w:bCs/>
                <w:sz w:val="30"/>
                <w:szCs w:val="30"/>
              </w:rPr>
              <w:t>1.5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分，优秀奖</w:t>
            </w:r>
            <w:r w:rsidRPr="0006608B">
              <w:rPr>
                <w:b/>
                <w:bCs/>
                <w:sz w:val="30"/>
                <w:szCs w:val="30"/>
              </w:rPr>
              <w:t>1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分。获奖分数与投稿的基础分</w:t>
            </w:r>
            <w:r w:rsidRPr="0006608B">
              <w:rPr>
                <w:b/>
                <w:bCs/>
                <w:sz w:val="30"/>
                <w:szCs w:val="30"/>
              </w:rPr>
              <w:t>0.5</w:t>
            </w:r>
            <w:r w:rsidRPr="0006608B">
              <w:rPr>
                <w:rFonts w:hint="eastAsia"/>
                <w:b/>
                <w:bCs/>
                <w:sz w:val="30"/>
                <w:szCs w:val="30"/>
              </w:rPr>
              <w:t>不重合。该活动解释权归《新中医青年》编辑部文学组所有。</w:t>
            </w:r>
          </w:p>
        </w:tc>
      </w:tr>
    </w:tbl>
    <w:p w:rsidR="0071292F" w:rsidRDefault="0071292F">
      <w:pPr>
        <w:jc w:val="center"/>
        <w:rPr>
          <w:b/>
          <w:sz w:val="44"/>
          <w:szCs w:val="44"/>
        </w:rPr>
      </w:pPr>
    </w:p>
    <w:p w:rsidR="0071292F" w:rsidRDefault="0071292F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sz w:val="44"/>
          <w:szCs w:val="44"/>
        </w:rPr>
        <w:t>文学版</w:t>
      </w:r>
      <w:r>
        <w:rPr>
          <w:b/>
          <w:sz w:val="44"/>
          <w:szCs w:val="44"/>
        </w:rPr>
        <w:t>72</w:t>
      </w:r>
      <w:r>
        <w:rPr>
          <w:rFonts w:hint="eastAsia"/>
          <w:b/>
          <w:sz w:val="44"/>
          <w:szCs w:val="44"/>
        </w:rPr>
        <w:t>期杂志征文投稿加分</w:t>
      </w:r>
    </w:p>
    <w:p w:rsidR="0071292F" w:rsidRDefault="0071292F">
      <w:pPr>
        <w:rPr>
          <w:b/>
          <w:bCs/>
          <w:sz w:val="30"/>
          <w:szCs w:val="30"/>
        </w:rPr>
      </w:pPr>
      <w:r>
        <w:rPr>
          <w:rFonts w:ascii="黑体" w:eastAsia="黑体" w:hAnsi="黑体" w:hint="eastAsia"/>
          <w:sz w:val="28"/>
          <w:szCs w:val="28"/>
        </w:rPr>
        <w:t>声明：</w:t>
      </w:r>
      <w:r>
        <w:rPr>
          <w:rFonts w:ascii="楷体" w:eastAsia="楷体" w:hAnsi="楷体" w:hint="eastAsia"/>
          <w:sz w:val="28"/>
          <w:szCs w:val="28"/>
        </w:rPr>
        <w:t>此处杂志投稿是经过</w:t>
      </w:r>
      <w:r>
        <w:rPr>
          <w:rFonts w:ascii="楷体" w:eastAsia="楷体" w:hAnsi="楷体" w:hint="eastAsia"/>
          <w:b/>
          <w:sz w:val="28"/>
          <w:szCs w:val="28"/>
        </w:rPr>
        <w:t>审核之后</w:t>
      </w:r>
      <w:r>
        <w:rPr>
          <w:rFonts w:ascii="楷体" w:eastAsia="楷体" w:hAnsi="楷体" w:hint="eastAsia"/>
          <w:sz w:val="28"/>
          <w:szCs w:val="28"/>
        </w:rPr>
        <w:t>，符合征文要求的文章作者信息，综测加分以本年级小秘书为准（投稿一篇</w:t>
      </w:r>
      <w:r>
        <w:rPr>
          <w:rFonts w:ascii="楷体" w:eastAsia="楷体" w:hAnsi="楷体"/>
          <w:sz w:val="28"/>
          <w:szCs w:val="28"/>
        </w:rPr>
        <w:t>0.5</w:t>
      </w:r>
      <w:r>
        <w:rPr>
          <w:rFonts w:ascii="楷体" w:eastAsia="楷体" w:hAnsi="楷体" w:hint="eastAsia"/>
          <w:sz w:val="28"/>
          <w:szCs w:val="28"/>
        </w:rPr>
        <w:t>分，上限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分）</w:t>
      </w:r>
      <w:r>
        <w:rPr>
          <w:rFonts w:ascii="楷体" w:eastAsia="楷体" w:hAnsi="楷体"/>
          <w:sz w:val="28"/>
          <w:szCs w:val="28"/>
        </w:rPr>
        <w:t>,</w:t>
      </w:r>
      <w:r>
        <w:rPr>
          <w:rFonts w:ascii="楷体" w:eastAsia="楷体" w:hAnsi="楷体" w:hint="eastAsia"/>
          <w:sz w:val="28"/>
          <w:szCs w:val="28"/>
        </w:rPr>
        <w:t>该活动解释权归《新中医青年》编辑部文学组所有。</w:t>
      </w:r>
    </w:p>
    <w:tbl>
      <w:tblPr>
        <w:tblW w:w="845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4"/>
        <w:gridCol w:w="1651"/>
        <w:gridCol w:w="1692"/>
        <w:gridCol w:w="1505"/>
        <w:gridCol w:w="1903"/>
      </w:tblGrid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班级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篇数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分数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连秋玉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级中药分析二班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朱华龙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15050346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张鑫鑫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14030438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90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李佳乐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1520312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90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叶明珠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14030437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丁钰宴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生物技术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14010144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李智慧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生物技术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1410101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刘彭涛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15050122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吴丹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中医实验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15180123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周菁若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级信管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15170648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15220637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90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许春儿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1505034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俞蒙洁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级中西医一班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16040140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王文瑄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杨羽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生物技术班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15010142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韩竹君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级涉外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15050408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张娟娟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938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贺晓丽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级护理三班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15050306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候媛园</w:t>
            </w:r>
          </w:p>
          <w:p w:rsidR="0071292F" w:rsidRPr="0006608B" w:rsidRDefault="0071292F" w:rsidP="0071292F">
            <w:pPr>
              <w:ind w:firstLineChars="200" w:firstLine="31680"/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级针推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14030231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王娜娜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涉外护理一班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14050621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金金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15050116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赖宗荣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康复一班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widowControl/>
              <w:jc w:val="left"/>
              <w:rPr>
                <w:rFonts w:ascii="宋体" w:cs="宋体"/>
                <w:color w:val="444444"/>
                <w:kern w:val="0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444444"/>
                <w:kern w:val="0"/>
                <w:sz w:val="24"/>
                <w:szCs w:val="24"/>
              </w:rPr>
              <w:t>官媛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widowControl/>
              <w:jc w:val="left"/>
              <w:rPr>
                <w:rFonts w:ascii="宋体" w:cs="宋体"/>
                <w:color w:val="444444"/>
                <w:kern w:val="0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444444"/>
                <w:kern w:val="0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color w:val="444444"/>
                <w:kern w:val="0"/>
                <w:sz w:val="24"/>
                <w:szCs w:val="24"/>
              </w:rPr>
              <w:t>护理</w:t>
            </w:r>
            <w:r w:rsidRPr="0006608B">
              <w:rPr>
                <w:rFonts w:ascii="宋体" w:hAnsi="宋体" w:cs="宋体"/>
                <w:color w:val="444444"/>
                <w:kern w:val="0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color w:val="444444"/>
                <w:kern w:val="0"/>
                <w:sz w:val="24"/>
                <w:szCs w:val="24"/>
              </w:rPr>
              <w:t>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15020305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何祺滔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级食品</w:t>
            </w: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16080305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pStyle w:val="NormalWeb"/>
              <w:widowControl/>
              <w:shd w:val="clear" w:color="auto" w:fill="FFFFFF"/>
              <w:spacing w:beforeAutospacing="0" w:afterAutospacing="0"/>
              <w:rPr>
                <w:rFonts w:ascii="宋体" w:cs="宋体"/>
                <w:szCs w:val="24"/>
                <w:lang/>
              </w:rPr>
            </w:pPr>
            <w:r w:rsidRPr="0006608B">
              <w:rPr>
                <w:rFonts w:ascii="宋体" w:hAnsi="宋体" w:cs="宋体" w:hint="eastAsia"/>
                <w:color w:val="454545"/>
                <w:szCs w:val="24"/>
                <w:shd w:val="clear" w:color="auto" w:fill="FFFFFF"/>
                <w:lang/>
              </w:rPr>
              <w:t>张晨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pStyle w:val="NormalWeb"/>
              <w:widowControl/>
              <w:shd w:val="clear" w:color="auto" w:fill="FFFFFF"/>
              <w:spacing w:beforeAutospacing="0" w:afterAutospacing="0"/>
              <w:rPr>
                <w:rFonts w:ascii="宋体" w:cs="宋体"/>
                <w:szCs w:val="24"/>
                <w:lang/>
              </w:rPr>
            </w:pPr>
            <w:r w:rsidRPr="0006608B">
              <w:rPr>
                <w:rFonts w:ascii="宋体" w:hAnsi="宋体" w:cs="宋体"/>
                <w:color w:val="454545"/>
                <w:szCs w:val="24"/>
                <w:shd w:val="clear" w:color="auto" w:fill="FFFFFF"/>
                <w:lang/>
              </w:rPr>
              <w:t>14</w:t>
            </w:r>
            <w:r w:rsidRPr="0006608B">
              <w:rPr>
                <w:rFonts w:ascii="宋体" w:hAnsi="宋体" w:cs="宋体" w:hint="eastAsia"/>
                <w:color w:val="454545"/>
                <w:szCs w:val="24"/>
                <w:shd w:val="clear" w:color="auto" w:fill="FFFFFF"/>
                <w:lang/>
              </w:rPr>
              <w:t>护理</w:t>
            </w:r>
            <w:r w:rsidRPr="0006608B">
              <w:rPr>
                <w:rFonts w:ascii="宋体" w:hAnsi="宋体" w:cs="宋体"/>
                <w:color w:val="454545"/>
                <w:szCs w:val="24"/>
                <w:shd w:val="clear" w:color="auto" w:fill="FFFFFF"/>
                <w:lang/>
              </w:rPr>
              <w:t>4</w:t>
            </w:r>
            <w:r w:rsidRPr="0006608B">
              <w:rPr>
                <w:rFonts w:ascii="宋体" w:hAnsi="宋体" w:cs="宋体" w:hint="eastAsia"/>
                <w:color w:val="454545"/>
                <w:szCs w:val="24"/>
                <w:shd w:val="clear" w:color="auto" w:fill="FFFFFF"/>
                <w:lang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454545"/>
                <w:sz w:val="24"/>
                <w:szCs w:val="24"/>
                <w:shd w:val="clear" w:color="auto" w:fill="FFFFFF"/>
              </w:rPr>
              <w:t>14050429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111111"/>
                <w:sz w:val="24"/>
                <w:szCs w:val="24"/>
                <w:shd w:val="clear" w:color="auto" w:fill="FFFFFF"/>
              </w:rPr>
              <w:t>边思怡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spacing w:line="520" w:lineRule="exact"/>
              <w:jc w:val="left"/>
              <w:rPr>
                <w:rFonts w:ascii="宋体" w:cs="宋体"/>
                <w:color w:val="111111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111111"/>
                <w:sz w:val="24"/>
                <w:szCs w:val="24"/>
                <w:shd w:val="clear" w:color="auto" w:fill="FFFFFF"/>
              </w:rPr>
              <w:t>13</w:t>
            </w:r>
            <w:r w:rsidRPr="0006608B">
              <w:rPr>
                <w:rFonts w:ascii="宋体" w:hAnsi="宋体" w:cs="宋体" w:hint="eastAsia"/>
                <w:color w:val="111111"/>
                <w:sz w:val="24"/>
                <w:szCs w:val="24"/>
                <w:shd w:val="clear" w:color="auto" w:fill="FFFFFF"/>
              </w:rPr>
              <w:t>级中西医</w:t>
            </w:r>
            <w:r w:rsidRPr="0006608B">
              <w:rPr>
                <w:rFonts w:ascii="宋体" w:hAnsi="宋体" w:cs="宋体"/>
                <w:color w:val="111111"/>
                <w:sz w:val="24"/>
                <w:szCs w:val="24"/>
                <w:shd w:val="clear" w:color="auto" w:fill="FFFFFF"/>
              </w:rPr>
              <w:t>1</w:t>
            </w:r>
            <w:r w:rsidRPr="0006608B">
              <w:rPr>
                <w:rFonts w:ascii="宋体" w:hAnsi="宋体" w:cs="宋体" w:hint="eastAsia"/>
                <w:color w:val="111111"/>
                <w:sz w:val="24"/>
                <w:szCs w:val="24"/>
                <w:shd w:val="clear" w:color="auto" w:fill="FFFFFF"/>
              </w:rPr>
              <w:t>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张嘉蓉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中西医实验班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15180326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卢雅梦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16030517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级生物工程一班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16080423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田佳美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级制药一班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15220129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郑嘉璐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级生物工程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15221143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王晓军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中西医结合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张茜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生物技术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14010133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</w:rPr>
              <w:t>陈沛芳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pStyle w:val="Style0"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金</w:t>
            </w:r>
            <w:r w:rsidRPr="0006608B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启</w:t>
            </w:r>
            <w:r w:rsidRPr="0006608B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荣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级中西医一班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15060105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刘玥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护理一班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15050123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杨坤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14050239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史晨男</w:t>
            </w:r>
            <w:r w:rsidRPr="0006608B"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级生物制药</w:t>
            </w: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徐晓敏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李健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级针推一班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宁静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15220126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张燕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王淑娴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15020137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孔凡有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15050215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kern w:val="1"/>
                <w:sz w:val="24"/>
                <w:szCs w:val="24"/>
              </w:rPr>
              <w:t>洪梅梅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kern w:val="1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kern w:val="1"/>
                <w:sz w:val="24"/>
                <w:szCs w:val="24"/>
              </w:rPr>
              <w:t>级护理</w:t>
            </w:r>
            <w:r w:rsidRPr="0006608B">
              <w:rPr>
                <w:rFonts w:ascii="宋体" w:hAnsi="宋体" w:cs="宋体"/>
                <w:kern w:val="1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kern w:val="1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kern w:val="1"/>
                <w:sz w:val="24"/>
                <w:szCs w:val="24"/>
              </w:rPr>
              <w:t>15050212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王爽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制药一班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15220132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王芳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级临床中药班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15040426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widowControl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王宝蕾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级护理五班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14050544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王健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级中医定向班</w:t>
            </w:r>
          </w:p>
        </w:tc>
        <w:tc>
          <w:tcPr>
            <w:tcW w:w="1692" w:type="dxa"/>
          </w:tcPr>
          <w:p w:rsidR="0071292F" w:rsidRPr="0006608B" w:rsidRDefault="0071292F" w:rsidP="0071292F">
            <w:pPr>
              <w:ind w:firstLineChars="200" w:firstLine="31680"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13020529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范淑慧</w:t>
            </w:r>
            <w:r w:rsidRPr="0006608B"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级临床中药一班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16050403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赵慧娟</w:t>
            </w:r>
          </w:p>
        </w:tc>
        <w:tc>
          <w:tcPr>
            <w:tcW w:w="1651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信管</w:t>
            </w: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2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班</w:t>
            </w:r>
          </w:p>
        </w:tc>
        <w:tc>
          <w:tcPr>
            <w:tcW w:w="1692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15170544</w:t>
            </w:r>
          </w:p>
        </w:tc>
        <w:tc>
          <w:tcPr>
            <w:tcW w:w="1505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textAlignment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textAlignment w:val="center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谭向荣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14030304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陈沛芳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曹</w:t>
            </w:r>
            <w:r w:rsidRPr="0006608B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珂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级中西医一班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14050426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卢燕妮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级中西医实验班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作品：《其实我还好》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亢秀芳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生物工程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15221212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卢海洋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级中西医</w:t>
            </w:r>
            <w:r w:rsidRPr="0006608B">
              <w:rPr>
                <w:rFonts w:ascii="宋体" w:hAnsi="宋体" w:cs="宋体"/>
                <w:sz w:val="24"/>
                <w:szCs w:val="24"/>
              </w:rPr>
              <w:t>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14060534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李小双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级护理</w:t>
            </w: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15050220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王博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级信息管理与信息系统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16070133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郝梦姣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级康复治疗班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13030411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徐爱玲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生物信息班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作品：《青春有你》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郭紫云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中西医一班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15030310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王晋璟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信息管理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15170430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spacing w:after="200"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郭琴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级中药实验班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王惠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涉外</w:t>
            </w: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宋玉如</w:t>
            </w:r>
            <w:r w:rsidRPr="0006608B"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  <w:t>   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16030521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焦洋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中医实验班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16180110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刘晓娜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pStyle w:val="HTMLPreformatted"/>
              <w:shd w:val="clear" w:color="auto" w:fill="FFFFFF"/>
              <w:spacing w:before="136" w:after="136"/>
              <w:rPr>
                <w:szCs w:val="24"/>
              </w:rPr>
            </w:pPr>
            <w:r w:rsidRPr="0006608B">
              <w:rPr>
                <w:rFonts w:hint="eastAsia"/>
                <w:color w:val="333333"/>
                <w:szCs w:val="24"/>
              </w:rPr>
              <w:t>颜伟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pStyle w:val="HTMLPreformatted"/>
              <w:shd w:val="clear" w:color="auto" w:fill="FFFFFF"/>
              <w:spacing w:before="136" w:after="136"/>
              <w:rPr>
                <w:szCs w:val="24"/>
              </w:rPr>
            </w:pPr>
            <w:r w:rsidRPr="0006608B">
              <w:rPr>
                <w:color w:val="333333"/>
                <w:szCs w:val="24"/>
              </w:rPr>
              <w:t>14</w:t>
            </w:r>
            <w:r w:rsidRPr="0006608B">
              <w:rPr>
                <w:rFonts w:hint="eastAsia"/>
                <w:color w:val="333333"/>
                <w:szCs w:val="24"/>
              </w:rPr>
              <w:t>级生物技术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pStyle w:val="HTMLPreformatted"/>
              <w:shd w:val="clear" w:color="auto" w:fill="FFFFFF"/>
              <w:spacing w:before="136" w:after="136"/>
              <w:ind w:firstLine="200"/>
              <w:rPr>
                <w:szCs w:val="24"/>
              </w:rPr>
            </w:pPr>
            <w:r w:rsidRPr="0006608B">
              <w:rPr>
                <w:color w:val="333333"/>
                <w:szCs w:val="24"/>
              </w:rPr>
              <w:t>14010142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陈育路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333333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15030207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spacing w:after="200"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郭琴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kern w:val="0"/>
                <w:sz w:val="24"/>
                <w:szCs w:val="24"/>
                <w:lang/>
              </w:rPr>
              <w:t>15</w:t>
            </w:r>
            <w:r w:rsidRPr="0006608B">
              <w:rPr>
                <w:rFonts w:ascii="宋体" w:hAnsi="宋体" w:cs="宋体" w:hint="eastAsia"/>
                <w:kern w:val="0"/>
                <w:sz w:val="24"/>
                <w:szCs w:val="24"/>
                <w:lang/>
              </w:rPr>
              <w:t>级中药实验班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畅润盼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级涉外护理二班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14050730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韩文华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级针推实验班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15180206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张宁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中医定向班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15020342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生物技术班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15010130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姜毅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食品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15220714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谢海婷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生物信息班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15010238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徐月月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生物工程一班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郭孝静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15030211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王胜男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生计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16010133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作品：《岁月轻狂》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吴茜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15050112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肖明会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中西医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14060145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孙会丽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15050128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王思霖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级中西医实验班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15180318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郝庆红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级康复一班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15030212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602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卫颖丽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级康复治疗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14030420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pStyle w:val="HTMLPreformatted"/>
              <w:shd w:val="clear" w:color="auto" w:fill="FFFFFF"/>
              <w:spacing w:before="150" w:after="150" w:line="435" w:lineRule="atLeast"/>
              <w:rPr>
                <w:color w:val="000000"/>
                <w:szCs w:val="24"/>
                <w:shd w:val="clear" w:color="auto" w:fill="FFFFFF"/>
              </w:rPr>
            </w:pPr>
            <w:r w:rsidRPr="0006608B">
              <w:rPr>
                <w:rFonts w:hint="eastAsia"/>
                <w:color w:val="333333"/>
                <w:szCs w:val="24"/>
              </w:rPr>
              <w:t>李霖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pStyle w:val="HTMLPreformatted"/>
              <w:shd w:val="clear" w:color="auto" w:fill="FFFFFF"/>
              <w:spacing w:before="150" w:after="150" w:line="435" w:lineRule="atLeast"/>
              <w:rPr>
                <w:color w:val="333333"/>
                <w:szCs w:val="24"/>
              </w:rPr>
            </w:pPr>
            <w:r w:rsidRPr="0006608B">
              <w:rPr>
                <w:color w:val="333333"/>
                <w:szCs w:val="24"/>
              </w:rPr>
              <w:t>14</w:t>
            </w:r>
            <w:r w:rsidRPr="0006608B">
              <w:rPr>
                <w:rFonts w:hint="eastAsia"/>
                <w:color w:val="333333"/>
                <w:szCs w:val="24"/>
              </w:rPr>
              <w:t>级中西医一班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333333"/>
                <w:sz w:val="24"/>
                <w:szCs w:val="24"/>
              </w:rPr>
              <w:t>14060129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余梦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级生物工程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638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贾晓洁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15050115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张梦婷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级制药</w:t>
            </w: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15220444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333333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张彦博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333333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  <w:t>13</w:t>
            </w:r>
            <w:r w:rsidRPr="0006608B"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级中医</w:t>
            </w:r>
            <w:r w:rsidRPr="0006608B"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  <w:t>2</w:t>
            </w:r>
            <w:r w:rsidRPr="0006608B"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张鑫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15170446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秦子镒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15180313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袁栋栋</w:t>
            </w:r>
            <w:r w:rsidRPr="0006608B"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级护理</w:t>
            </w: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16060138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金婕妤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14040150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闫晓琴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针推三班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13030328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2B2B2B"/>
                <w:sz w:val="24"/>
                <w:szCs w:val="24"/>
              </w:rPr>
              <w:t>杨郁鹏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2B2B2B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color w:val="2B2B2B"/>
                <w:sz w:val="24"/>
                <w:szCs w:val="24"/>
              </w:rPr>
              <w:t>级针推一班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2B2B2B"/>
                <w:sz w:val="24"/>
                <w:szCs w:val="24"/>
              </w:rPr>
              <w:t>13030138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邓悦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widowControl/>
              <w:shd w:val="clear" w:color="auto" w:fill="FFFFFF"/>
              <w:spacing w:line="286" w:lineRule="atLeast"/>
              <w:jc w:val="left"/>
              <w:rPr>
                <w:rFonts w:ascii="宋体" w:cs="宋体"/>
                <w:color w:val="000000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14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级护理</w:t>
            </w: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4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班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  <w:lang/>
              </w:rPr>
              <w:t>14050427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原莉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级中西医</w:t>
            </w: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14060108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宋小云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级生物信息一班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15010223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包静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15220102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371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周诗韵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食品一班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16080342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韩新新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皇甫家君</w:t>
            </w:r>
          </w:p>
        </w:tc>
        <w:tc>
          <w:tcPr>
            <w:tcW w:w="1651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692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15220408</w:t>
            </w:r>
          </w:p>
        </w:tc>
        <w:tc>
          <w:tcPr>
            <w:tcW w:w="1505" w:type="dxa"/>
            <w:vAlign w:val="center"/>
          </w:tcPr>
          <w:p w:rsidR="0071292F" w:rsidRPr="0006608B" w:rsidRDefault="0071292F" w:rsidP="0006608B">
            <w:pPr>
              <w:widowControl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张用国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级针推班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15030146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90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曹钰玫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15020104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作品：《早在不知道多久以前》</w:t>
            </w:r>
            <w:r w:rsidRPr="0006608B">
              <w:rPr>
                <w:rFonts w:ascii="宋体" w:cs="宋体"/>
                <w:color w:val="000000"/>
                <w:kern w:val="0"/>
                <w:sz w:val="24"/>
                <w:szCs w:val="24"/>
              </w:rPr>
              <w:br/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14030434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spacing w:line="360" w:lineRule="auto"/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孔嘉仪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级生物制药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14220642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宋玉茹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16030521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唐锡兰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14030410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董戌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级康复二班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14030445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韩冰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级护理</w:t>
            </w: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  <w:t>14050446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周楠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级护理一班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15050148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赵晨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级涉外护理二班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15050539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341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widowControl/>
              <w:spacing w:line="252" w:lineRule="atLeast"/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333333"/>
                <w:sz w:val="24"/>
                <w:szCs w:val="24"/>
              </w:rPr>
              <w:t>郭锋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color w:val="333333"/>
                <w:sz w:val="24"/>
                <w:szCs w:val="24"/>
              </w:rPr>
              <w:t>13</w:t>
            </w:r>
            <w:r w:rsidRPr="0006608B">
              <w:rPr>
                <w:rFonts w:ascii="宋体" w:hAnsi="宋体" w:cs="宋体" w:hint="eastAsia"/>
                <w:color w:val="333333"/>
                <w:sz w:val="24"/>
                <w:szCs w:val="24"/>
              </w:rPr>
              <w:t>级针推</w:t>
            </w:r>
            <w:r w:rsidRPr="0006608B">
              <w:rPr>
                <w:rFonts w:ascii="宋体" w:hAnsi="宋体" w:cs="宋体"/>
                <w:color w:val="333333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color w:val="333333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刘琪彤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2015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级食品科学与工程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15220822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张亚伟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15220344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高炎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15220307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王燕芳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级中西医一班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14060125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徐启佳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中药实验班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15180124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王泽鹏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中药实验班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15040234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薄思楠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15220101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苏晓娟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中药实验班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15040222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李梓荣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中医临床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15050122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杨羽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生计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15010142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李新爱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1520317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步雨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15050101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trHeight w:val="194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张娟娟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史林融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生制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15220624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0.5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杨青青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康复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15030242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蒋杨雨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针推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14170421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张许成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4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15220447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白玖绘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护理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16060101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王惠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涉外护</w:t>
            </w: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16060624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90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段培培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16020105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陈慕婉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针推</w:t>
            </w:r>
            <w:r w:rsidRPr="0006608B">
              <w:rPr>
                <w:rFonts w:ascii="宋体" w:hAnsi="宋体" w:cs="宋体"/>
                <w:sz w:val="24"/>
                <w:szCs w:val="24"/>
              </w:rPr>
              <w:t>3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16030304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赖宗荣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康复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16030411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韩鸳鹍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中医实</w:t>
            </w:r>
          </w:p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16180105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黎萍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市营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16070309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吴越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16050130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续晨琛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15220332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焦洋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中医实验班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16180110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388"/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杨晓花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16080133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jc w:val="right"/>
        </w:trPr>
        <w:tc>
          <w:tcPr>
            <w:tcW w:w="1704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color w:val="000000"/>
                <w:sz w:val="24"/>
                <w:szCs w:val="24"/>
                <w:shd w:val="clear" w:color="auto" w:fill="FFFFFF"/>
              </w:rPr>
            </w:pPr>
            <w:r w:rsidRPr="0006608B">
              <w:rPr>
                <w:rFonts w:ascii="宋体" w:hAnsi="宋体" w:cs="宋体" w:hint="eastAsia"/>
                <w:sz w:val="24"/>
                <w:szCs w:val="24"/>
              </w:rPr>
              <w:t>张瑞荣</w:t>
            </w:r>
          </w:p>
        </w:tc>
        <w:tc>
          <w:tcPr>
            <w:tcW w:w="1651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制药</w:t>
            </w: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  <w:r w:rsidRPr="0006608B">
              <w:rPr>
                <w:rFonts w:ascii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1692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16080141</w:t>
            </w:r>
          </w:p>
        </w:tc>
        <w:tc>
          <w:tcPr>
            <w:tcW w:w="1505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03" w:type="dxa"/>
          </w:tcPr>
          <w:p w:rsidR="0071292F" w:rsidRPr="0006608B" w:rsidRDefault="0071292F" w:rsidP="0006608B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06608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</w:tr>
    </w:tbl>
    <w:p w:rsidR="0071292F" w:rsidRDefault="0071292F">
      <w:pPr>
        <w:jc w:val="left"/>
        <w:rPr>
          <w:rFonts w:ascii="黑体" w:eastAsia="黑体" w:hAnsi="黑体" w:cs="黑体"/>
          <w:sz w:val="24"/>
          <w:szCs w:val="24"/>
        </w:rPr>
      </w:pPr>
    </w:p>
    <w:p w:rsidR="0071292F" w:rsidRDefault="0071292F">
      <w:pPr>
        <w:jc w:val="center"/>
        <w:rPr>
          <w:b/>
          <w:sz w:val="44"/>
          <w:szCs w:val="44"/>
        </w:rPr>
      </w:pPr>
    </w:p>
    <w:p w:rsidR="0071292F" w:rsidRDefault="0071292F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sz w:val="44"/>
          <w:szCs w:val="44"/>
        </w:rPr>
        <w:t>文学版</w:t>
      </w:r>
      <w:r>
        <w:rPr>
          <w:b/>
          <w:sz w:val="44"/>
          <w:szCs w:val="44"/>
        </w:rPr>
        <w:t>74</w:t>
      </w:r>
      <w:r>
        <w:rPr>
          <w:rFonts w:hint="eastAsia"/>
          <w:b/>
          <w:sz w:val="44"/>
          <w:szCs w:val="44"/>
        </w:rPr>
        <w:t>期杂志征文投稿加分</w:t>
      </w:r>
    </w:p>
    <w:p w:rsidR="0071292F" w:rsidRDefault="0071292F">
      <w:pPr>
        <w:rPr>
          <w:rFonts w:ascii="楷体" w:eastAsia="楷体" w:hAnsi="楷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声明：</w:t>
      </w:r>
      <w:r>
        <w:rPr>
          <w:rFonts w:ascii="楷体" w:eastAsia="楷体" w:hAnsi="楷体" w:hint="eastAsia"/>
          <w:sz w:val="28"/>
          <w:szCs w:val="28"/>
        </w:rPr>
        <w:t>此处杂志投稿是经过</w:t>
      </w:r>
      <w:r>
        <w:rPr>
          <w:rFonts w:ascii="楷体" w:eastAsia="楷体" w:hAnsi="楷体" w:hint="eastAsia"/>
          <w:b/>
          <w:sz w:val="28"/>
          <w:szCs w:val="28"/>
        </w:rPr>
        <w:t>审核之后</w:t>
      </w:r>
      <w:r>
        <w:rPr>
          <w:rFonts w:ascii="楷体" w:eastAsia="楷体" w:hAnsi="楷体" w:hint="eastAsia"/>
          <w:sz w:val="28"/>
          <w:szCs w:val="28"/>
        </w:rPr>
        <w:t>，符合征文要求的文章作者信息，综测加分以本年级小秘书为准（投稿一篇</w:t>
      </w:r>
      <w:r>
        <w:rPr>
          <w:rFonts w:ascii="楷体" w:eastAsia="楷体" w:hAnsi="楷体"/>
          <w:sz w:val="28"/>
          <w:szCs w:val="28"/>
        </w:rPr>
        <w:t>0.5</w:t>
      </w:r>
      <w:r>
        <w:rPr>
          <w:rFonts w:ascii="楷体" w:eastAsia="楷体" w:hAnsi="楷体" w:hint="eastAsia"/>
          <w:sz w:val="28"/>
          <w:szCs w:val="28"/>
        </w:rPr>
        <w:t>分，上限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分）</w:t>
      </w:r>
      <w:r>
        <w:rPr>
          <w:rFonts w:ascii="楷体" w:eastAsia="楷体" w:hAnsi="楷体"/>
          <w:sz w:val="28"/>
          <w:szCs w:val="28"/>
        </w:rPr>
        <w:t>,</w:t>
      </w:r>
      <w:r>
        <w:rPr>
          <w:rFonts w:ascii="楷体" w:eastAsia="楷体" w:hAnsi="楷体" w:hint="eastAsia"/>
          <w:sz w:val="28"/>
          <w:szCs w:val="28"/>
        </w:rPr>
        <w:t>该活动解释权归《新中医青年》编辑部文学组所有。</w:t>
      </w:r>
    </w:p>
    <w:p w:rsidR="0071292F" w:rsidRDefault="0071292F">
      <w:pPr>
        <w:rPr>
          <w:rFonts w:ascii="楷体" w:eastAsia="楷体" w:hAnsi="楷体"/>
          <w:sz w:val="28"/>
          <w:szCs w:val="28"/>
        </w:rPr>
      </w:pPr>
    </w:p>
    <w:tbl>
      <w:tblPr>
        <w:tblW w:w="80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0"/>
        <w:gridCol w:w="2140"/>
        <w:gridCol w:w="1830"/>
        <w:gridCol w:w="1540"/>
        <w:gridCol w:w="1364"/>
      </w:tblGrid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篇数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分数</w:t>
            </w:r>
          </w:p>
        </w:tc>
      </w:tr>
      <w:tr w:rsidR="0071292F" w:rsidRPr="0006608B">
        <w:trPr>
          <w:trHeight w:val="489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王君慧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信管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15170529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李军香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级护理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16060412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靳悄然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14060418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黄玉林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15060104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李媛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15060108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李紫薇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15060109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胡芳源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15020115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闫萌果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中西医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15060128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李江慧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14020136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张明辉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15030246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贾冰梅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16060115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岳珠珠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16050327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居梦瑶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15020116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郝庆红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15030212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谢雨杉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15030334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张永萍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15020146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辛鑫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14060424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郭宁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临床中药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15040412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史泽雅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级生物制药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15220625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刘静田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16030321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侯剑鹏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15060307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李小双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级护理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15050220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李轩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16040114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王建芳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级食品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14220917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陈旭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涉外护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14050643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杨萍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15170734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张晓璐</w:t>
            </w: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康复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15170244 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王瑞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16040236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曾博君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临床中药班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16050436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贾晓洁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级护理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15050115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南芳芳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15020129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彭静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15180312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张楠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15180327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曾桐琼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级医药管理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15170702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林昱孜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级生物制药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14220516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胡恒恒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15050409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徐月月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16080432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王丽雅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15030229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王怡卓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16020133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祝梦昳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14060403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杨晓花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16080133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陈育路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15030207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马莉娜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16060419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张娟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15020145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王伟吏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15050330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孙本明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14020105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秦碧林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16060424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王鸣岐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16030525 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王孝倩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15030329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冯乘铭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15030209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张李静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16080139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刘宸彤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15030217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杨芳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临床中药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15040435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赵彩丽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15020346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张芳馨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16030345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霍雅文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16030312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王娟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z14040910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王单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15030326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张丽娟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15020340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徐怡丹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级生物信息班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15010240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闫文萍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15030241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15020124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张琼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15050444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吴浩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14040511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董戌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级康复治疗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14030445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刘莎莎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生物信息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16010230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吕海海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16030124 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曹文翔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级医管一班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16070201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王海微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16030422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卫颖丽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级康复治疗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14030420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王思霖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15180318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655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曹钰玫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 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15020104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赵丽丽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16030347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杨艳梅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16050137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冯静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信息管理一班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15170406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张心晓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14030135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丁静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级护理四班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16060405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谢海婷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生物信息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15010238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高靖芸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15020306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赵莹</w:t>
            </w:r>
          </w:p>
        </w:tc>
        <w:tc>
          <w:tcPr>
            <w:tcW w:w="2140" w:type="dxa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14060439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甄璐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16050333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武风琴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14030141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胡凯亮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级康复治疗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15170207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牛志健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13030426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刘梦茹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临床中药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16050416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唐星星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16040232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王帆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16040234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王艳群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16040237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张宏亮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16040241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武雅艳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15050532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白露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15030202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任娜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15030223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郭伟花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16020310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张鑫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15170446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邢浩楠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15030240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白七匀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中医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15020101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马倩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15180117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郭紫云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15030310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黄慧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级应用心理学班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16100112 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张冉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级护理六班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z14050825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潘雨佳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级针推班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15030124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贺晓丽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级护理三班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15050306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李振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16040115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王淑娴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15020137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刘改改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15020323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石倩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16050318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刘云璐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14060420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任雪丽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15050521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袁爱春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16080440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李梓荣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15020122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皇甫家君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15220408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王喆蓉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15020335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02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韦硕硕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级中医实验班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15180122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李佳乐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15220312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杨青青</w:t>
            </w:r>
            <w:r w:rsidRPr="0006608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级康复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15030242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480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高炎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15220307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360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张亚伟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15220344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李佳乐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15220312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张宁</w:t>
            </w:r>
            <w:r w:rsidRPr="0006608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中医定向班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15020342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张许成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2140" w:type="dxa"/>
            <w:vAlign w:val="center"/>
          </w:tcPr>
          <w:p w:rsidR="0071292F" w:rsidRDefault="0071292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83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15220447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白玖绘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16060101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王惠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涉外护</w:t>
            </w:r>
            <w:r w:rsidRPr="0006608B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16060624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段培培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中医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16020105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陈慕婉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针推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16030304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赖宗荣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康复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16030411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韩鸳鹍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中医实验班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16180105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黎萍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市营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16070309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吴越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中药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16050130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续晨琛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15220332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焦洋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中医实验班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16180110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杨晓花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16080133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张瑞荣</w:t>
            </w:r>
          </w:p>
        </w:tc>
        <w:tc>
          <w:tcPr>
            <w:tcW w:w="2140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16080141</w:t>
            </w:r>
          </w:p>
        </w:tc>
        <w:tc>
          <w:tcPr>
            <w:tcW w:w="1540" w:type="dxa"/>
            <w:vAlign w:val="center"/>
          </w:tcPr>
          <w:p w:rsidR="0071292F" w:rsidRDefault="0071292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64" w:type="dxa"/>
            <w:vAlign w:val="center"/>
          </w:tcPr>
          <w:p w:rsidR="0071292F" w:rsidRDefault="0071292F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焦洋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中医实验班</w:t>
            </w:r>
            <w:r w:rsidRPr="000660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吾心安处即吾乡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柴佩珊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4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许春儿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非去不可（篇名）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彭亚丹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中医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水中月（篇名）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王亚丽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中药实验班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赵蕊</w:t>
            </w:r>
            <w:r w:rsidRPr="0006608B">
              <w:rPr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中医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  <w:r w:rsidRPr="000660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薛婷婷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王燕娇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康复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高瑞晨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卫惠平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归于平静</w:t>
            </w:r>
            <w:r w:rsidRPr="0006608B">
              <w:rPr>
                <w:sz w:val="24"/>
                <w:szCs w:val="24"/>
              </w:rPr>
              <w:t xml:space="preserve"> </w:t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胡瑞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穆文博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想为你撑起一把伞（篇名）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聂李安娜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官媛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十年后的一个早晨（篇名）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景甜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4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刘肖艳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4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李安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4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黄思瑶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李佳慧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中药实验班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王燕芳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画一个舞女，在纸上翩翩起舞（篇名）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申宁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走在乡间的小路上（篇名）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曹娜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徐秋露</w:t>
            </w:r>
            <w:r w:rsidRPr="0006608B">
              <w:rPr>
                <w:sz w:val="24"/>
                <w:szCs w:val="24"/>
              </w:rPr>
              <w:t> 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中医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我所向往的生活（篇名）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曹舒宇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中医一班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冯杭杭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向往的生活之我心有猛虎（篇名）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陈思宇</w:t>
            </w:r>
            <w:r w:rsidRPr="0006608B">
              <w:rPr>
                <w:sz w:val="24"/>
                <w:szCs w:val="24"/>
              </w:rPr>
              <w:t xml:space="preserve"> 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针推班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赵改莲</w:t>
            </w:r>
            <w:r w:rsidRPr="0006608B">
              <w:rPr>
                <w:sz w:val="24"/>
                <w:szCs w:val="24"/>
              </w:rPr>
              <w:tab/>
              <w:t> 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   15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碧水蓝天，家依旧（篇名）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陈明花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食品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水仙已开（篇名）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赵安雨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李逸林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王肖煜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帘卷茶想（篇名）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贾榕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田佳美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爱人世的清欢（篇名）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张宁</w:t>
            </w:r>
            <w:r w:rsidRPr="0006608B">
              <w:rPr>
                <w:sz w:val="24"/>
                <w:szCs w:val="24"/>
              </w:rPr>
              <w:tab/>
              <w:t> 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中医定向班</w:t>
            </w: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 </w:t>
            </w:r>
            <w:r w:rsidRPr="0006608B">
              <w:rPr>
                <w:rFonts w:hint="eastAsia"/>
                <w:sz w:val="24"/>
                <w:szCs w:val="24"/>
              </w:rPr>
              <w:t>三生三世，你我简单的存在（篇名）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王司轶</w:t>
            </w:r>
            <w:r w:rsidRPr="0006608B"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朱艳茹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张永香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陕程远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张凯悦</w:t>
            </w:r>
            <w:r w:rsidRPr="000660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4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张泽香</w:t>
            </w:r>
            <w:r w:rsidRPr="0006608B">
              <w:rPr>
                <w:sz w:val="24"/>
                <w:szCs w:val="24"/>
              </w:rPr>
              <w:t xml:space="preserve"> </w:t>
            </w:r>
            <w:r w:rsidRPr="0006608B">
              <w:rPr>
                <w:sz w:val="24"/>
                <w:szCs w:val="24"/>
              </w:rPr>
              <w:tab/>
              <w:t> 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10778271592@qq.com(</w:t>
            </w:r>
            <w:r w:rsidRPr="0006608B">
              <w:rPr>
                <w:rFonts w:hint="eastAsia"/>
                <w:sz w:val="24"/>
                <w:szCs w:val="24"/>
              </w:rPr>
              <w:t>邮箱</w:t>
            </w:r>
            <w:r w:rsidRPr="0006608B">
              <w:rPr>
                <w:sz w:val="24"/>
                <w:szCs w:val="24"/>
              </w:rPr>
              <w:t>)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段瑞仙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中医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属于我的向往（篇名）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杨泽清</w:t>
            </w:r>
            <w:r w:rsidRPr="0006608B">
              <w:rPr>
                <w:sz w:val="24"/>
                <w:szCs w:val="24"/>
              </w:rPr>
              <w:t> 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针推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我向往的，近在远方</w:t>
            </w:r>
            <w:r w:rsidRPr="0006608B">
              <w:rPr>
                <w:sz w:val="24"/>
                <w:szCs w:val="24"/>
              </w:rPr>
              <w:t> </w:t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武雅艳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涉外护理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向往平凡（篇名）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尹建兰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陈慧萱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冯婧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康复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贺晓丽</w:t>
            </w:r>
            <w:r w:rsidRPr="0006608B">
              <w:rPr>
                <w:sz w:val="24"/>
                <w:szCs w:val="24"/>
              </w:rPr>
              <w:tab/>
              <w:t xml:space="preserve"> 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1943938425@qq.com</w:t>
            </w:r>
            <w:r w:rsidRPr="0006608B">
              <w:rPr>
                <w:rFonts w:hint="eastAsia"/>
                <w:sz w:val="24"/>
                <w:szCs w:val="24"/>
              </w:rPr>
              <w:t>（邮箱）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有心，有爱，有温暖（篇名）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郜雅玲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2065641765@qq.com</w:t>
            </w:r>
            <w:r w:rsidRPr="0006608B">
              <w:rPr>
                <w:rFonts w:hint="eastAsia"/>
                <w:sz w:val="24"/>
                <w:szCs w:val="24"/>
              </w:rPr>
              <w:t>（邮箱）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</w:t>
            </w:r>
            <w:r w:rsidRPr="0006608B">
              <w:rPr>
                <w:sz w:val="24"/>
                <w:szCs w:val="24"/>
              </w:rPr>
              <w:tab/>
            </w:r>
            <w:r w:rsidRPr="0006608B">
              <w:rPr>
                <w:rFonts w:hint="eastAsia"/>
                <w:sz w:val="24"/>
                <w:szCs w:val="24"/>
              </w:rPr>
              <w:t>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贺晓丽</w:t>
            </w:r>
            <w:r w:rsidRPr="000660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1943938425@qq.com</w:t>
            </w:r>
            <w:r w:rsidRPr="0006608B">
              <w:rPr>
                <w:rFonts w:hint="eastAsia"/>
                <w:sz w:val="24"/>
                <w:szCs w:val="24"/>
              </w:rPr>
              <w:t>（邮箱）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童话，才是你最该留给自己的记忆（篇名）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张书仁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2443697146@qq.com</w:t>
            </w:r>
            <w:r w:rsidRPr="0006608B">
              <w:rPr>
                <w:rFonts w:hint="eastAsia"/>
                <w:sz w:val="24"/>
                <w:szCs w:val="24"/>
              </w:rPr>
              <w:t>（邮箱）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我在沈阳思念你（篇名）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赵彩丽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2034079322@qq.com</w:t>
            </w:r>
            <w:r w:rsidRPr="0006608B">
              <w:rPr>
                <w:rFonts w:hint="eastAsia"/>
                <w:sz w:val="24"/>
                <w:szCs w:val="24"/>
              </w:rPr>
              <w:t>（邮箱）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我所向往的生活（篇名）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  <w:tr w:rsidR="0071292F" w:rsidRPr="0006608B">
        <w:trPr>
          <w:trHeight w:val="285"/>
        </w:trPr>
        <w:tc>
          <w:tcPr>
            <w:tcW w:w="1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汪盛华</w:t>
            </w:r>
            <w:r w:rsidRPr="0006608B">
              <w:rPr>
                <w:sz w:val="24"/>
                <w:szCs w:val="24"/>
              </w:rPr>
              <w:t> </w:t>
            </w:r>
            <w:r w:rsidRPr="0006608B">
              <w:rPr>
                <w:sz w:val="24"/>
                <w:szCs w:val="24"/>
              </w:rPr>
              <w:tab/>
            </w:r>
          </w:p>
        </w:tc>
        <w:tc>
          <w:tcPr>
            <w:tcW w:w="214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2332946559@qq.com</w:t>
            </w:r>
            <w:r w:rsidRPr="0006608B">
              <w:rPr>
                <w:rFonts w:hint="eastAsia"/>
                <w:sz w:val="24"/>
                <w:szCs w:val="24"/>
              </w:rPr>
              <w:t>（邮箱）</w:t>
            </w:r>
          </w:p>
        </w:tc>
        <w:tc>
          <w:tcPr>
            <w:tcW w:w="1830" w:type="dxa"/>
          </w:tcPr>
          <w:p w:rsidR="0071292F" w:rsidRPr="0006608B" w:rsidRDefault="0071292F">
            <w:pPr>
              <w:jc w:val="left"/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向往的生活（篇名）</w:t>
            </w:r>
            <w:r w:rsidRPr="000660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</w:tcPr>
          <w:p w:rsidR="0071292F" w:rsidRDefault="0071292F">
            <w:pPr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71292F" w:rsidRDefault="0071292F">
            <w:pPr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0.5</w:t>
            </w:r>
          </w:p>
        </w:tc>
      </w:tr>
    </w:tbl>
    <w:p w:rsidR="0071292F" w:rsidRDefault="0071292F">
      <w:pPr>
        <w:rPr>
          <w:b/>
          <w:bCs/>
          <w:sz w:val="24"/>
          <w:szCs w:val="24"/>
        </w:rPr>
      </w:pPr>
    </w:p>
    <w:p w:rsidR="0071292F" w:rsidRDefault="0071292F">
      <w:pPr>
        <w:jc w:val="center"/>
        <w:rPr>
          <w:b/>
          <w:bCs/>
          <w:sz w:val="30"/>
          <w:szCs w:val="30"/>
        </w:rPr>
      </w:pPr>
    </w:p>
    <w:p w:rsidR="0071292F" w:rsidRDefault="0071292F">
      <w:pPr>
        <w:rPr>
          <w:b/>
          <w:sz w:val="44"/>
          <w:szCs w:val="44"/>
        </w:rPr>
      </w:pPr>
    </w:p>
    <w:p w:rsidR="0071292F" w:rsidRDefault="0071292F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《新中医青年》编辑部采编组成员杂志加分</w:t>
      </w:r>
    </w:p>
    <w:p w:rsidR="0071292F" w:rsidRDefault="0071292F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32"/>
          <w:szCs w:val="32"/>
        </w:rPr>
        <w:t>注：</w:t>
      </w: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分为满</w:t>
      </w:r>
    </w:p>
    <w:tbl>
      <w:tblPr>
        <w:tblpPr w:leftFromText="180" w:rightFromText="180" w:vertAnchor="page" w:horzAnchor="page" w:tblpX="1869" w:tblpY="3563"/>
        <w:tblW w:w="7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59"/>
        <w:gridCol w:w="2155"/>
        <w:gridCol w:w="2468"/>
        <w:gridCol w:w="1890"/>
      </w:tblGrid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文章加分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将杨雨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14170421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针推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王晶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cs="Arial"/>
                <w:sz w:val="24"/>
                <w:szCs w:val="24"/>
              </w:rPr>
              <w:t>14050114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14</w:t>
            </w:r>
            <w:r w:rsidRPr="0006608B">
              <w:rPr>
                <w:rFonts w:hint="eastAsia"/>
                <w:sz w:val="24"/>
                <w:szCs w:val="24"/>
              </w:rPr>
              <w:t>针推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董文静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15220106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制药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王肖煜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15060123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冯杭杭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15050303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3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郜雅玲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15040104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中药班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杨莎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15010241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生物信息班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李洋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15010215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生物信息班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邵梦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15220726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食品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何祺滔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16080305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食品班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刘翠翠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16010120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生物技术班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勾如刚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16010108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生物技术班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石炜娟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16060429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4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李朝新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15220715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15</w:t>
            </w:r>
            <w:r w:rsidRPr="0006608B">
              <w:rPr>
                <w:rFonts w:hint="eastAsia"/>
                <w:sz w:val="24"/>
                <w:szCs w:val="24"/>
              </w:rPr>
              <w:t>食品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张超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16060140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护理</w:t>
            </w:r>
            <w:r w:rsidRPr="0006608B">
              <w:rPr>
                <w:sz w:val="24"/>
                <w:szCs w:val="24"/>
              </w:rPr>
              <w:t>1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2</w:t>
            </w:r>
          </w:p>
        </w:tc>
      </w:tr>
      <w:tr w:rsidR="0071292F" w:rsidRPr="0006608B" w:rsidTr="0006608B">
        <w:trPr>
          <w:trHeight w:val="270"/>
        </w:trPr>
        <w:tc>
          <w:tcPr>
            <w:tcW w:w="1159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rFonts w:hint="eastAsia"/>
                <w:sz w:val="24"/>
                <w:szCs w:val="24"/>
              </w:rPr>
              <w:t>吴限</w:t>
            </w:r>
          </w:p>
        </w:tc>
        <w:tc>
          <w:tcPr>
            <w:tcW w:w="2155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16040239</w:t>
            </w:r>
          </w:p>
        </w:tc>
        <w:tc>
          <w:tcPr>
            <w:tcW w:w="2468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16</w:t>
            </w:r>
            <w:r w:rsidRPr="0006608B">
              <w:rPr>
                <w:rFonts w:hint="eastAsia"/>
                <w:sz w:val="24"/>
                <w:szCs w:val="24"/>
              </w:rPr>
              <w:t>中西医</w:t>
            </w:r>
            <w:r w:rsidRPr="0006608B">
              <w:rPr>
                <w:sz w:val="24"/>
                <w:szCs w:val="24"/>
              </w:rPr>
              <w:t>2</w:t>
            </w:r>
            <w:r w:rsidRPr="0006608B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890" w:type="dxa"/>
          </w:tcPr>
          <w:p w:rsidR="0071292F" w:rsidRPr="0006608B" w:rsidRDefault="0071292F" w:rsidP="0006608B">
            <w:pPr>
              <w:rPr>
                <w:sz w:val="24"/>
                <w:szCs w:val="24"/>
              </w:rPr>
            </w:pPr>
            <w:r w:rsidRPr="0006608B">
              <w:rPr>
                <w:sz w:val="24"/>
                <w:szCs w:val="24"/>
              </w:rPr>
              <w:t>4</w:t>
            </w:r>
          </w:p>
        </w:tc>
      </w:tr>
    </w:tbl>
    <w:p w:rsidR="0071292F" w:rsidRDefault="0071292F">
      <w:pPr>
        <w:tabs>
          <w:tab w:val="left" w:pos="499"/>
          <w:tab w:val="center" w:pos="4217"/>
        </w:tabs>
        <w:jc w:val="left"/>
        <w:rPr>
          <w:b/>
          <w:sz w:val="44"/>
          <w:szCs w:val="44"/>
        </w:rPr>
      </w:pPr>
    </w:p>
    <w:p w:rsidR="0071292F" w:rsidRDefault="0071292F">
      <w:pPr>
        <w:jc w:val="center"/>
        <w:rPr>
          <w:b/>
          <w:bCs/>
          <w:sz w:val="30"/>
          <w:szCs w:val="30"/>
        </w:rPr>
      </w:pPr>
    </w:p>
    <w:p w:rsidR="0071292F" w:rsidRDefault="0071292F">
      <w:pPr>
        <w:jc w:val="center"/>
        <w:rPr>
          <w:b/>
          <w:sz w:val="44"/>
          <w:szCs w:val="44"/>
        </w:rPr>
      </w:pPr>
    </w:p>
    <w:p w:rsidR="0071292F" w:rsidRDefault="0071292F">
      <w:pPr>
        <w:jc w:val="center"/>
        <w:rPr>
          <w:b/>
          <w:sz w:val="44"/>
          <w:szCs w:val="44"/>
        </w:rPr>
      </w:pPr>
    </w:p>
    <w:p w:rsidR="0071292F" w:rsidRDefault="0071292F">
      <w:pPr>
        <w:tabs>
          <w:tab w:val="left" w:pos="499"/>
          <w:tab w:val="center" w:pos="4217"/>
        </w:tabs>
        <w:jc w:val="left"/>
        <w:rPr>
          <w:b/>
          <w:sz w:val="44"/>
          <w:szCs w:val="44"/>
        </w:rPr>
      </w:pPr>
    </w:p>
    <w:p w:rsidR="0071292F" w:rsidRDefault="0071292F" w:rsidP="00A273FD">
      <w:pPr>
        <w:tabs>
          <w:tab w:val="left" w:pos="499"/>
          <w:tab w:val="center" w:pos="4217"/>
        </w:tabs>
        <w:ind w:firstLineChars="100" w:firstLine="31680"/>
        <w:jc w:val="left"/>
        <w:rPr>
          <w:b/>
          <w:sz w:val="44"/>
          <w:szCs w:val="44"/>
        </w:rPr>
      </w:pPr>
    </w:p>
    <w:p w:rsidR="0071292F" w:rsidRDefault="0071292F" w:rsidP="00A273FD">
      <w:pPr>
        <w:tabs>
          <w:tab w:val="left" w:pos="499"/>
          <w:tab w:val="center" w:pos="4217"/>
        </w:tabs>
        <w:ind w:firstLineChars="100" w:firstLine="31680"/>
        <w:jc w:val="left"/>
        <w:rPr>
          <w:b/>
          <w:sz w:val="44"/>
          <w:szCs w:val="44"/>
        </w:rPr>
      </w:pPr>
    </w:p>
    <w:p w:rsidR="0071292F" w:rsidRDefault="0071292F" w:rsidP="00A273FD">
      <w:pPr>
        <w:tabs>
          <w:tab w:val="left" w:pos="499"/>
          <w:tab w:val="center" w:pos="4217"/>
        </w:tabs>
        <w:ind w:firstLineChars="100" w:firstLine="31680"/>
        <w:jc w:val="left"/>
        <w:rPr>
          <w:b/>
          <w:sz w:val="44"/>
          <w:szCs w:val="44"/>
        </w:rPr>
      </w:pPr>
    </w:p>
    <w:p w:rsidR="0071292F" w:rsidRDefault="0071292F">
      <w:pPr>
        <w:tabs>
          <w:tab w:val="left" w:pos="499"/>
          <w:tab w:val="center" w:pos="4217"/>
        </w:tabs>
        <w:jc w:val="left"/>
        <w:rPr>
          <w:b/>
          <w:sz w:val="44"/>
          <w:szCs w:val="44"/>
        </w:rPr>
      </w:pPr>
    </w:p>
    <w:p w:rsidR="0071292F" w:rsidRDefault="0071292F" w:rsidP="00A273FD">
      <w:pPr>
        <w:tabs>
          <w:tab w:val="left" w:pos="499"/>
          <w:tab w:val="center" w:pos="4217"/>
        </w:tabs>
        <w:ind w:firstLineChars="100" w:firstLine="31680"/>
        <w:jc w:val="left"/>
        <w:rPr>
          <w:b/>
          <w:sz w:val="44"/>
          <w:szCs w:val="44"/>
        </w:rPr>
      </w:pPr>
    </w:p>
    <w:p w:rsidR="0071292F" w:rsidRDefault="0071292F" w:rsidP="00A273FD">
      <w:pPr>
        <w:tabs>
          <w:tab w:val="left" w:pos="499"/>
          <w:tab w:val="center" w:pos="4217"/>
        </w:tabs>
        <w:ind w:firstLineChars="100" w:firstLine="31680"/>
        <w:jc w:val="left"/>
        <w:rPr>
          <w:b/>
          <w:sz w:val="44"/>
          <w:szCs w:val="44"/>
        </w:rPr>
      </w:pPr>
    </w:p>
    <w:p w:rsidR="0071292F" w:rsidRDefault="0071292F" w:rsidP="00A273FD">
      <w:pPr>
        <w:tabs>
          <w:tab w:val="left" w:pos="499"/>
          <w:tab w:val="center" w:pos="4217"/>
        </w:tabs>
        <w:ind w:firstLineChars="100" w:firstLine="31680"/>
        <w:jc w:val="left"/>
        <w:rPr>
          <w:b/>
          <w:sz w:val="44"/>
          <w:szCs w:val="44"/>
        </w:rPr>
      </w:pPr>
    </w:p>
    <w:p w:rsidR="0071292F" w:rsidRDefault="0071292F" w:rsidP="00A273FD">
      <w:pPr>
        <w:tabs>
          <w:tab w:val="left" w:pos="499"/>
          <w:tab w:val="center" w:pos="4217"/>
        </w:tabs>
        <w:ind w:firstLineChars="100" w:firstLine="31680"/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t>72</w:t>
      </w:r>
      <w:r>
        <w:rPr>
          <w:rFonts w:hint="eastAsia"/>
          <w:b/>
          <w:sz w:val="44"/>
          <w:szCs w:val="44"/>
        </w:rPr>
        <w:t>期文学版采编组征文获奖加分名单</w:t>
      </w:r>
    </w:p>
    <w:p w:rsidR="0071292F" w:rsidRDefault="0071292F">
      <w:pPr>
        <w:tabs>
          <w:tab w:val="left" w:pos="499"/>
          <w:tab w:val="center" w:pos="4217"/>
        </w:tabs>
        <w:jc w:val="left"/>
        <w:rPr>
          <w:b/>
          <w:sz w:val="44"/>
          <w:szCs w:val="44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1"/>
        <w:gridCol w:w="1506"/>
        <w:gridCol w:w="129"/>
        <w:gridCol w:w="1386"/>
        <w:gridCol w:w="3383"/>
        <w:gridCol w:w="1067"/>
      </w:tblGrid>
      <w:tr w:rsidR="0071292F" w:rsidRPr="0006608B" w:rsidTr="0006608B">
        <w:trPr>
          <w:jc w:val="center"/>
        </w:trPr>
        <w:tc>
          <w:tcPr>
            <w:tcW w:w="1051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635" w:type="dxa"/>
            <w:gridSpan w:val="2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班级</w:t>
            </w:r>
          </w:p>
        </w:tc>
        <w:tc>
          <w:tcPr>
            <w:tcW w:w="1386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学号</w:t>
            </w:r>
          </w:p>
        </w:tc>
        <w:tc>
          <w:tcPr>
            <w:tcW w:w="3383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作品</w:t>
            </w:r>
          </w:p>
        </w:tc>
        <w:tc>
          <w:tcPr>
            <w:tcW w:w="1067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加分</w:t>
            </w:r>
          </w:p>
        </w:tc>
      </w:tr>
      <w:tr w:rsidR="0071292F" w:rsidRPr="0006608B" w:rsidTr="0006608B">
        <w:trPr>
          <w:jc w:val="center"/>
        </w:trPr>
        <w:tc>
          <w:tcPr>
            <w:tcW w:w="8522" w:type="dxa"/>
            <w:gridSpan w:val="6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一等奖</w:t>
            </w:r>
          </w:p>
        </w:tc>
      </w:tr>
      <w:tr w:rsidR="0071292F" w:rsidRPr="0006608B" w:rsidTr="0006608B">
        <w:trPr>
          <w:jc w:val="center"/>
        </w:trPr>
        <w:tc>
          <w:tcPr>
            <w:tcW w:w="1051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薛丹</w:t>
            </w:r>
          </w:p>
        </w:tc>
        <w:tc>
          <w:tcPr>
            <w:tcW w:w="1635" w:type="dxa"/>
            <w:gridSpan w:val="2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生物工程</w:t>
            </w:r>
            <w:r w:rsidRPr="0006608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86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15221234</w:t>
            </w:r>
          </w:p>
        </w:tc>
        <w:tc>
          <w:tcPr>
            <w:tcW w:w="3383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《</w:t>
            </w:r>
            <w:r w:rsidRPr="0006608B">
              <w:rPr>
                <w:rFonts w:hint="eastAsia"/>
                <w:bCs/>
                <w:sz w:val="24"/>
                <w:szCs w:val="24"/>
              </w:rPr>
              <w:t>故人，孤人</w:t>
            </w: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》</w:t>
            </w:r>
          </w:p>
        </w:tc>
        <w:tc>
          <w:tcPr>
            <w:tcW w:w="1067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4.5</w:t>
            </w:r>
          </w:p>
        </w:tc>
      </w:tr>
      <w:tr w:rsidR="0071292F" w:rsidRPr="0006608B" w:rsidTr="0006608B">
        <w:trPr>
          <w:jc w:val="center"/>
        </w:trPr>
        <w:tc>
          <w:tcPr>
            <w:tcW w:w="8522" w:type="dxa"/>
            <w:gridSpan w:val="6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二等奖</w:t>
            </w:r>
          </w:p>
        </w:tc>
      </w:tr>
      <w:tr w:rsidR="0071292F" w:rsidRPr="0006608B" w:rsidTr="0006608B">
        <w:trPr>
          <w:jc w:val="center"/>
        </w:trPr>
        <w:tc>
          <w:tcPr>
            <w:tcW w:w="1051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王中江</w:t>
            </w:r>
          </w:p>
        </w:tc>
        <w:tc>
          <w:tcPr>
            <w:tcW w:w="1506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13</w:t>
            </w:r>
            <w:r w:rsidRPr="0006608B">
              <w:rPr>
                <w:rFonts w:hint="eastAsia"/>
                <w:bCs/>
                <w:sz w:val="24"/>
                <w:szCs w:val="24"/>
              </w:rPr>
              <w:t>中医</w:t>
            </w:r>
            <w:r w:rsidRPr="0006608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15" w:type="dxa"/>
            <w:gridSpan w:val="2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13020230</w:t>
            </w:r>
          </w:p>
        </w:tc>
        <w:tc>
          <w:tcPr>
            <w:tcW w:w="3383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《</w:t>
            </w:r>
            <w:r w:rsidRPr="0006608B">
              <w:rPr>
                <w:rFonts w:hint="eastAsia"/>
                <w:bCs/>
                <w:sz w:val="24"/>
                <w:szCs w:val="24"/>
              </w:rPr>
              <w:t>原点等待</w:t>
            </w: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》</w:t>
            </w:r>
          </w:p>
        </w:tc>
        <w:tc>
          <w:tcPr>
            <w:tcW w:w="1067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jc w:val="center"/>
        </w:trPr>
        <w:tc>
          <w:tcPr>
            <w:tcW w:w="8522" w:type="dxa"/>
            <w:gridSpan w:val="6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三等奖</w:t>
            </w:r>
          </w:p>
        </w:tc>
      </w:tr>
      <w:tr w:rsidR="0071292F" w:rsidRPr="0006608B" w:rsidTr="0006608B">
        <w:trPr>
          <w:jc w:val="center"/>
        </w:trPr>
        <w:tc>
          <w:tcPr>
            <w:tcW w:w="1051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张赛赛</w:t>
            </w:r>
          </w:p>
        </w:tc>
        <w:tc>
          <w:tcPr>
            <w:tcW w:w="1506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营销</w:t>
            </w:r>
            <w:r w:rsidRPr="0006608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15" w:type="dxa"/>
            <w:gridSpan w:val="2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15170138</w:t>
            </w:r>
          </w:p>
        </w:tc>
        <w:tc>
          <w:tcPr>
            <w:tcW w:w="3383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《</w:t>
            </w:r>
            <w:r w:rsidRPr="0006608B">
              <w:rPr>
                <w:rFonts w:hint="eastAsia"/>
                <w:bCs/>
                <w:sz w:val="24"/>
                <w:szCs w:val="24"/>
              </w:rPr>
              <w:t>我在等你</w:t>
            </w: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》</w:t>
            </w:r>
          </w:p>
        </w:tc>
        <w:tc>
          <w:tcPr>
            <w:tcW w:w="1067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3.5</w:t>
            </w:r>
          </w:p>
        </w:tc>
      </w:tr>
      <w:tr w:rsidR="0071292F" w:rsidRPr="0006608B" w:rsidTr="0006608B">
        <w:trPr>
          <w:jc w:val="center"/>
        </w:trPr>
        <w:tc>
          <w:tcPr>
            <w:tcW w:w="8522" w:type="dxa"/>
            <w:gridSpan w:val="6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优秀奖</w:t>
            </w:r>
          </w:p>
        </w:tc>
      </w:tr>
      <w:tr w:rsidR="0071292F" w:rsidRPr="0006608B" w:rsidTr="0006608B">
        <w:trPr>
          <w:jc w:val="center"/>
        </w:trPr>
        <w:tc>
          <w:tcPr>
            <w:tcW w:w="1051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修文璟</w:t>
            </w:r>
          </w:p>
        </w:tc>
        <w:tc>
          <w:tcPr>
            <w:tcW w:w="1506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16</w:t>
            </w:r>
            <w:r w:rsidRPr="0006608B">
              <w:rPr>
                <w:rFonts w:hint="eastAsia"/>
                <w:bCs/>
                <w:sz w:val="24"/>
                <w:szCs w:val="24"/>
              </w:rPr>
              <w:t>康复</w:t>
            </w:r>
            <w:r w:rsidRPr="0006608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15" w:type="dxa"/>
            <w:gridSpan w:val="2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16030531</w:t>
            </w:r>
          </w:p>
        </w:tc>
        <w:tc>
          <w:tcPr>
            <w:tcW w:w="3383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《</w:t>
            </w:r>
            <w:r w:rsidRPr="0006608B">
              <w:rPr>
                <w:rFonts w:hint="eastAsia"/>
                <w:bCs/>
                <w:sz w:val="24"/>
                <w:szCs w:val="24"/>
              </w:rPr>
              <w:t>待君归</w:t>
            </w: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》</w:t>
            </w:r>
          </w:p>
        </w:tc>
        <w:tc>
          <w:tcPr>
            <w:tcW w:w="1067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jc w:val="center"/>
        </w:trPr>
        <w:tc>
          <w:tcPr>
            <w:tcW w:w="1051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杨莎</w:t>
            </w:r>
          </w:p>
        </w:tc>
        <w:tc>
          <w:tcPr>
            <w:tcW w:w="1506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</w:t>
            </w:r>
            <w:r w:rsidRPr="0006608B">
              <w:rPr>
                <w:rFonts w:hint="eastAsia"/>
                <w:bCs/>
                <w:sz w:val="24"/>
                <w:szCs w:val="24"/>
              </w:rPr>
              <w:t>生物信息</w:t>
            </w:r>
          </w:p>
        </w:tc>
        <w:tc>
          <w:tcPr>
            <w:tcW w:w="1515" w:type="dxa"/>
            <w:gridSpan w:val="2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15010241</w:t>
            </w:r>
          </w:p>
        </w:tc>
        <w:tc>
          <w:tcPr>
            <w:tcW w:w="3383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《我在等你，所以你必须来》</w:t>
            </w:r>
          </w:p>
        </w:tc>
        <w:tc>
          <w:tcPr>
            <w:tcW w:w="1067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jc w:val="center"/>
        </w:trPr>
        <w:tc>
          <w:tcPr>
            <w:tcW w:w="1051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hint="eastAsia"/>
                <w:bCs/>
                <w:sz w:val="24"/>
                <w:szCs w:val="24"/>
              </w:rPr>
              <w:t>林昱孜</w:t>
            </w:r>
          </w:p>
        </w:tc>
        <w:tc>
          <w:tcPr>
            <w:tcW w:w="1506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14</w:t>
            </w:r>
            <w:r w:rsidRPr="0006608B">
              <w:rPr>
                <w:rFonts w:hint="eastAsia"/>
                <w:bCs/>
                <w:sz w:val="24"/>
                <w:szCs w:val="24"/>
              </w:rPr>
              <w:t>生制</w:t>
            </w:r>
            <w:r w:rsidRPr="0006608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15" w:type="dxa"/>
            <w:gridSpan w:val="2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14220516</w:t>
            </w:r>
          </w:p>
        </w:tc>
        <w:tc>
          <w:tcPr>
            <w:tcW w:w="3383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《</w:t>
            </w:r>
            <w:r w:rsidRPr="0006608B">
              <w:rPr>
                <w:rFonts w:hint="eastAsia"/>
                <w:bCs/>
                <w:sz w:val="24"/>
                <w:szCs w:val="24"/>
              </w:rPr>
              <w:t>若汝盼兮，秋兮若兮</w:t>
            </w:r>
            <w:r w:rsidRPr="0006608B">
              <w:rPr>
                <w:rFonts w:ascii="宋体" w:hAnsi="宋体" w:hint="eastAsia"/>
                <w:bCs/>
                <w:sz w:val="24"/>
                <w:szCs w:val="24"/>
              </w:rPr>
              <w:t>》</w:t>
            </w:r>
          </w:p>
        </w:tc>
        <w:tc>
          <w:tcPr>
            <w:tcW w:w="1067" w:type="dxa"/>
          </w:tcPr>
          <w:p w:rsidR="0071292F" w:rsidRPr="0006608B" w:rsidRDefault="0071292F">
            <w:pPr>
              <w:rPr>
                <w:bCs/>
                <w:sz w:val="24"/>
                <w:szCs w:val="24"/>
              </w:rPr>
            </w:pPr>
            <w:r w:rsidRPr="0006608B">
              <w:rPr>
                <w:bCs/>
                <w:sz w:val="24"/>
                <w:szCs w:val="24"/>
              </w:rPr>
              <w:t>3</w:t>
            </w:r>
          </w:p>
        </w:tc>
      </w:tr>
    </w:tbl>
    <w:p w:rsidR="0071292F" w:rsidRDefault="0071292F">
      <w:pPr>
        <w:jc w:val="lef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注：</w:t>
      </w:r>
      <w:r>
        <w:rPr>
          <w:rFonts w:ascii="楷体" w:eastAsia="楷体" w:hAnsi="楷体" w:cs="楷体"/>
          <w:b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b/>
          <w:sz w:val="28"/>
          <w:szCs w:val="28"/>
        </w:rPr>
        <w:t>获奖基本分：一等奖</w:t>
      </w:r>
      <w:r>
        <w:rPr>
          <w:rFonts w:ascii="楷体" w:eastAsia="楷体" w:hAnsi="楷体" w:cs="楷体"/>
          <w:b/>
          <w:sz w:val="28"/>
          <w:szCs w:val="28"/>
        </w:rPr>
        <w:t>3</w:t>
      </w:r>
      <w:r>
        <w:rPr>
          <w:rFonts w:ascii="楷体" w:eastAsia="楷体" w:hAnsi="楷体" w:cs="楷体" w:hint="eastAsia"/>
          <w:b/>
          <w:sz w:val="28"/>
          <w:szCs w:val="28"/>
        </w:rPr>
        <w:t>分，二等奖</w:t>
      </w:r>
      <w:r>
        <w:rPr>
          <w:rFonts w:ascii="楷体" w:eastAsia="楷体" w:hAnsi="楷体" w:cs="楷体"/>
          <w:b/>
          <w:sz w:val="28"/>
          <w:szCs w:val="28"/>
        </w:rPr>
        <w:t>2.5</w:t>
      </w:r>
      <w:r>
        <w:rPr>
          <w:rFonts w:ascii="楷体" w:eastAsia="楷体" w:hAnsi="楷体" w:cs="楷体" w:hint="eastAsia"/>
          <w:b/>
          <w:sz w:val="28"/>
          <w:szCs w:val="28"/>
        </w:rPr>
        <w:t>分，三等奖</w:t>
      </w:r>
      <w:r>
        <w:rPr>
          <w:rFonts w:ascii="楷体" w:eastAsia="楷体" w:hAnsi="楷体" w:cs="楷体"/>
          <w:b/>
          <w:sz w:val="28"/>
          <w:szCs w:val="28"/>
        </w:rPr>
        <w:t>2</w:t>
      </w:r>
      <w:r>
        <w:rPr>
          <w:rFonts w:ascii="楷体" w:eastAsia="楷体" w:hAnsi="楷体" w:cs="楷体" w:hint="eastAsia"/>
          <w:b/>
          <w:sz w:val="28"/>
          <w:szCs w:val="28"/>
        </w:rPr>
        <w:t>分，优秀奖</w:t>
      </w:r>
      <w:r>
        <w:rPr>
          <w:rFonts w:ascii="楷体" w:eastAsia="楷体" w:hAnsi="楷体" w:cs="楷体"/>
          <w:b/>
          <w:sz w:val="28"/>
          <w:szCs w:val="28"/>
        </w:rPr>
        <w:t>1.5</w:t>
      </w:r>
      <w:r>
        <w:rPr>
          <w:rFonts w:ascii="楷体" w:eastAsia="楷体" w:hAnsi="楷体" w:cs="楷体" w:hint="eastAsia"/>
          <w:b/>
          <w:sz w:val="28"/>
          <w:szCs w:val="28"/>
        </w:rPr>
        <w:t>分。此外有登上杂志分</w:t>
      </w:r>
      <w:r>
        <w:rPr>
          <w:rFonts w:ascii="楷体" w:eastAsia="楷体" w:hAnsi="楷体" w:cs="楷体"/>
          <w:b/>
          <w:sz w:val="28"/>
          <w:szCs w:val="28"/>
        </w:rPr>
        <w:t>1</w:t>
      </w:r>
      <w:r>
        <w:rPr>
          <w:rFonts w:ascii="楷体" w:eastAsia="楷体" w:hAnsi="楷体" w:cs="楷体" w:hint="eastAsia"/>
          <w:b/>
          <w:sz w:val="28"/>
          <w:szCs w:val="28"/>
        </w:rPr>
        <w:t>分及投稿基础分</w:t>
      </w:r>
      <w:r>
        <w:rPr>
          <w:rFonts w:ascii="楷体" w:eastAsia="楷体" w:hAnsi="楷体" w:cs="楷体"/>
          <w:b/>
          <w:sz w:val="28"/>
          <w:szCs w:val="28"/>
        </w:rPr>
        <w:t>0.5</w:t>
      </w:r>
      <w:r>
        <w:rPr>
          <w:rFonts w:ascii="楷体" w:eastAsia="楷体" w:hAnsi="楷体" w:cs="楷体" w:hint="eastAsia"/>
          <w:b/>
          <w:sz w:val="28"/>
          <w:szCs w:val="28"/>
        </w:rPr>
        <w:t>分。该活动解释权归《新中医青年》编辑部采编组所有。</w:t>
      </w:r>
    </w:p>
    <w:p w:rsidR="0071292F" w:rsidRDefault="0071292F">
      <w:pPr>
        <w:jc w:val="center"/>
        <w:rPr>
          <w:rFonts w:ascii="楷体" w:eastAsia="楷体" w:hAnsi="楷体" w:cs="楷体"/>
          <w:b/>
          <w:sz w:val="52"/>
          <w:szCs w:val="52"/>
        </w:rPr>
      </w:pPr>
    </w:p>
    <w:p w:rsidR="0071292F" w:rsidRDefault="0071292F">
      <w:pPr>
        <w:jc w:val="center"/>
        <w:rPr>
          <w:rFonts w:ascii="楷体" w:eastAsia="楷体" w:hAnsi="楷体" w:cs="楷体"/>
          <w:b/>
          <w:sz w:val="52"/>
          <w:szCs w:val="52"/>
        </w:rPr>
      </w:pPr>
      <w:r>
        <w:rPr>
          <w:rFonts w:ascii="楷体" w:eastAsia="楷体" w:hAnsi="楷体" w:cs="楷体"/>
          <w:b/>
          <w:sz w:val="52"/>
          <w:szCs w:val="52"/>
        </w:rPr>
        <w:t>74</w:t>
      </w:r>
      <w:r>
        <w:rPr>
          <w:rFonts w:ascii="楷体" w:eastAsia="楷体" w:hAnsi="楷体" w:cs="楷体" w:hint="eastAsia"/>
          <w:b/>
          <w:sz w:val="52"/>
          <w:szCs w:val="52"/>
        </w:rPr>
        <w:t>期采编组征文获奖加分名单</w:t>
      </w:r>
    </w:p>
    <w:tbl>
      <w:tblPr>
        <w:tblW w:w="8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63"/>
        <w:gridCol w:w="2677"/>
      </w:tblGrid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  <w:r w:rsidRPr="0006608B">
              <w:rPr>
                <w:rFonts w:ascii="Arial Unicode MS" w:eastAsia="Times New Roman" w:hAnsi="Arial Unicode MS" w:cs="Arial Unicode MS"/>
                <w:b/>
                <w:bCs/>
                <w:sz w:val="24"/>
                <w:szCs w:val="24"/>
              </w:rPr>
              <w:t>一等奖:</w:t>
            </w: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《</w:t>
            </w:r>
            <w:r w:rsidRPr="0006608B">
              <w:rPr>
                <w:rFonts w:ascii="Arial Unicode MS" w:eastAsia="Times New Roman" w:hAnsi="Arial Unicode MS" w:cs="Arial Unicode MS"/>
                <w:b/>
                <w:bCs/>
                <w:sz w:val="24"/>
                <w:szCs w:val="24"/>
              </w:rPr>
              <w:t>与君书</w:t>
            </w: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》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  <w:r w:rsidRPr="0006608B">
              <w:rPr>
                <w:rFonts w:ascii="Arial Unicode MS" w:eastAsia="Times New Roman" w:hAnsi="Arial Unicode MS" w:cs="Arial Unicode MS"/>
                <w:sz w:val="24"/>
                <w:szCs w:val="24"/>
              </w:rPr>
              <w:t xml:space="preserve">王鑫 15护理1班  15050137 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  <w:r w:rsidRPr="0006608B">
              <w:rPr>
                <w:rFonts w:ascii="Arial Unicode MS" w:eastAsia="Times New Roman" w:hAnsi="Arial Unicode MS" w:cs="Arial Unicode MS"/>
                <w:sz w:val="24"/>
                <w:szCs w:val="24"/>
              </w:rPr>
              <w:t>4.5</w:t>
            </w: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  <w:r w:rsidRPr="0006608B">
              <w:rPr>
                <w:rFonts w:ascii="Arial Unicode MS" w:eastAsia="Times New Roman" w:hAnsi="Arial Unicode MS" w:cs="Arial Unicode MS"/>
                <w:b/>
                <w:bCs/>
                <w:sz w:val="24"/>
                <w:szCs w:val="24"/>
              </w:rPr>
              <w:t>二等奖：</w:t>
            </w: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《</w:t>
            </w:r>
            <w:r w:rsidRPr="0006608B">
              <w:rPr>
                <w:rFonts w:ascii="Arial Unicode MS" w:eastAsia="Times New Roman" w:hAnsi="Arial Unicode MS" w:cs="Arial Unicode MS"/>
                <w:b/>
                <w:bCs/>
                <w:sz w:val="24"/>
                <w:szCs w:val="24"/>
              </w:rPr>
              <w:t>情镌三分木，相诉万卷书</w:t>
            </w: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》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  <w:r w:rsidRPr="0006608B">
              <w:rPr>
                <w:rFonts w:ascii="Arial Unicode MS" w:eastAsia="Times New Roman" w:hAnsi="Arial Unicode MS" w:cs="Arial Unicode MS"/>
                <w:sz w:val="24"/>
                <w:szCs w:val="24"/>
              </w:rPr>
              <w:t xml:space="preserve">勾如刚 16生物技术 16010108  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  <w:r w:rsidRPr="0006608B">
              <w:rPr>
                <w:rFonts w:ascii="Arial Unicode MS" w:eastAsia="Times New Roman" w:hAnsi="Arial Unicode MS" w:cs="Arial Unicode MS"/>
                <w:sz w:val="24"/>
                <w:szCs w:val="24"/>
              </w:rPr>
              <w:t>4</w:t>
            </w: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Arial Unicode MS" w:eastAsia="Times New Roman" w:hAnsi="Arial Unicode MS" w:cs="Arial Unicode MS"/>
                <w:b/>
                <w:bCs/>
                <w:sz w:val="24"/>
                <w:szCs w:val="24"/>
              </w:rPr>
              <w:t>三等奖：</w:t>
            </w: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《</w:t>
            </w:r>
            <w:r w:rsidRPr="0006608B">
              <w:rPr>
                <w:rFonts w:ascii="Arial Unicode MS" w:eastAsia="Times New Roman" w:hAnsi="Arial Unicode MS" w:cs="Arial Unicode MS"/>
                <w:b/>
                <w:bCs/>
                <w:sz w:val="24"/>
                <w:szCs w:val="24"/>
              </w:rPr>
              <w:t>最怕夏日飞絮轻</w:t>
            </w: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》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Arial Unicode MS" w:eastAsia="Times New Roman" w:hAnsi="Arial Unicode MS" w:cs="Arial Unicode MS"/>
                <w:sz w:val="24"/>
                <w:szCs w:val="24"/>
              </w:rPr>
            </w:pP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郭帅帅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15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护理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>1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班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 15050107 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/>
                <w:sz w:val="24"/>
                <w:szCs w:val="24"/>
              </w:rPr>
              <w:t>3.5</w:t>
            </w: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优秀奖；《</w:t>
            </w:r>
            <w:r w:rsidRPr="0006608B">
              <w:rPr>
                <w:rFonts w:ascii="Arial Unicode MS" w:eastAsia="Times New Roman" w:hAnsi="Arial Unicode MS" w:cs="Arial Unicode MS"/>
                <w:b/>
                <w:bCs/>
                <w:sz w:val="24"/>
                <w:szCs w:val="24"/>
              </w:rPr>
              <w:t>寄往夏天的一封信</w:t>
            </w: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》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靳悄然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 14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中西医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>4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班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14060418  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/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《再见，我们的夏天》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安紫薇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16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针推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>3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班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 16030301  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/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《夏复夏兮，言又言》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</w:p>
        </w:tc>
      </w:tr>
      <w:tr w:rsidR="0071292F" w:rsidRPr="0006608B" w:rsidTr="0006608B">
        <w:trPr>
          <w:trHeight w:hRule="exact" w:val="567"/>
        </w:trPr>
        <w:tc>
          <w:tcPr>
            <w:tcW w:w="5563" w:type="dxa"/>
          </w:tcPr>
          <w:p w:rsidR="0071292F" w:rsidRPr="0006608B" w:rsidRDefault="0071292F">
            <w:pPr>
              <w:rPr>
                <w:sz w:val="24"/>
                <w:szCs w:val="24"/>
              </w:rPr>
            </w:pP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张超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16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护理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>1</w:t>
            </w:r>
            <w:r w:rsidRPr="0006608B">
              <w:rPr>
                <w:rFonts w:ascii="宋体" w:hAnsi="宋体" w:cs="Arial Unicode MS" w:hint="eastAsia"/>
                <w:sz w:val="24"/>
                <w:szCs w:val="24"/>
              </w:rPr>
              <w:t>班</w:t>
            </w:r>
            <w:r w:rsidRPr="0006608B">
              <w:rPr>
                <w:rFonts w:ascii="宋体" w:hAnsi="宋体" w:cs="Arial Unicode MS"/>
                <w:sz w:val="24"/>
                <w:szCs w:val="24"/>
              </w:rPr>
              <w:t xml:space="preserve">   16060140</w:t>
            </w:r>
          </w:p>
        </w:tc>
        <w:tc>
          <w:tcPr>
            <w:tcW w:w="2677" w:type="dxa"/>
          </w:tcPr>
          <w:p w:rsidR="0071292F" w:rsidRPr="0006608B" w:rsidRDefault="0071292F">
            <w:pPr>
              <w:rPr>
                <w:rFonts w:ascii="宋体" w:cs="Arial Unicode MS"/>
                <w:sz w:val="24"/>
                <w:szCs w:val="24"/>
              </w:rPr>
            </w:pPr>
            <w:r w:rsidRPr="0006608B">
              <w:rPr>
                <w:rFonts w:ascii="宋体" w:hAnsi="宋体" w:cs="Arial Unicode MS"/>
                <w:sz w:val="24"/>
                <w:szCs w:val="24"/>
              </w:rPr>
              <w:t>3</w:t>
            </w:r>
          </w:p>
        </w:tc>
      </w:tr>
      <w:tr w:rsidR="0071292F" w:rsidRPr="0006608B" w:rsidTr="0006608B">
        <w:trPr>
          <w:trHeight w:hRule="exact" w:val="1066"/>
        </w:trPr>
        <w:tc>
          <w:tcPr>
            <w:tcW w:w="8240" w:type="dxa"/>
            <w:gridSpan w:val="2"/>
          </w:tcPr>
          <w:p w:rsidR="0071292F" w:rsidRPr="0006608B" w:rsidRDefault="0071292F" w:rsidP="0006608B">
            <w:pPr>
              <w:jc w:val="left"/>
              <w:rPr>
                <w:rFonts w:ascii="楷体" w:eastAsia="楷体" w:hAnsi="楷体" w:cs="楷体"/>
                <w:b/>
                <w:sz w:val="24"/>
                <w:szCs w:val="24"/>
              </w:rPr>
            </w:pP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注：</w:t>
            </w:r>
            <w:r w:rsidRPr="0006608B">
              <w:rPr>
                <w:rFonts w:ascii="楷体" w:eastAsia="楷体" w:hAnsi="楷体" w:cs="楷体"/>
                <w:b/>
                <w:sz w:val="24"/>
                <w:szCs w:val="24"/>
              </w:rPr>
              <w:t xml:space="preserve"> </w:t>
            </w: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获奖基本分：一等奖</w:t>
            </w:r>
            <w:r w:rsidRPr="0006608B">
              <w:rPr>
                <w:rFonts w:ascii="楷体" w:eastAsia="楷体" w:hAnsi="楷体" w:cs="楷体"/>
                <w:b/>
                <w:sz w:val="24"/>
                <w:szCs w:val="24"/>
              </w:rPr>
              <w:t>3</w:t>
            </w: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分，二等奖</w:t>
            </w:r>
            <w:r w:rsidRPr="0006608B">
              <w:rPr>
                <w:rFonts w:ascii="楷体" w:eastAsia="楷体" w:hAnsi="楷体" w:cs="楷体"/>
                <w:b/>
                <w:sz w:val="24"/>
                <w:szCs w:val="24"/>
              </w:rPr>
              <w:t>2.5</w:t>
            </w: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分，三等奖</w:t>
            </w:r>
            <w:r w:rsidRPr="0006608B">
              <w:rPr>
                <w:rFonts w:ascii="楷体" w:eastAsia="楷体" w:hAnsi="楷体" w:cs="楷体"/>
                <w:b/>
                <w:sz w:val="24"/>
                <w:szCs w:val="24"/>
              </w:rPr>
              <w:t>2</w:t>
            </w: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分，优秀奖</w:t>
            </w:r>
            <w:r w:rsidRPr="0006608B">
              <w:rPr>
                <w:rFonts w:ascii="楷体" w:eastAsia="楷体" w:hAnsi="楷体" w:cs="楷体"/>
                <w:b/>
                <w:sz w:val="24"/>
                <w:szCs w:val="24"/>
              </w:rPr>
              <w:t>1.5</w:t>
            </w: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分。此外有登上杂志分</w:t>
            </w:r>
            <w:r w:rsidRPr="0006608B">
              <w:rPr>
                <w:rFonts w:ascii="楷体" w:eastAsia="楷体" w:hAnsi="楷体" w:cs="楷体"/>
                <w:b/>
                <w:sz w:val="24"/>
                <w:szCs w:val="24"/>
              </w:rPr>
              <w:t>1</w:t>
            </w: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分及投稿基础分</w:t>
            </w:r>
            <w:r w:rsidRPr="0006608B">
              <w:rPr>
                <w:rFonts w:ascii="楷体" w:eastAsia="楷体" w:hAnsi="楷体" w:cs="楷体"/>
                <w:b/>
                <w:sz w:val="24"/>
                <w:szCs w:val="24"/>
              </w:rPr>
              <w:t>0.5</w:t>
            </w:r>
            <w:r w:rsidRPr="0006608B">
              <w:rPr>
                <w:rFonts w:ascii="楷体" w:eastAsia="楷体" w:hAnsi="楷体" w:cs="楷体" w:hint="eastAsia"/>
                <w:b/>
                <w:sz w:val="24"/>
                <w:szCs w:val="24"/>
              </w:rPr>
              <w:t>分。该活动解释权归《新中医青年》编辑部采编组所有。</w:t>
            </w:r>
          </w:p>
          <w:p w:rsidR="0071292F" w:rsidRPr="0006608B" w:rsidRDefault="0071292F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1933" w:tblpY="1492"/>
        <w:tblOverlap w:val="never"/>
        <w:tblW w:w="8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68"/>
        <w:gridCol w:w="3686"/>
        <w:gridCol w:w="2169"/>
      </w:tblGrid>
      <w:tr w:rsidR="0071292F" w:rsidRPr="0006608B">
        <w:trPr>
          <w:trHeight w:val="604"/>
        </w:trPr>
        <w:tc>
          <w:tcPr>
            <w:tcW w:w="8323" w:type="dxa"/>
            <w:gridSpan w:val="3"/>
          </w:tcPr>
          <w:p w:rsidR="0071292F" w:rsidRPr="0006608B" w:rsidRDefault="0071292F">
            <w:pPr>
              <w:widowControl/>
              <w:jc w:val="center"/>
              <w:rPr>
                <w:b/>
                <w:sz w:val="44"/>
                <w:szCs w:val="44"/>
              </w:rPr>
            </w:pPr>
            <w:r w:rsidRPr="0006608B">
              <w:rPr>
                <w:b/>
                <w:sz w:val="44"/>
                <w:szCs w:val="44"/>
              </w:rPr>
              <w:t>72</w:t>
            </w:r>
            <w:r w:rsidRPr="0006608B">
              <w:rPr>
                <w:rFonts w:hint="eastAsia"/>
                <w:b/>
                <w:sz w:val="44"/>
                <w:szCs w:val="44"/>
              </w:rPr>
              <w:t>期采编组征文投稿名单</w:t>
            </w:r>
          </w:p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班级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学号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张晓轩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14030127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任娟娟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生物工程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15221125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孙妍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中医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14020131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包静</w:t>
            </w:r>
          </w:p>
        </w:tc>
        <w:tc>
          <w:tcPr>
            <w:tcW w:w="3686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制药</w:t>
            </w:r>
            <w:r w:rsidRPr="0006608B">
              <w:rPr>
                <w:sz w:val="20"/>
                <w:szCs w:val="20"/>
              </w:rPr>
              <w:t>1</w:t>
            </w:r>
            <w:r w:rsidRPr="0006608B">
              <w:rPr>
                <w:rFonts w:hint="eastAsia"/>
                <w:sz w:val="20"/>
                <w:szCs w:val="20"/>
              </w:rPr>
              <w:t>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15220102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王慧锦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中西医实验班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15180316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王思霖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中西医实验班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15180318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侯媛园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14030231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刘洋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中医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15020124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杨坤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护理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14050239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李旻倩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13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中医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13020214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樊一凡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16040209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席佩佩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中医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14020126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白慧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食品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15220701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冯杭杭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护理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15050303</w:t>
            </w:r>
          </w:p>
        </w:tc>
      </w:tr>
      <w:tr w:rsidR="0071292F" w:rsidRPr="0006608B">
        <w:tc>
          <w:tcPr>
            <w:tcW w:w="2468" w:type="dxa"/>
            <w:vAlign w:val="center"/>
          </w:tcPr>
          <w:p w:rsidR="0071292F" w:rsidRPr="0006608B" w:rsidRDefault="0071292F">
            <w:pPr>
              <w:widowControl/>
              <w:jc w:val="left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赵慧娟</w:t>
            </w:r>
          </w:p>
        </w:tc>
        <w:tc>
          <w:tcPr>
            <w:tcW w:w="3686" w:type="dxa"/>
            <w:vAlign w:val="center"/>
          </w:tcPr>
          <w:p w:rsidR="0071292F" w:rsidRPr="0006608B" w:rsidRDefault="0071292F">
            <w:pPr>
              <w:widowControl/>
              <w:jc w:val="left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169" w:type="dxa"/>
            <w:vAlign w:val="center"/>
          </w:tcPr>
          <w:p w:rsidR="0071292F" w:rsidRPr="0006608B" w:rsidRDefault="0071292F">
            <w:pPr>
              <w:widowControl/>
              <w:jc w:val="left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15170544</w:t>
            </w:r>
          </w:p>
        </w:tc>
      </w:tr>
      <w:tr w:rsidR="0071292F" w:rsidRPr="0006608B">
        <w:trPr>
          <w:trHeight w:val="90"/>
        </w:trPr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勾如刚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生物技术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16010108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宁静</w:t>
            </w:r>
          </w:p>
        </w:tc>
        <w:tc>
          <w:tcPr>
            <w:tcW w:w="3686" w:type="dxa"/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级制药</w:t>
            </w:r>
            <w:r w:rsidRPr="0006608B">
              <w:rPr>
                <w:sz w:val="20"/>
                <w:szCs w:val="20"/>
              </w:rPr>
              <w:t>1</w:t>
            </w:r>
            <w:r w:rsidRPr="0006608B">
              <w:rPr>
                <w:rFonts w:hint="eastAsia"/>
                <w:sz w:val="20"/>
                <w:szCs w:val="20"/>
              </w:rPr>
              <w:t>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15220126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辛恬熙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14060407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李彤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中西医实验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15180309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靳悄然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14060418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端木凌骏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食品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15220706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连秋玉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中药分析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14040548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郇丽华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15220140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徐雅欣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涉外护理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15170438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张军风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14040414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张超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护理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16060140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李洋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生物信息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15010315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郜雅玲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中药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15040104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许文琳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13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13030137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许梦瑶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食品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15220738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刘晓娜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中医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14020134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袁琼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中西医实验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15180324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刘翠翠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生物技术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16010120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王肖煜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15060123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常敏静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信管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15170401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陈育路</w:t>
            </w:r>
          </w:p>
        </w:tc>
        <w:tc>
          <w:tcPr>
            <w:tcW w:w="3686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级康复一班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15030207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吴新连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14170412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杨羽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生物技术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15010142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吴限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16040239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李朝新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食品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15220715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郭柄成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15030112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孔凡有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护理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15050215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王美霞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14220836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石炜娟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护理</w:t>
            </w:r>
            <w:r w:rsidRPr="0006608B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16060429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孙会丽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护理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15050128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张茜</w:t>
            </w:r>
          </w:p>
        </w:tc>
        <w:tc>
          <w:tcPr>
            <w:tcW w:w="3686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14</w:t>
            </w:r>
            <w:r w:rsidRPr="0006608B">
              <w:rPr>
                <w:rFonts w:hint="eastAsia"/>
                <w:sz w:val="20"/>
                <w:szCs w:val="20"/>
              </w:rPr>
              <w:t>级生物技术</w:t>
            </w:r>
          </w:p>
        </w:tc>
        <w:tc>
          <w:tcPr>
            <w:tcW w:w="2169" w:type="dxa"/>
          </w:tcPr>
          <w:p w:rsidR="0071292F" w:rsidRPr="0006608B" w:rsidRDefault="0071292F">
            <w:pPr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14010133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田小丽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食品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15221025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史倩倩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涉外护理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15050422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孙尚荣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14050434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陈昱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食品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15220703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宋玉茹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康复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16030521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冯乘铭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康复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15030209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常田</w:t>
            </w:r>
            <w:r w:rsidRPr="0006608B">
              <w:rPr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涉外护理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15050504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袁栋栋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护理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16060138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蒋杨雨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14170421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郭苗苗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14030143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赵娜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中西医实验班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15180329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张文严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14170119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鮑志鹏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食品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15220802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王健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13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中医定向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13020529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rPr>
                <w:kern w:val="0"/>
                <w:szCs w:val="21"/>
              </w:rPr>
            </w:pPr>
            <w:r w:rsidRPr="0006608B">
              <w:rPr>
                <w:rFonts w:hint="eastAsia"/>
                <w:szCs w:val="21"/>
              </w:rPr>
              <w:t>曹</w:t>
            </w:r>
            <w:r w:rsidRPr="0006608B">
              <w:rPr>
                <w:szCs w:val="21"/>
              </w:rPr>
              <w:t xml:space="preserve">  </w:t>
            </w:r>
            <w:r w:rsidRPr="0006608B">
              <w:rPr>
                <w:rFonts w:hint="eastAsia"/>
                <w:szCs w:val="21"/>
              </w:rPr>
              <w:t>珂</w:t>
            </w:r>
          </w:p>
        </w:tc>
        <w:tc>
          <w:tcPr>
            <w:tcW w:w="3686" w:type="dxa"/>
          </w:tcPr>
          <w:p w:rsidR="0071292F" w:rsidRPr="0006608B" w:rsidRDefault="0071292F">
            <w:pPr>
              <w:rPr>
                <w:kern w:val="0"/>
                <w:szCs w:val="21"/>
              </w:rPr>
            </w:pPr>
            <w:r w:rsidRPr="0006608B">
              <w:rPr>
                <w:szCs w:val="21"/>
              </w:rPr>
              <w:t>14</w:t>
            </w:r>
            <w:r w:rsidRPr="0006608B">
              <w:rPr>
                <w:rFonts w:hint="eastAsia"/>
                <w:szCs w:val="21"/>
              </w:rPr>
              <w:t>级中西医一班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rPr>
                <w:kern w:val="0"/>
                <w:szCs w:val="21"/>
              </w:rPr>
            </w:pPr>
            <w:r w:rsidRPr="0006608B">
              <w:rPr>
                <w:szCs w:val="21"/>
              </w:rPr>
              <w:t>14050426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王鸣岐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康复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16030525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</w:rPr>
              <w:t>李新爱</w:t>
            </w:r>
          </w:p>
        </w:tc>
        <w:tc>
          <w:tcPr>
            <w:tcW w:w="3686" w:type="dxa"/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3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t>15220317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畅润盼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涉外护理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14050730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闫宏丽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康复治疗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14030417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徐子皓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中西医实验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15180321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顾凯元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中药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16050105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颜倩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14040202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赵蕊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中医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14020112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原莉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14060108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jc w:val="left"/>
              <w:rPr>
                <w:kern w:val="0"/>
                <w:sz w:val="18"/>
                <w:szCs w:val="18"/>
              </w:rPr>
            </w:pPr>
            <w:r w:rsidRPr="0006608B">
              <w:rPr>
                <w:rFonts w:hint="eastAsia"/>
                <w:sz w:val="18"/>
                <w:szCs w:val="18"/>
              </w:rPr>
              <w:t>张茜</w:t>
            </w:r>
          </w:p>
        </w:tc>
        <w:tc>
          <w:tcPr>
            <w:tcW w:w="3686" w:type="dxa"/>
          </w:tcPr>
          <w:p w:rsidR="0071292F" w:rsidRPr="0006608B" w:rsidRDefault="0071292F">
            <w:pPr>
              <w:jc w:val="left"/>
              <w:rPr>
                <w:kern w:val="0"/>
                <w:sz w:val="18"/>
                <w:szCs w:val="18"/>
              </w:rPr>
            </w:pPr>
            <w:r w:rsidRPr="0006608B">
              <w:rPr>
                <w:sz w:val="18"/>
                <w:szCs w:val="18"/>
              </w:rPr>
              <w:t>14</w:t>
            </w:r>
            <w:r w:rsidRPr="0006608B">
              <w:rPr>
                <w:rFonts w:hint="eastAsia"/>
                <w:sz w:val="18"/>
                <w:szCs w:val="18"/>
              </w:rPr>
              <w:t>级生物技术</w:t>
            </w:r>
          </w:p>
        </w:tc>
        <w:tc>
          <w:tcPr>
            <w:tcW w:w="2169" w:type="dxa"/>
          </w:tcPr>
          <w:p w:rsidR="0071292F" w:rsidRPr="0006608B" w:rsidRDefault="0071292F">
            <w:pPr>
              <w:jc w:val="left"/>
              <w:rPr>
                <w:kern w:val="0"/>
                <w:sz w:val="18"/>
                <w:szCs w:val="18"/>
              </w:rPr>
            </w:pPr>
            <w:r w:rsidRPr="0006608B">
              <w:rPr>
                <w:sz w:val="18"/>
                <w:szCs w:val="18"/>
              </w:rPr>
              <w:t>14010133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董文静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15220106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王晶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14050114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王优</w:t>
            </w:r>
            <w:r w:rsidRPr="0006608B">
              <w:t xml:space="preserve"> 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康复</w:t>
            </w:r>
            <w:r w:rsidRPr="0006608B"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14030340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刘芸何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中西医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15220124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季慧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康复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16030509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王盼佳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14170244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武文杰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14030241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吉佳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14170426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汤文倩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康复</w:t>
            </w:r>
            <w:r w:rsidRPr="0006608B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6608B">
              <w:rPr>
                <w:kern w:val="0"/>
                <w:sz w:val="20"/>
                <w:szCs w:val="20"/>
              </w:rPr>
              <w:t>16030523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邵梦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食品</w:t>
            </w:r>
            <w:r w:rsidRPr="0006608B"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15220726</w:t>
            </w:r>
          </w:p>
        </w:tc>
      </w:tr>
      <w:tr w:rsidR="0071292F" w:rsidRPr="0006608B">
        <w:tc>
          <w:tcPr>
            <w:tcW w:w="2468" w:type="dxa"/>
            <w:vAlign w:val="center"/>
          </w:tcPr>
          <w:p w:rsidR="0071292F" w:rsidRPr="0006608B" w:rsidRDefault="0071292F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赵慧娟</w:t>
            </w:r>
          </w:p>
        </w:tc>
        <w:tc>
          <w:tcPr>
            <w:tcW w:w="3686" w:type="dxa"/>
            <w:vAlign w:val="center"/>
          </w:tcPr>
          <w:p w:rsidR="0071292F" w:rsidRPr="0006608B" w:rsidRDefault="0071292F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信管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169" w:type="dxa"/>
            <w:vAlign w:val="center"/>
          </w:tcPr>
          <w:p w:rsidR="0071292F" w:rsidRPr="0006608B" w:rsidRDefault="0071292F">
            <w:pPr>
              <w:widowControl/>
              <w:jc w:val="left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15170544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刘月飞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16</w:t>
            </w:r>
            <w:r w:rsidRPr="0006608B">
              <w:rPr>
                <w:rFonts w:hint="eastAsia"/>
              </w:rPr>
              <w:t>生物技术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16010123</w:t>
            </w:r>
          </w:p>
        </w:tc>
      </w:tr>
      <w:tr w:rsidR="0071292F" w:rsidRPr="0006608B"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薛荣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1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14030128</w:t>
            </w:r>
          </w:p>
        </w:tc>
      </w:tr>
      <w:tr w:rsidR="0071292F" w:rsidRPr="0006608B">
        <w:trPr>
          <w:trHeight w:val="378"/>
        </w:trPr>
        <w:tc>
          <w:tcPr>
            <w:tcW w:w="2468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何祺滔</w:t>
            </w:r>
          </w:p>
        </w:tc>
        <w:tc>
          <w:tcPr>
            <w:tcW w:w="3686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16</w:t>
            </w:r>
            <w:r w:rsidRPr="0006608B">
              <w:rPr>
                <w:rFonts w:hint="eastAsia"/>
              </w:rPr>
              <w:t>食品</w:t>
            </w:r>
          </w:p>
        </w:tc>
        <w:tc>
          <w:tcPr>
            <w:tcW w:w="2169" w:type="dxa"/>
          </w:tcPr>
          <w:p w:rsidR="0071292F" w:rsidRPr="0006608B" w:rsidRDefault="0071292F">
            <w:pPr>
              <w:widowControl/>
              <w:jc w:val="left"/>
            </w:pPr>
            <w:r w:rsidRPr="0006608B">
              <w:t>16080305</w:t>
            </w:r>
          </w:p>
        </w:tc>
      </w:tr>
      <w:tr w:rsidR="0071292F" w:rsidRPr="0006608B">
        <w:trPr>
          <w:trHeight w:val="746"/>
        </w:trPr>
        <w:tc>
          <w:tcPr>
            <w:tcW w:w="8323" w:type="dxa"/>
            <w:gridSpan w:val="3"/>
          </w:tcPr>
          <w:p w:rsidR="0071292F" w:rsidRDefault="0071292F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30"/>
                <w:szCs w:val="30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0"/>
                <w:szCs w:val="30"/>
              </w:rPr>
              <w:t>注：征文经审核后，以上文章参与征文，加分：一篇</w:t>
            </w:r>
            <w:r>
              <w:rPr>
                <w:rFonts w:ascii="楷体" w:eastAsia="楷体" w:hAnsi="楷体" w:cs="楷体"/>
                <w:b/>
                <w:bCs/>
                <w:sz w:val="30"/>
                <w:szCs w:val="30"/>
              </w:rPr>
              <w:t>0.5</w:t>
            </w:r>
            <w:r>
              <w:rPr>
                <w:rFonts w:ascii="楷体" w:eastAsia="楷体" w:hAnsi="楷体" w:cs="楷体" w:hint="eastAsia"/>
                <w:b/>
                <w:bCs/>
                <w:sz w:val="30"/>
                <w:szCs w:val="30"/>
              </w:rPr>
              <w:t>分。总分上线不超过</w:t>
            </w:r>
            <w:r>
              <w:rPr>
                <w:rFonts w:ascii="楷体" w:eastAsia="楷体" w:hAnsi="楷体" w:cs="楷体"/>
                <w:b/>
                <w:bCs/>
                <w:sz w:val="30"/>
                <w:szCs w:val="30"/>
              </w:rPr>
              <w:t>2</w:t>
            </w:r>
            <w:r>
              <w:rPr>
                <w:rFonts w:ascii="楷体" w:eastAsia="楷体" w:hAnsi="楷体" w:cs="楷体" w:hint="eastAsia"/>
                <w:b/>
                <w:bCs/>
                <w:sz w:val="30"/>
                <w:szCs w:val="30"/>
              </w:rPr>
              <w:t>分，该活动解释权归《新中医青年》编辑部采编组所有。</w:t>
            </w:r>
          </w:p>
        </w:tc>
      </w:tr>
    </w:tbl>
    <w:p w:rsidR="0071292F" w:rsidRDefault="0071292F">
      <w:pPr>
        <w:jc w:val="left"/>
        <w:rPr>
          <w:rFonts w:ascii="Arial Unicode MS" w:eastAsia="Times New Roman" w:hAnsi="Arial Unicode MS" w:cs="Arial Unicode MS"/>
          <w:b/>
          <w:sz w:val="30"/>
          <w:szCs w:val="30"/>
        </w:rPr>
      </w:pPr>
    </w:p>
    <w:p w:rsidR="0071292F" w:rsidRDefault="0071292F">
      <w:pPr>
        <w:rPr>
          <w:b/>
          <w:sz w:val="28"/>
        </w:rPr>
      </w:pPr>
    </w:p>
    <w:tbl>
      <w:tblPr>
        <w:tblpPr w:leftFromText="180" w:rightFromText="180" w:horzAnchor="margin" w:tblpY="465"/>
        <w:tblW w:w="8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8"/>
        <w:gridCol w:w="2732"/>
        <w:gridCol w:w="2840"/>
        <w:gridCol w:w="2840"/>
      </w:tblGrid>
      <w:tr w:rsidR="0071292F" w:rsidRPr="0006608B">
        <w:trPr>
          <w:trHeight w:val="604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jc w:val="center"/>
              <w:rPr>
                <w:b/>
                <w:bCs/>
                <w:sz w:val="44"/>
                <w:szCs w:val="44"/>
              </w:rPr>
            </w:pPr>
            <w:r w:rsidRPr="0006608B">
              <w:rPr>
                <w:b/>
                <w:bCs/>
                <w:sz w:val="44"/>
                <w:szCs w:val="44"/>
              </w:rPr>
              <w:t>74</w:t>
            </w:r>
            <w:r w:rsidRPr="0006608B">
              <w:rPr>
                <w:rFonts w:hint="eastAsia"/>
                <w:b/>
                <w:bCs/>
                <w:sz w:val="44"/>
                <w:szCs w:val="44"/>
              </w:rPr>
              <w:t>期采编组征文投稿名单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 xml:space="preserve">       </w:t>
            </w:r>
            <w:r w:rsidRPr="0006608B">
              <w:rPr>
                <w:rFonts w:hint="eastAsia"/>
              </w:rPr>
              <w:t>姓名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 xml:space="preserve">          </w:t>
            </w:r>
            <w:r w:rsidRPr="0006608B">
              <w:rPr>
                <w:rFonts w:hint="eastAsia"/>
              </w:rPr>
              <w:t>班级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 xml:space="preserve">         </w:t>
            </w:r>
            <w:r w:rsidRPr="0006608B">
              <w:rPr>
                <w:rFonts w:hint="eastAsia"/>
              </w:rPr>
              <w:t>学号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王惠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涉外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16060624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宋研博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14170344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刘长屹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中医定向班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15020326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窦小晶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中西医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16040208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薛婧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级中西医实验班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14180326</w:t>
            </w:r>
          </w:p>
        </w:tc>
      </w:tr>
      <w:tr w:rsidR="0071292F" w:rsidRPr="0006608B">
        <w:trPr>
          <w:trHeight w:val="90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唐艺娜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中西医结合临床学院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14180326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聂李安娜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护理</w:t>
            </w:r>
            <w:r w:rsidRPr="0006608B">
              <w:t>3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15050318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李新爱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制药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15220317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jc w:val="left"/>
              <w:rPr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陈育路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jc w:val="left"/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级康复一班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jc w:val="left"/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15030207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曹</w:t>
            </w:r>
            <w:r w:rsidRPr="0006608B">
              <w:rPr>
                <w:szCs w:val="21"/>
              </w:rPr>
              <w:t xml:space="preserve">  </w:t>
            </w:r>
            <w:r w:rsidRPr="0006608B">
              <w:rPr>
                <w:rFonts w:hint="eastAsia"/>
                <w:szCs w:val="21"/>
              </w:rPr>
              <w:t>珂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szCs w:val="21"/>
              </w:rPr>
              <w:t>14</w:t>
            </w:r>
            <w:r w:rsidRPr="0006608B">
              <w:rPr>
                <w:rFonts w:hint="eastAsia"/>
                <w:szCs w:val="21"/>
              </w:rPr>
              <w:t>级中西医一班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szCs w:val="21"/>
              </w:rPr>
              <w:t>14050426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李文新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护理</w:t>
            </w:r>
            <w:r w:rsidRPr="0006608B">
              <w:t>4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16060413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冯智伟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中西医结合临床学院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16040210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伊桂花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中药学院</w:t>
            </w:r>
            <w:r w:rsidRPr="0006608B">
              <w:t>15</w:t>
            </w:r>
            <w:r w:rsidRPr="0006608B">
              <w:rPr>
                <w:rFonts w:hint="eastAsia"/>
              </w:rPr>
              <w:t>级中药班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15040137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肖明会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中西医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14060145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张军风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14050414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靳悄然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中西医</w:t>
            </w:r>
            <w:r w:rsidRPr="0006608B">
              <w:t>4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14060418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胡元女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护理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16060216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张凯轩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中西医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16040243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王茹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中医定向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15020333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田佳美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15220129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靳茜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级中医二班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15020204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王瑞妮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级医药管理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15170829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王盼佳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14170244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魏新丽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中西医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15170635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郑丽丽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15220147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/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中西医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16040203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陈俊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康复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15030204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徐爱玲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生物信息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15010239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朱霞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中医定向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16020450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/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护理一班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15050107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许娇芹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医管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15170835</w:t>
            </w:r>
          </w:p>
        </w:tc>
      </w:tr>
      <w:tr w:rsidR="0071292F" w:rsidRPr="0006608B"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冯杭杭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护三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15050303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/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生物信息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15010241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张文严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kern w:val="0"/>
                <w:sz w:val="20"/>
                <w:szCs w:val="20"/>
              </w:rPr>
              <w:t>14170119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王晋璟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信息管理</w:t>
            </w:r>
            <w:r w:rsidRPr="0006608B">
              <w:rPr>
                <w:sz w:val="20"/>
                <w:szCs w:val="20"/>
              </w:rPr>
              <w:t>1</w:t>
            </w:r>
            <w:r w:rsidRPr="0006608B">
              <w:rPr>
                <w:rFonts w:hint="eastAsia"/>
                <w:sz w:val="20"/>
                <w:szCs w:val="20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kern w:val="0"/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15170430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  <w:kern w:val="0"/>
                <w:sz w:val="20"/>
                <w:szCs w:val="20"/>
              </w:rPr>
              <w:t>王美霞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kern w:val="0"/>
                <w:sz w:val="20"/>
                <w:szCs w:val="20"/>
              </w:rPr>
              <w:t>14</w:t>
            </w:r>
            <w:r w:rsidRPr="0006608B">
              <w:rPr>
                <w:rFonts w:hint="eastAsia"/>
                <w:kern w:val="0"/>
                <w:sz w:val="20"/>
                <w:szCs w:val="20"/>
              </w:rPr>
              <w:t>针推</w:t>
            </w:r>
            <w:r w:rsidRPr="0006608B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kern w:val="0"/>
                <w:sz w:val="20"/>
                <w:szCs w:val="20"/>
              </w:rPr>
              <w:t>14220836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孙梦娜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食品</w:t>
            </w:r>
            <w:r w:rsidRPr="0006608B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15220728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马成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中西医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16040226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勾如刚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生物技术班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16010108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石炜娟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护理</w:t>
            </w:r>
            <w:r w:rsidRPr="0006608B">
              <w:t>4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16060429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许梦瑶</w:t>
            </w:r>
            <w:r w:rsidRPr="0006608B">
              <w:t xml:space="preserve">    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食品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 xml:space="preserve"> 15220738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宁静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级制药</w:t>
            </w:r>
            <w:r w:rsidRPr="0006608B">
              <w:rPr>
                <w:sz w:val="20"/>
                <w:szCs w:val="20"/>
              </w:rPr>
              <w:t>1</w:t>
            </w:r>
            <w:r w:rsidRPr="0006608B">
              <w:rPr>
                <w:rFonts w:hint="eastAsia"/>
                <w:sz w:val="20"/>
                <w:szCs w:val="20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15220126</w:t>
            </w:r>
          </w:p>
        </w:tc>
      </w:tr>
      <w:tr w:rsidR="0071292F" w:rsidRPr="0006608B">
        <w:trPr>
          <w:trHeight w:val="254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李琳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中西医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14060423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jc w:val="left"/>
              <w:rPr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包静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jc w:val="left"/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制药</w:t>
            </w:r>
            <w:r w:rsidRPr="0006608B">
              <w:rPr>
                <w:sz w:val="20"/>
                <w:szCs w:val="20"/>
              </w:rPr>
              <w:t>1</w:t>
            </w:r>
            <w:r w:rsidRPr="0006608B">
              <w:rPr>
                <w:rFonts w:hint="eastAsia"/>
                <w:sz w:val="20"/>
                <w:szCs w:val="20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jc w:val="left"/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15220102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刘鑫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15220225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李朝新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食品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15220715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张超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护理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16060140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吴限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中西医</w:t>
            </w:r>
            <w:r w:rsidRPr="0006608B">
              <w:t>2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16040239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李春颖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针推实验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15180209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 w:val="20"/>
                <w:szCs w:val="20"/>
              </w:rPr>
            </w:pPr>
            <w:r w:rsidRPr="0006608B">
              <w:rPr>
                <w:rFonts w:hint="eastAsia"/>
                <w:sz w:val="20"/>
                <w:szCs w:val="20"/>
              </w:rPr>
              <w:t>王晋璟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</w:t>
            </w:r>
            <w:r w:rsidRPr="0006608B">
              <w:rPr>
                <w:rFonts w:hint="eastAsia"/>
                <w:sz w:val="20"/>
                <w:szCs w:val="20"/>
              </w:rPr>
              <w:t>信息管理</w:t>
            </w:r>
            <w:r w:rsidRPr="0006608B">
              <w:rPr>
                <w:sz w:val="20"/>
                <w:szCs w:val="20"/>
              </w:rPr>
              <w:t>1</w:t>
            </w:r>
            <w:r w:rsidRPr="0006608B">
              <w:rPr>
                <w:rFonts w:hint="eastAsia"/>
                <w:sz w:val="20"/>
                <w:szCs w:val="20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 w:val="20"/>
                <w:szCs w:val="20"/>
              </w:rPr>
            </w:pPr>
            <w:r w:rsidRPr="0006608B">
              <w:rPr>
                <w:sz w:val="20"/>
                <w:szCs w:val="20"/>
              </w:rPr>
              <w:t>15170430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侯桐欣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中医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16020214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王美娜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/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15170630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王晶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/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董文静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15220106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王肖煜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中西医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15060123</w:t>
            </w:r>
          </w:p>
        </w:tc>
      </w:tr>
      <w:tr w:rsidR="0071292F" w:rsidRPr="0006608B">
        <w:trPr>
          <w:gridBefore w:val="1"/>
          <w:trHeight w:val="28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张凯悦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4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15220443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何祺滔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16</w:t>
            </w:r>
            <w:r w:rsidRPr="0006608B">
              <w:rPr>
                <w:rFonts w:hint="eastAsia"/>
              </w:rPr>
              <w:t>食品班</w:t>
            </w:r>
            <w:r w:rsidRPr="0006608B">
              <w:t xml:space="preserve"> 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 xml:space="preserve"> 16080305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rPr>
                <w:rFonts w:hint="eastAsia"/>
              </w:rPr>
              <w:t>蒋杨雨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r w:rsidRPr="0006608B">
              <w:t>14170421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郜雅玲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中药班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15040104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杨莎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生物信息班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15010241</w:t>
            </w:r>
          </w:p>
        </w:tc>
      </w:tr>
      <w:tr w:rsidR="0071292F" w:rsidRPr="0006608B">
        <w:trPr>
          <w:gridBefore w:val="1"/>
          <w:trHeight w:val="28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李洋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</w:t>
            </w:r>
            <w:r w:rsidRPr="0006608B">
              <w:rPr>
                <w:rFonts w:hint="eastAsia"/>
              </w:rPr>
              <w:t>生物信息班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15010215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邵梦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食品</w:t>
            </w:r>
            <w:r w:rsidRPr="0006608B">
              <w:t>1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15220726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白慧</w:t>
            </w:r>
            <w:r w:rsidRPr="0006608B">
              <w:t xml:space="preserve">         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食品一班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15220701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韩竹君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涉外</w:t>
            </w:r>
            <w:r w:rsidRPr="0006608B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15050408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王鑫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护理</w:t>
            </w:r>
            <w:r w:rsidRPr="0006608B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15050137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蒋杨雨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szCs w:val="21"/>
              </w:rPr>
              <w:t>14</w:t>
            </w:r>
            <w:r w:rsidRPr="0006608B">
              <w:rPr>
                <w:rFonts w:hint="eastAsia"/>
                <w:szCs w:val="21"/>
              </w:rPr>
              <w:t>针推</w:t>
            </w:r>
            <w:r w:rsidRPr="0006608B">
              <w:rPr>
                <w:szCs w:val="21"/>
              </w:rPr>
              <w:t>3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szCs w:val="21"/>
              </w:rPr>
              <w:t>14170421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安紫薇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</w:t>
            </w:r>
            <w:r w:rsidRPr="0006608B">
              <w:rPr>
                <w:rFonts w:hint="eastAsia"/>
              </w:rPr>
              <w:t>针推</w:t>
            </w:r>
            <w:r w:rsidRPr="0006608B"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16030301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王淑玉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护理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15050234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张欣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中西医结合临床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15060132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刘欣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市场营销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16070314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王建云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中西医临床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15060222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郭晓楠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中医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15040105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郭莎莎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中医定向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15020308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姚瑞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</w:t>
            </w:r>
            <w:r w:rsidRPr="0006608B">
              <w:rPr>
                <w:rFonts w:hint="eastAsia"/>
              </w:rPr>
              <w:t>护理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16060240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刘翠翠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</w:t>
            </w:r>
            <w:r w:rsidRPr="0006608B">
              <w:rPr>
                <w:rFonts w:hint="eastAsia"/>
              </w:rPr>
              <w:t>生物技术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16060120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赵志莲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护理</w:t>
            </w:r>
            <w:r w:rsidRPr="0006608B"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15050344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陈俊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康复</w:t>
            </w:r>
            <w:r w:rsidRPr="0006608B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15030204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rFonts w:hint="eastAsia"/>
                <w:szCs w:val="21"/>
              </w:rPr>
              <w:t>蒋杨雨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szCs w:val="21"/>
              </w:rPr>
              <w:t>14</w:t>
            </w:r>
            <w:r w:rsidRPr="0006608B">
              <w:rPr>
                <w:rFonts w:hint="eastAsia"/>
                <w:szCs w:val="21"/>
              </w:rPr>
              <w:t>针推</w:t>
            </w:r>
            <w:r w:rsidRPr="0006608B">
              <w:rPr>
                <w:szCs w:val="21"/>
              </w:rPr>
              <w:t>3</w:t>
            </w:r>
            <w:r w:rsidRPr="0006608B">
              <w:rPr>
                <w:rFonts w:hint="eastAsia"/>
                <w:szCs w:val="21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rPr>
                <w:szCs w:val="21"/>
              </w:rPr>
            </w:pPr>
            <w:r w:rsidRPr="0006608B">
              <w:rPr>
                <w:szCs w:val="21"/>
              </w:rPr>
              <w:t>14170421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陈昱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食品</w:t>
            </w:r>
            <w:r w:rsidRPr="0006608B">
              <w:t xml:space="preserve">1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15220703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张凯妮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护理</w:t>
            </w:r>
            <w:r w:rsidRPr="0006608B"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15050339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李肖肖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生制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15220615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韦硕硕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中医实验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15180122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霍永梅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护理</w:t>
            </w:r>
            <w:r w:rsidRPr="0006608B"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15050112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卢文艳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市营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15170218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</w:t>
            </w:r>
            <w:r w:rsidRPr="0006608B">
              <w:rPr>
                <w:rFonts w:hint="eastAsia"/>
              </w:rPr>
              <w:t>康复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16030527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韩增亮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护理</w:t>
            </w:r>
            <w:r w:rsidRPr="0006608B"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15050209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田小丽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食品</w:t>
            </w:r>
            <w:r w:rsidRPr="0006608B"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15221025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白靖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临床生药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15040401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牛得草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14</w:t>
            </w:r>
            <w:r w:rsidRPr="0006608B">
              <w:rPr>
                <w:rFonts w:hint="eastAsia"/>
              </w:rPr>
              <w:t>中西医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14060422</w:t>
            </w:r>
          </w:p>
        </w:tc>
      </w:tr>
      <w:tr w:rsidR="0071292F" w:rsidRPr="0006608B">
        <w:trPr>
          <w:gridBefore w:val="1"/>
          <w:trHeight w:val="25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rPr>
                <w:rFonts w:hint="eastAsia"/>
              </w:rPr>
              <w:t>李佳乐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</w:t>
            </w:r>
            <w:r w:rsidRPr="0006608B">
              <w:rPr>
                <w:rFonts w:hint="eastAsia"/>
              </w:rPr>
              <w:t>制药</w:t>
            </w:r>
            <w:r w:rsidRPr="0006608B">
              <w:t>3</w:t>
            </w:r>
            <w:r w:rsidRPr="0006608B">
              <w:rPr>
                <w:rFonts w:hint="eastAsia"/>
              </w:rPr>
              <w:t>班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 w:rsidRPr="0006608B">
              <w:t>15220312</w:t>
            </w:r>
          </w:p>
        </w:tc>
      </w:tr>
      <w:tr w:rsidR="0071292F" w:rsidRPr="0006608B">
        <w:trPr>
          <w:gridBefore w:val="1"/>
          <w:trHeight w:val="1242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2F" w:rsidRPr="0006608B" w:rsidRDefault="0071292F">
            <w:pPr>
              <w:widowControl/>
              <w:jc w:val="left"/>
            </w:pPr>
            <w:r>
              <w:rPr>
                <w:rFonts w:ascii="楷体" w:eastAsia="楷体" w:hAnsi="楷体" w:cs="楷体" w:hint="eastAsia"/>
                <w:b/>
                <w:bCs/>
                <w:sz w:val="30"/>
                <w:szCs w:val="30"/>
              </w:rPr>
              <w:t>注：征文经审核后，以上文章参与征文，加分：一篇</w:t>
            </w:r>
            <w:r>
              <w:rPr>
                <w:rFonts w:ascii="楷体" w:eastAsia="楷体" w:hAnsi="楷体" w:cs="楷体"/>
                <w:b/>
                <w:bCs/>
                <w:sz w:val="30"/>
                <w:szCs w:val="30"/>
              </w:rPr>
              <w:t>0.5</w:t>
            </w:r>
            <w:r>
              <w:rPr>
                <w:rFonts w:ascii="楷体" w:eastAsia="楷体" w:hAnsi="楷体" w:cs="楷体" w:hint="eastAsia"/>
                <w:b/>
                <w:bCs/>
                <w:sz w:val="30"/>
                <w:szCs w:val="30"/>
              </w:rPr>
              <w:t>分。总分上线不超过</w:t>
            </w:r>
            <w:r>
              <w:rPr>
                <w:rFonts w:ascii="楷体" w:eastAsia="楷体" w:hAnsi="楷体" w:cs="楷体"/>
                <w:b/>
                <w:bCs/>
                <w:sz w:val="30"/>
                <w:szCs w:val="30"/>
              </w:rPr>
              <w:t>2</w:t>
            </w:r>
            <w:r>
              <w:rPr>
                <w:rFonts w:ascii="楷体" w:eastAsia="楷体" w:hAnsi="楷体" w:cs="楷体" w:hint="eastAsia"/>
                <w:b/>
                <w:bCs/>
                <w:sz w:val="30"/>
                <w:szCs w:val="30"/>
              </w:rPr>
              <w:t>分，该活动解释权归《新中医青年》编辑部采编组所有。</w:t>
            </w:r>
          </w:p>
        </w:tc>
      </w:tr>
    </w:tbl>
    <w:p w:rsidR="0071292F" w:rsidRDefault="0071292F">
      <w:pPr>
        <w:rPr>
          <w:b/>
          <w:sz w:val="28"/>
        </w:rPr>
      </w:pPr>
    </w:p>
    <w:p w:rsidR="0071292F" w:rsidRDefault="0071292F">
      <w:pPr>
        <w:rPr>
          <w:szCs w:val="21"/>
        </w:rPr>
      </w:pPr>
    </w:p>
    <w:p w:rsidR="0071292F" w:rsidRDefault="0071292F">
      <w:pPr>
        <w:rPr>
          <w:b/>
          <w:bCs/>
          <w:sz w:val="30"/>
          <w:szCs w:val="30"/>
        </w:rPr>
      </w:pPr>
    </w:p>
    <w:sectPr w:rsidR="0071292F" w:rsidSect="008245F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92F" w:rsidRDefault="0071292F" w:rsidP="008245F4">
      <w:r>
        <w:separator/>
      </w:r>
    </w:p>
  </w:endnote>
  <w:endnote w:type="continuationSeparator" w:id="0">
    <w:p w:rsidR="0071292F" w:rsidRDefault="0071292F" w:rsidP="0082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-apple-system">
    <w:altName w:val="??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92F" w:rsidRDefault="0071292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71292F" w:rsidRDefault="0071292F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fldSimple w:instr=" NUMPAGES  \* MERGEFORMAT ">
                  <w:r>
                    <w:rPr>
                      <w:noProof/>
                    </w:rPr>
                    <w:t>26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92F" w:rsidRDefault="0071292F" w:rsidP="008245F4">
      <w:r>
        <w:separator/>
      </w:r>
    </w:p>
  </w:footnote>
  <w:footnote w:type="continuationSeparator" w:id="0">
    <w:p w:rsidR="0071292F" w:rsidRDefault="0071292F" w:rsidP="008245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7Xl2HKcVaAYxXCUpb3dZfIOcIjM=" w:salt="Ghg5yzinOnrANhug5uqak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4BB"/>
    <w:rsid w:val="00006D9A"/>
    <w:rsid w:val="0006608B"/>
    <w:rsid w:val="00181D98"/>
    <w:rsid w:val="0021278C"/>
    <w:rsid w:val="00220CFD"/>
    <w:rsid w:val="002844D6"/>
    <w:rsid w:val="002C55B0"/>
    <w:rsid w:val="00325FF2"/>
    <w:rsid w:val="00372766"/>
    <w:rsid w:val="005047DF"/>
    <w:rsid w:val="005242FB"/>
    <w:rsid w:val="005A78E8"/>
    <w:rsid w:val="005E549D"/>
    <w:rsid w:val="005F0485"/>
    <w:rsid w:val="0071292F"/>
    <w:rsid w:val="00775EBA"/>
    <w:rsid w:val="008245F4"/>
    <w:rsid w:val="009456AA"/>
    <w:rsid w:val="00A273FD"/>
    <w:rsid w:val="00A9091C"/>
    <w:rsid w:val="00AC33F3"/>
    <w:rsid w:val="00B724BB"/>
    <w:rsid w:val="00B9759F"/>
    <w:rsid w:val="00DE5653"/>
    <w:rsid w:val="00E71B6D"/>
    <w:rsid w:val="0D9D39AD"/>
    <w:rsid w:val="106A3446"/>
    <w:rsid w:val="11665E49"/>
    <w:rsid w:val="13BA7E58"/>
    <w:rsid w:val="18A0025A"/>
    <w:rsid w:val="1DA36A91"/>
    <w:rsid w:val="1EA277DD"/>
    <w:rsid w:val="25AC653C"/>
    <w:rsid w:val="293831FC"/>
    <w:rsid w:val="29FE28A4"/>
    <w:rsid w:val="2D2D559C"/>
    <w:rsid w:val="2F3E60E4"/>
    <w:rsid w:val="350D41F4"/>
    <w:rsid w:val="40545C2E"/>
    <w:rsid w:val="44F54A41"/>
    <w:rsid w:val="46AA4EF0"/>
    <w:rsid w:val="4BB45737"/>
    <w:rsid w:val="4DDD76B5"/>
    <w:rsid w:val="4EBF570B"/>
    <w:rsid w:val="5F7B181A"/>
    <w:rsid w:val="61814150"/>
    <w:rsid w:val="646651AB"/>
    <w:rsid w:val="71327B86"/>
    <w:rsid w:val="72A059E8"/>
    <w:rsid w:val="783D1E8F"/>
    <w:rsid w:val="7A4B3498"/>
    <w:rsid w:val="7FBD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5F4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9"/>
    <w:qFormat/>
    <w:rsid w:val="008245F4"/>
    <w:pPr>
      <w:spacing w:before="260" w:after="260" w:line="416" w:lineRule="auto"/>
      <w:outlineLvl w:val="2"/>
    </w:pPr>
    <w:rPr>
      <w:rFonts w:cs="Arial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45F4"/>
    <w:pPr>
      <w:spacing w:beforeAutospacing="1" w:afterAutospacing="1"/>
      <w:jc w:val="left"/>
      <w:outlineLvl w:val="3"/>
    </w:pPr>
    <w:rPr>
      <w:rFonts w:ascii="宋体" w:hAnsi="宋体"/>
      <w:b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7B6BAC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6BA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24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45F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24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245F4"/>
    <w:rPr>
      <w:rFonts w:cs="Times New Roman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8245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6BAC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8245F4"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99"/>
    <w:rsid w:val="008245F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8245F4"/>
    <w:pPr>
      <w:ind w:firstLineChars="200" w:firstLine="420"/>
    </w:pPr>
    <w:rPr>
      <w:rFonts w:cs="Arial"/>
    </w:rPr>
  </w:style>
  <w:style w:type="paragraph" w:customStyle="1" w:styleId="Style0">
    <w:name w:val="_Style 0"/>
    <w:uiPriority w:val="99"/>
    <w:rsid w:val="008245F4"/>
    <w:pPr>
      <w:widowControl w:val="0"/>
      <w:jc w:val="both"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2594</Words>
  <Characters>14789</Characters>
  <Application>Microsoft Office Outlook</Application>
  <DocSecurity>8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X</cp:lastModifiedBy>
  <cp:revision>6</cp:revision>
  <cp:lastPrinted>2017-09-19T09:49:00Z</cp:lastPrinted>
  <dcterms:created xsi:type="dcterms:W3CDTF">2017-08-31T11:52:00Z</dcterms:created>
  <dcterms:modified xsi:type="dcterms:W3CDTF">2017-09-22T11:00:00Z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