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仿宋_GB2312" w:eastAsia="仿宋_GB2312" w:cs="仿宋_GB2312"/>
          <w:kern w:val="0"/>
          <w:sz w:val="30"/>
          <w:szCs w:val="30"/>
          <w:lang w:val="zh-CN"/>
        </w:rPr>
      </w:pPr>
    </w:p>
    <w:p w:rsidR="00EA67B9" w:rsidRDefault="00EA67B9">
      <w:pPr>
        <w:autoSpaceDE w:val="0"/>
        <w:autoSpaceDN w:val="0"/>
        <w:adjustRightInd w:val="0"/>
        <w:spacing w:line="360" w:lineRule="auto"/>
        <w:jc w:val="center"/>
        <w:rPr>
          <w:rFonts w:ascii="宋体" w:cs="Calibri"/>
          <w:bCs/>
          <w:kern w:val="0"/>
          <w:sz w:val="30"/>
          <w:szCs w:val="30"/>
        </w:rPr>
      </w:pPr>
      <w:r>
        <w:rPr>
          <w:rFonts w:ascii="仿宋_GB2312" w:eastAsia="仿宋_GB2312" w:cs="仿宋_GB2312" w:hint="eastAsia"/>
          <w:kern w:val="0"/>
          <w:sz w:val="30"/>
          <w:szCs w:val="30"/>
          <w:lang w:val="zh-CN"/>
        </w:rPr>
        <w:t>晋中医团</w:t>
      </w:r>
      <w:r>
        <w:rPr>
          <w:rFonts w:ascii="仿宋_GB2312" w:eastAsia="仿宋_GB2312" w:cs="仿宋_GB2312"/>
          <w:kern w:val="0"/>
          <w:sz w:val="30"/>
          <w:szCs w:val="30"/>
        </w:rPr>
        <w:t>[2017]13</w:t>
      </w:r>
      <w:r>
        <w:rPr>
          <w:rFonts w:ascii="仿宋_GB2312" w:eastAsia="仿宋_GB2312" w:cs="仿宋_GB2312" w:hint="eastAsia"/>
          <w:kern w:val="0"/>
          <w:sz w:val="30"/>
          <w:szCs w:val="30"/>
        </w:rPr>
        <w:t>号</w:t>
      </w:r>
    </w:p>
    <w:p w:rsidR="00EA67B9" w:rsidRDefault="00EA67B9">
      <w:pPr>
        <w:widowControl/>
        <w:spacing w:before="100" w:beforeAutospacing="1" w:after="100" w:afterAutospacing="1" w:line="360" w:lineRule="auto"/>
        <w:jc w:val="center"/>
        <w:rPr>
          <w:rFonts w:ascii="黑体" w:eastAsia="黑体" w:hAnsi="Arial" w:cs="Arial"/>
          <w:bCs/>
          <w:color w:val="000000"/>
          <w:kern w:val="0"/>
          <w:sz w:val="36"/>
          <w:szCs w:val="36"/>
        </w:rPr>
      </w:pPr>
    </w:p>
    <w:p w:rsidR="00EA67B9" w:rsidRDefault="00EA67B9">
      <w:pPr>
        <w:rPr>
          <w:rFonts w:ascii="黑体" w:eastAsia="黑体" w:hAnsi="黑体"/>
          <w:color w:val="000000"/>
          <w:sz w:val="36"/>
          <w:szCs w:val="36"/>
        </w:rPr>
      </w:pPr>
    </w:p>
    <w:p w:rsidR="00EA67B9" w:rsidRDefault="00EA67B9">
      <w:pPr>
        <w:jc w:val="center"/>
        <w:rPr>
          <w:rFonts w:ascii="黑体" w:eastAsia="黑体" w:hAnsi="宋体" w:cs="黑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宋体" w:cs="黑体" w:hint="eastAsia"/>
          <w:color w:val="000000"/>
          <w:sz w:val="36"/>
          <w:szCs w:val="36"/>
          <w:shd w:val="clear" w:color="auto" w:fill="FFFFFF"/>
        </w:rPr>
        <w:t>关于表彰</w:t>
      </w:r>
      <w:r>
        <w:rPr>
          <w:rFonts w:ascii="黑体" w:eastAsia="黑体" w:hAnsi="宋体" w:cs="黑体"/>
          <w:color w:val="000000"/>
          <w:sz w:val="36"/>
          <w:szCs w:val="36"/>
          <w:shd w:val="clear" w:color="auto" w:fill="FFFFFF"/>
        </w:rPr>
        <w:t>2017</w:t>
      </w:r>
      <w:r>
        <w:rPr>
          <w:rFonts w:ascii="黑体" w:eastAsia="黑体" w:hAnsi="宋体" w:cs="黑体" w:hint="eastAsia"/>
          <w:color w:val="000000"/>
          <w:sz w:val="36"/>
          <w:szCs w:val="36"/>
          <w:shd w:val="clear" w:color="auto" w:fill="FFFFFF"/>
        </w:rPr>
        <w:t>年度校园文化精品活动的决定</w:t>
      </w:r>
    </w:p>
    <w:p w:rsidR="00EA67B9" w:rsidRDefault="00EA67B9">
      <w:pPr>
        <w:jc w:val="center"/>
        <w:rPr>
          <w:rFonts w:ascii="黑体" w:eastAsia="黑体" w:hAnsi="黑体"/>
          <w:color w:val="000000"/>
          <w:sz w:val="36"/>
          <w:szCs w:val="36"/>
        </w:rPr>
      </w:pPr>
    </w:p>
    <w:p w:rsidR="00EA67B9" w:rsidRDefault="00EA67B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学校各部门：</w:t>
      </w:r>
    </w:p>
    <w:p w:rsidR="00EA67B9" w:rsidRDefault="00EA67B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为贯彻落实我校大学文化建设要求，进一步推进校园文化建设，优化育人环境，充分发挥精品活动在建设一流校园文化中的积极作用，以服务大学生成长成才需求为目标，以优秀校园文化活动引领学生成长成才，形成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 w:hint="eastAsia"/>
          <w:sz w:val="32"/>
          <w:szCs w:val="32"/>
        </w:rPr>
        <w:t>一个学生社团一项精品活动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 w:hint="eastAsia"/>
          <w:sz w:val="32"/>
          <w:szCs w:val="32"/>
        </w:rPr>
        <w:t>的校园文化格局，不断丰富中医药大学生的校园文化生活，我校在全校范围内开展了校园文化精品项目。</w:t>
      </w:r>
    </w:p>
    <w:p w:rsidR="00EA67B9" w:rsidRDefault="00EA67B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本年度校园文化精品活动开展规模大，参与范围广，类型多种多样，内容丰富多彩，极大地丰富了我校学生的课余生活，使校园生活更加鲜明活泼，得到了全校师生的肯定。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EA67B9" w:rsidRDefault="00EA67B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经校团委研究，决定对张晓轩等人以及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级药学班等团队予以表彰。</w:t>
      </w:r>
    </w:p>
    <w:p w:rsidR="00EA67B9" w:rsidRDefault="00EA67B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希望受表彰的先进集体及个人能珍惜荣誉、再接再厉，更加严格的要求自己，争取更大的进步。同时号召全校学生以他们为榜样，大胆创新、锐意进取，积极参与到今后的各项校园活动中来，从而更好的为今后自身素质的提高奠定基础，更好的为社会主义建设贡献力量。</w:t>
      </w:r>
    </w:p>
    <w:p w:rsidR="00EA67B9" w:rsidRDefault="00EA67B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附：</w:t>
      </w:r>
      <w:r>
        <w:rPr>
          <w:rFonts w:ascii="仿宋_GB2312" w:eastAsia="仿宋_GB2312"/>
          <w:sz w:val="32"/>
          <w:szCs w:val="32"/>
        </w:rPr>
        <w:t>2016-2017</w:t>
      </w:r>
      <w:r>
        <w:rPr>
          <w:rFonts w:ascii="仿宋_GB2312" w:eastAsia="仿宋_GB2312" w:hint="eastAsia"/>
          <w:sz w:val="32"/>
          <w:szCs w:val="32"/>
        </w:rPr>
        <w:t>年度山西中医药大学社团精品活动获奖名单</w:t>
      </w:r>
    </w:p>
    <w:p w:rsidR="00EA67B9" w:rsidRDefault="00EA67B9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</w:t>
      </w: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</w:t>
      </w:r>
      <w:r>
        <w:rPr>
          <w:rFonts w:ascii="仿宋_GB2312" w:eastAsia="仿宋_GB2312" w:hint="eastAsia"/>
          <w:sz w:val="30"/>
          <w:szCs w:val="30"/>
        </w:rPr>
        <w:t>共青团山西中医药大学委员（代）</w:t>
      </w:r>
    </w:p>
    <w:p w:rsidR="00EA67B9" w:rsidRDefault="00EA67B9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                               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9</w:t>
      </w:r>
      <w:r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/>
          <w:sz w:val="30"/>
          <w:szCs w:val="30"/>
        </w:rPr>
        <w:t>18</w:t>
      </w:r>
      <w:r>
        <w:rPr>
          <w:rFonts w:ascii="仿宋_GB2312" w:eastAsia="仿宋_GB2312" w:hint="eastAsia"/>
          <w:sz w:val="30"/>
          <w:szCs w:val="30"/>
        </w:rPr>
        <w:t>日</w:t>
      </w: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仿宋_GB2312" w:eastAsia="仿宋_GB2312"/>
          <w:sz w:val="30"/>
          <w:szCs w:val="30"/>
        </w:rPr>
      </w:pPr>
    </w:p>
    <w:p w:rsidR="00EA67B9" w:rsidRDefault="00EA67B9">
      <w:pPr>
        <w:rPr>
          <w:rFonts w:ascii="黑体" w:eastAsia="黑体" w:hAnsi="黑体" w:cs="黑体"/>
          <w:sz w:val="32"/>
          <w:szCs w:val="32"/>
        </w:rPr>
      </w:pPr>
    </w:p>
    <w:p w:rsidR="00EA67B9" w:rsidRDefault="00EA67B9">
      <w:pPr>
        <w:rPr>
          <w:rFonts w:ascii="黑体" w:eastAsia="黑体" w:hAnsi="黑体" w:cs="黑体"/>
          <w:sz w:val="32"/>
          <w:szCs w:val="32"/>
        </w:rPr>
      </w:pPr>
    </w:p>
    <w:p w:rsidR="00EA67B9" w:rsidRDefault="00EA67B9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附：</w:t>
      </w:r>
    </w:p>
    <w:p w:rsidR="00EA67B9" w:rsidRDefault="00EA67B9">
      <w:pPr>
        <w:jc w:val="center"/>
        <w:rPr>
          <w:rFonts w:ascii="黑体" w:eastAsia="黑体" w:hAnsi="黑体" w:cs="黑体"/>
          <w:b/>
          <w:bCs/>
          <w:sz w:val="48"/>
          <w:szCs w:val="48"/>
        </w:rPr>
      </w:pPr>
      <w:r>
        <w:rPr>
          <w:rFonts w:ascii="黑体" w:eastAsia="黑体" w:hAnsi="黑体" w:cs="黑体"/>
          <w:b/>
          <w:bCs/>
          <w:sz w:val="48"/>
          <w:szCs w:val="48"/>
        </w:rPr>
        <w:t>2016-2017</w:t>
      </w:r>
      <w:r>
        <w:rPr>
          <w:rFonts w:ascii="黑体" w:eastAsia="黑体" w:hAnsi="黑体" w:cs="黑体" w:hint="eastAsia"/>
          <w:b/>
          <w:bCs/>
          <w:sz w:val="48"/>
          <w:szCs w:val="48"/>
        </w:rPr>
        <w:t>年度山西中医药大学社团精品活动获奖名单</w:t>
      </w:r>
    </w:p>
    <w:p w:rsidR="00EA67B9" w:rsidRDefault="00EA67B9">
      <w:pPr>
        <w:rPr>
          <w:rFonts w:ascii="黑体" w:eastAsia="黑体" w:hAnsi="黑体" w:cs="黑体"/>
          <w:b/>
          <w:bCs/>
          <w:sz w:val="48"/>
          <w:szCs w:val="48"/>
        </w:rPr>
      </w:pP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针灸爱好者协会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第七届“金针杯”针灸技能操作比赛</w:t>
      </w:r>
    </w:p>
    <w:p w:rsidR="00EA67B9" w:rsidRDefault="00EA67B9">
      <w:pPr>
        <w:tabs>
          <w:tab w:val="left" w:pos="1452"/>
          <w:tab w:val="left" w:pos="4342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级针推一班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张晓轩</w:t>
      </w:r>
    </w:p>
    <w:p w:rsidR="00EA67B9" w:rsidRDefault="00EA67B9">
      <w:pPr>
        <w:tabs>
          <w:tab w:val="left" w:pos="1452"/>
          <w:tab w:val="left" w:pos="4342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级针推二班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昝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琦</w:t>
      </w:r>
    </w:p>
    <w:p w:rsidR="00EA67B9" w:rsidRDefault="00EA67B9">
      <w:pPr>
        <w:tabs>
          <w:tab w:val="left" w:pos="1452"/>
          <w:tab w:val="left" w:pos="4342"/>
        </w:tabs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郭嘉慧</w:t>
      </w:r>
    </w:p>
    <w:p w:rsidR="00EA67B9" w:rsidRDefault="00EA67B9">
      <w:pPr>
        <w:tabs>
          <w:tab w:val="left" w:pos="1452"/>
          <w:tab w:val="left" w:pos="4342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王艳霞</w:t>
      </w:r>
    </w:p>
    <w:p w:rsidR="00EA67B9" w:rsidRDefault="00EA67B9">
      <w:pPr>
        <w:tabs>
          <w:tab w:val="left" w:pos="1452"/>
          <w:tab w:val="left" w:pos="4342"/>
        </w:tabs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朱秀芳</w:t>
      </w:r>
    </w:p>
    <w:p w:rsidR="00EA67B9" w:rsidRDefault="00EA67B9">
      <w:pPr>
        <w:tabs>
          <w:tab w:val="left" w:pos="1452"/>
          <w:tab w:val="left" w:pos="4342"/>
        </w:tabs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郭紫云</w:t>
      </w:r>
    </w:p>
    <w:p w:rsidR="00EA67B9" w:rsidRDefault="00EA67B9">
      <w:pPr>
        <w:tabs>
          <w:tab w:val="left" w:pos="1452"/>
          <w:tab w:val="left" w:pos="4342"/>
        </w:tabs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推拿按摩协会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第十九届推拿比武大赛</w:t>
      </w:r>
    </w:p>
    <w:p w:rsidR="00EA67B9" w:rsidRDefault="00EA67B9">
      <w:pPr>
        <w:tabs>
          <w:tab w:val="left" w:pos="1402"/>
          <w:tab w:val="left" w:pos="4292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璐</w:t>
      </w:r>
    </w:p>
    <w:p w:rsidR="00EA67B9" w:rsidRDefault="00EA67B9">
      <w:pPr>
        <w:tabs>
          <w:tab w:val="left" w:pos="1402"/>
          <w:tab w:val="left" w:pos="4292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孙会丽</w:t>
      </w:r>
    </w:p>
    <w:p w:rsidR="00EA67B9" w:rsidRDefault="00EA67B9">
      <w:pPr>
        <w:tabs>
          <w:tab w:val="left" w:pos="1402"/>
          <w:tab w:val="left" w:pos="4292"/>
        </w:tabs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王昌昊</w:t>
      </w:r>
    </w:p>
    <w:p w:rsidR="00EA67B9" w:rsidRDefault="00EA67B9">
      <w:pPr>
        <w:tabs>
          <w:tab w:val="left" w:pos="1402"/>
          <w:tab w:val="left" w:pos="4292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贺鹏磊</w:t>
      </w:r>
    </w:p>
    <w:p w:rsidR="00EA67B9" w:rsidRDefault="00EA67B9">
      <w:pPr>
        <w:tabs>
          <w:tab w:val="left" w:pos="1402"/>
          <w:tab w:val="left" w:pos="4292"/>
        </w:tabs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级生物制药二班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伟</w:t>
      </w:r>
    </w:p>
    <w:p w:rsidR="00EA67B9" w:rsidRDefault="00EA67B9">
      <w:pPr>
        <w:tabs>
          <w:tab w:val="left" w:pos="1402"/>
          <w:tab w:val="left" w:pos="4292"/>
        </w:tabs>
        <w:rPr>
          <w:rFonts w:ascii="宋体" w:cs="宋体"/>
          <w:sz w:val="28"/>
          <w:szCs w:val="28"/>
        </w:rPr>
      </w:pP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级信息管理一班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田泽涛</w:t>
      </w:r>
    </w:p>
    <w:p w:rsidR="00EA67B9" w:rsidRDefault="00EA67B9">
      <w:pPr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中医护理协会：第十四届“南丁格尔”杯礼仪大赛</w:t>
      </w:r>
    </w:p>
    <w:p w:rsidR="00EA67B9" w:rsidRDefault="00EA67B9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团体</w:t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一等奖：</w:t>
      </w:r>
      <w:r>
        <w:rPr>
          <w:rFonts w:ascii="宋体"/>
          <w:sz w:val="28"/>
          <w:szCs w:val="28"/>
        </w:rPr>
        <w:tab/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级护理三班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刘倩倩</w:t>
      </w:r>
      <w:r>
        <w:rPr>
          <w:rFonts w:ascii="宋体" w:hAnsi="宋体"/>
          <w:sz w:val="28"/>
          <w:szCs w:val="28"/>
        </w:rPr>
        <w:t xml:space="preserve">       15</w:t>
      </w:r>
      <w:r>
        <w:rPr>
          <w:rFonts w:ascii="宋体" w:hAnsi="宋体" w:hint="eastAsia"/>
          <w:sz w:val="28"/>
          <w:szCs w:val="28"/>
        </w:rPr>
        <w:t>级护理二班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轩</w:t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级护理二班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董剑雅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级护理三班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张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达</w:t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级制药四班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詹旭莉</w:t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二等奖：</w:t>
      </w:r>
      <w:r>
        <w:rPr>
          <w:rFonts w:ascii="宋体"/>
          <w:sz w:val="28"/>
          <w:szCs w:val="28"/>
        </w:rPr>
        <w:tab/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级药学班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唐玉英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级应用心理班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赵亚丽</w:t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级中药实验班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邓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婕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级临床中药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赵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峰</w:t>
      </w:r>
    </w:p>
    <w:p w:rsidR="00EA67B9" w:rsidRDefault="00EA67B9">
      <w:pPr>
        <w:tabs>
          <w:tab w:val="left" w:pos="1460"/>
          <w:tab w:val="left" w:pos="418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级医药管理二班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佟青远</w:t>
      </w:r>
    </w:p>
    <w:p w:rsidR="00EA67B9" w:rsidRDefault="00EA67B9">
      <w:pPr>
        <w:tabs>
          <w:tab w:val="left" w:pos="1440"/>
          <w:tab w:val="left" w:pos="4200"/>
        </w:tabs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三等奖：</w:t>
      </w:r>
      <w:r>
        <w:rPr>
          <w:rFonts w:ascii="宋体"/>
          <w:sz w:val="28"/>
          <w:szCs w:val="28"/>
        </w:rPr>
        <w:tab/>
      </w:r>
    </w:p>
    <w:p w:rsidR="00EA67B9" w:rsidRDefault="00EA67B9">
      <w:pPr>
        <w:tabs>
          <w:tab w:val="left" w:pos="1440"/>
          <w:tab w:val="left" w:pos="420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级生制三班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武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平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级康复一班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周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蔷</w:t>
      </w:r>
    </w:p>
    <w:p w:rsidR="00EA67B9" w:rsidRDefault="00EA67B9">
      <w:pPr>
        <w:tabs>
          <w:tab w:val="left" w:pos="1440"/>
          <w:tab w:val="left" w:pos="420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级护理四班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谢金轩</w:t>
      </w:r>
      <w:r>
        <w:rPr>
          <w:rFonts w:ascii="宋体" w:hAnsi="宋体"/>
          <w:sz w:val="28"/>
          <w:szCs w:val="28"/>
        </w:rPr>
        <w:t xml:space="preserve">       14</w:t>
      </w:r>
      <w:r>
        <w:rPr>
          <w:rFonts w:ascii="宋体" w:hAnsi="宋体" w:hint="eastAsia"/>
          <w:sz w:val="28"/>
          <w:szCs w:val="28"/>
        </w:rPr>
        <w:t>级中西医一班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京</w:t>
      </w:r>
    </w:p>
    <w:p w:rsidR="00EA67B9" w:rsidRDefault="00EA67B9">
      <w:pPr>
        <w:tabs>
          <w:tab w:val="left" w:pos="1440"/>
          <w:tab w:val="left" w:pos="420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级中西医一班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成天娇</w:t>
      </w:r>
      <w:r>
        <w:rPr>
          <w:rFonts w:ascii="宋体" w:hAnsi="宋体"/>
          <w:sz w:val="28"/>
          <w:szCs w:val="28"/>
        </w:rPr>
        <w:t xml:space="preserve">       15</w:t>
      </w:r>
      <w:r>
        <w:rPr>
          <w:rFonts w:ascii="宋体" w:hAnsi="宋体" w:hint="eastAsia"/>
          <w:sz w:val="28"/>
          <w:szCs w:val="28"/>
        </w:rPr>
        <w:t>级护理三班</w:t>
      </w:r>
      <w:r>
        <w:rPr>
          <w:rFonts w:asci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官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媛</w:t>
      </w:r>
    </w:p>
    <w:p w:rsidR="00EA67B9" w:rsidRDefault="00EA67B9">
      <w:pPr>
        <w:tabs>
          <w:tab w:val="left" w:pos="1440"/>
          <w:tab w:val="left" w:pos="420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级护理三班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袁武行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级涉外护理二班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孙方哲</w:t>
      </w:r>
    </w:p>
    <w:p w:rsidR="00EA67B9" w:rsidRDefault="00EA67B9">
      <w:pPr>
        <w:tabs>
          <w:tab w:val="left" w:pos="1440"/>
          <w:tab w:val="left" w:pos="4200"/>
        </w:tabs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级涉外护理一班陈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姣</w:t>
      </w:r>
      <w:r>
        <w:rPr>
          <w:rFonts w:ascii="宋体" w:hAnsi="宋体"/>
          <w:sz w:val="28"/>
          <w:szCs w:val="28"/>
        </w:rPr>
        <w:t xml:space="preserve">       16</w:t>
      </w:r>
      <w:r>
        <w:rPr>
          <w:rFonts w:ascii="宋体" w:hAnsi="宋体" w:hint="eastAsia"/>
          <w:sz w:val="28"/>
          <w:szCs w:val="28"/>
        </w:rPr>
        <w:t>级中西医实验班</w:t>
      </w:r>
      <w:r>
        <w:rPr>
          <w:rFonts w:asci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王佳晨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英语协会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:</w:t>
      </w:r>
      <w:r>
        <w:rPr>
          <w:rFonts w:ascii="宋体" w:hAnsi="宋体" w:cs="宋体"/>
          <w:b/>
          <w:bCs/>
          <w:sz w:val="32"/>
          <w:szCs w:val="32"/>
        </w:rPr>
        <w:t>2017</w:t>
      </w:r>
      <w:r>
        <w:rPr>
          <w:rFonts w:ascii="宋体" w:hAnsi="宋体" w:cs="宋体" w:hint="eastAsia"/>
          <w:b/>
          <w:bCs/>
          <w:sz w:val="32"/>
          <w:szCs w:val="32"/>
        </w:rPr>
        <w:t>“外研社杯”英语演讲比赛</w:t>
      </w:r>
    </w:p>
    <w:p w:rsidR="00EA67B9" w:rsidRDefault="00EA67B9">
      <w:pPr>
        <w:widowControl/>
        <w:tabs>
          <w:tab w:val="left" w:pos="1450"/>
          <w:tab w:val="left" w:pos="4220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450"/>
          <w:tab w:val="left" w:pos="4220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级食品三班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瑞</w:t>
      </w:r>
    </w:p>
    <w:p w:rsidR="00EA67B9" w:rsidRDefault="00EA67B9">
      <w:pPr>
        <w:widowControl/>
        <w:tabs>
          <w:tab w:val="left" w:pos="1450"/>
          <w:tab w:val="left" w:pos="4220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450"/>
          <w:tab w:val="left" w:pos="4220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生物信息班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连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浩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级护理三班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蘅</w:t>
      </w:r>
    </w:p>
    <w:p w:rsidR="00EA67B9" w:rsidRDefault="00EA67B9">
      <w:pPr>
        <w:widowControl/>
        <w:tabs>
          <w:tab w:val="left" w:pos="1450"/>
          <w:tab w:val="left" w:pos="4220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三等奖：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450"/>
          <w:tab w:val="left" w:pos="4220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级生物工程一班吴建芝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级医药管理一班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李欣怡</w:t>
      </w:r>
    </w:p>
    <w:p w:rsidR="00EA67B9" w:rsidRDefault="00EA67B9">
      <w:pPr>
        <w:widowControl/>
        <w:tabs>
          <w:tab w:val="left" w:pos="1450"/>
          <w:tab w:val="left" w:pos="4220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级生物制药二班史林融</w:t>
      </w:r>
    </w:p>
    <w:p w:rsidR="00EA67B9" w:rsidRDefault="00EA67B9">
      <w:pPr>
        <w:jc w:val="left"/>
        <w:rPr>
          <w:rFonts w:asci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本草协会：寻找神农</w:t>
      </w:r>
    </w:p>
    <w:p w:rsidR="00EA67B9" w:rsidRDefault="00EA67B9">
      <w:pPr>
        <w:tabs>
          <w:tab w:val="left" w:pos="1441"/>
          <w:tab w:val="left" w:pos="4171"/>
        </w:tabs>
        <w:jc w:val="left"/>
        <w:rPr>
          <w:rFonts w:ascii="宋体" w:cs="宋体"/>
          <w:sz w:val="28"/>
          <w:szCs w:val="28"/>
        </w:rPr>
      </w:pPr>
      <w:bookmarkStart w:id="0" w:name="OLE_LINK22" w:colFirst="1" w:colLast="1"/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级中药分析一班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陈晓鹤</w:t>
      </w:r>
    </w:p>
    <w:p w:rsidR="00EA67B9" w:rsidRDefault="00EA67B9">
      <w:pPr>
        <w:tabs>
          <w:tab w:val="left" w:pos="14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级中药实验班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史朝霞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级中药分析班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屈碧琼</w:t>
      </w:r>
    </w:p>
    <w:p w:rsidR="00EA67B9" w:rsidRDefault="00EA67B9">
      <w:pPr>
        <w:tabs>
          <w:tab w:val="left" w:pos="14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级中药分析班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马锦鸿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级中药分析一班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尹</w:t>
      </w:r>
    </w:p>
    <w:p w:rsidR="00EA67B9" w:rsidRDefault="00EA67B9">
      <w:pPr>
        <w:tabs>
          <w:tab w:val="left" w:pos="14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级中药分析一班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樊慧芳</w:t>
      </w:r>
    </w:p>
    <w:bookmarkEnd w:id="0"/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灸之道协会</w:t>
      </w:r>
      <w:r>
        <w:rPr>
          <w:rFonts w:ascii="宋体" w:hAnsi="宋体" w:cs="宋体"/>
          <w:b/>
          <w:bCs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灸法技能操作大赛</w:t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级针灸推拿二班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任芳芳</w:t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级针推班实验班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郭春艳</w:t>
      </w:r>
      <w:r>
        <w:rPr>
          <w:rFonts w:ascii="宋体" w:hAnsi="宋体" w:cs="宋体"/>
          <w:sz w:val="28"/>
          <w:szCs w:val="28"/>
        </w:rPr>
        <w:t xml:space="preserve">     14</w:t>
      </w:r>
      <w:r>
        <w:rPr>
          <w:rFonts w:ascii="宋体" w:hAnsi="宋体" w:cs="宋体" w:hint="eastAsia"/>
          <w:sz w:val="28"/>
          <w:szCs w:val="28"/>
        </w:rPr>
        <w:t>级针灸推拿二班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张晓辉</w:t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级中医二班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张梦倩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级中医一班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韩新新</w:t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级康复治疗二班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卫颖丽</w:t>
      </w:r>
    </w:p>
    <w:p w:rsidR="00EA67B9" w:rsidRDefault="00EA67B9">
      <w:pPr>
        <w:tabs>
          <w:tab w:val="left" w:pos="1431"/>
          <w:tab w:val="left" w:pos="4211"/>
        </w:tabs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李可古中医学堂协会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灵兰杯知识竞赛</w:t>
      </w:r>
    </w:p>
    <w:p w:rsidR="00EA67B9" w:rsidRDefault="00EA67B9">
      <w:pPr>
        <w:tabs>
          <w:tab w:val="left" w:pos="1431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31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级针推班实验班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韩胜男</w:t>
      </w:r>
    </w:p>
    <w:p w:rsidR="00EA67B9" w:rsidRDefault="00EA67B9">
      <w:pPr>
        <w:tabs>
          <w:tab w:val="left" w:pos="1431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31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级中医二班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茜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王宇倩</w:t>
      </w:r>
    </w:p>
    <w:p w:rsidR="00EA67B9" w:rsidRDefault="00EA67B9">
      <w:pPr>
        <w:tabs>
          <w:tab w:val="left" w:pos="1431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31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级中医一班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蕊</w:t>
      </w:r>
      <w:r>
        <w:rPr>
          <w:rFonts w:ascii="宋体" w:hAnsi="宋体" w:cs="宋体"/>
          <w:sz w:val="28"/>
          <w:szCs w:val="28"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原梦飞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仲景中医协会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第六届“仲景杯”经方求真知识竞赛</w:t>
      </w:r>
    </w:p>
    <w:p w:rsidR="00EA67B9" w:rsidRDefault="00EA67B9">
      <w:pPr>
        <w:tabs>
          <w:tab w:val="left" w:pos="1502"/>
          <w:tab w:val="left" w:pos="4201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502"/>
          <w:tab w:val="left" w:pos="4201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级中医二班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茜</w:t>
      </w:r>
    </w:p>
    <w:p w:rsidR="00EA67B9" w:rsidRDefault="00EA67B9">
      <w:pPr>
        <w:tabs>
          <w:tab w:val="left" w:pos="1502"/>
          <w:tab w:val="left" w:pos="4201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502"/>
          <w:tab w:val="left" w:pos="4201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级中医一班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范继桃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阳</w:t>
      </w:r>
    </w:p>
    <w:p w:rsidR="00EA67B9" w:rsidRDefault="00EA67B9">
      <w:pPr>
        <w:tabs>
          <w:tab w:val="left" w:pos="1502"/>
          <w:tab w:val="left" w:pos="4201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502"/>
          <w:tab w:val="left" w:pos="4201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级中医二班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园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级中医二班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许文君</w:t>
      </w:r>
    </w:p>
    <w:p w:rsidR="00EA67B9" w:rsidRDefault="00EA67B9">
      <w:pPr>
        <w:tabs>
          <w:tab w:val="left" w:pos="1502"/>
          <w:tab w:val="left" w:pos="4201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王喆蓉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正骨整脊协会：</w:t>
      </w:r>
      <w:r>
        <w:rPr>
          <w:rFonts w:ascii="宋体" w:hAnsi="宋体" w:cs="宋体" w:hint="eastAsia"/>
          <w:b/>
          <w:bCs/>
          <w:sz w:val="32"/>
          <w:szCs w:val="32"/>
        </w:rPr>
        <w:t>正骨整脊手法技能大赛</w:t>
      </w:r>
    </w:p>
    <w:p w:rsidR="00EA67B9" w:rsidRDefault="00EA67B9">
      <w:pPr>
        <w:tabs>
          <w:tab w:val="left" w:pos="147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7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山</w:t>
      </w:r>
    </w:p>
    <w:p w:rsidR="00EA67B9" w:rsidRDefault="00EA67B9">
      <w:pPr>
        <w:tabs>
          <w:tab w:val="left" w:pos="147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7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艳</w:t>
      </w:r>
    </w:p>
    <w:p w:rsidR="00EA67B9" w:rsidRDefault="00EA67B9">
      <w:pPr>
        <w:tabs>
          <w:tab w:val="left" w:pos="147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7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级针推一班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高慧敏</w:t>
      </w:r>
    </w:p>
    <w:p w:rsidR="00EA67B9" w:rsidRDefault="00EA67B9">
      <w:pPr>
        <w:jc w:val="left"/>
        <w:rPr>
          <w:rFonts w:ascii="宋体" w:cs="宋体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医易协会</w:t>
      </w:r>
      <w:r>
        <w:rPr>
          <w:rFonts w:ascii="宋体" w:hAnsi="宋体" w:cs="宋体"/>
          <w:b/>
          <w:bCs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医易杯知识竞赛</w:t>
      </w:r>
    </w:p>
    <w:p w:rsidR="00EA67B9" w:rsidRDefault="00EA67B9">
      <w:pPr>
        <w:widowControl/>
        <w:tabs>
          <w:tab w:val="left" w:pos="1365"/>
          <w:tab w:val="left" w:pos="4335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</w:p>
    <w:p w:rsidR="00EA67B9" w:rsidRDefault="00EA67B9">
      <w:pPr>
        <w:widowControl/>
        <w:tabs>
          <w:tab w:val="left" w:pos="1365"/>
          <w:tab w:val="left" w:pos="4335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级中西医一班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赵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丹</w:t>
      </w:r>
    </w:p>
    <w:p w:rsidR="00EA67B9" w:rsidRDefault="00EA67B9">
      <w:pPr>
        <w:widowControl/>
        <w:tabs>
          <w:tab w:val="left" w:pos="1365"/>
          <w:tab w:val="left" w:pos="4335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65"/>
          <w:tab w:val="left" w:pos="4335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级中医一班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豪</w:t>
      </w:r>
    </w:p>
    <w:p w:rsidR="00EA67B9" w:rsidRDefault="00EA67B9">
      <w:pPr>
        <w:widowControl/>
        <w:tabs>
          <w:tab w:val="left" w:pos="1365"/>
          <w:tab w:val="left" w:pos="4335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 w:rsidP="00187FD8">
      <w:pPr>
        <w:widowControl/>
        <w:tabs>
          <w:tab w:val="left" w:pos="1365"/>
          <w:tab w:val="left" w:pos="4335"/>
        </w:tabs>
        <w:ind w:left="31680" w:hangingChars="900" w:firstLine="31680"/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级中药分析班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刘晓云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心理协会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第一届</w:t>
      </w:r>
      <w:bookmarkStart w:id="1" w:name="OLE_LINK1"/>
      <w:r>
        <w:rPr>
          <w:rFonts w:ascii="宋体" w:hAnsi="宋体" w:cs="宋体" w:hint="eastAsia"/>
          <w:b/>
          <w:bCs/>
          <w:sz w:val="32"/>
          <w:szCs w:val="32"/>
        </w:rPr>
        <w:t>心理知识竞赛</w:t>
      </w:r>
    </w:p>
    <w:p w:rsidR="00EA67B9" w:rsidRDefault="00EA67B9">
      <w:pPr>
        <w:tabs>
          <w:tab w:val="left" w:pos="1340"/>
          <w:tab w:val="left" w:pos="428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40"/>
          <w:tab w:val="left" w:pos="428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级康复治疗学二班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蔺小英</w:t>
      </w:r>
    </w:p>
    <w:p w:rsidR="00EA67B9" w:rsidRDefault="00EA67B9">
      <w:pPr>
        <w:tabs>
          <w:tab w:val="left" w:pos="1340"/>
          <w:tab w:val="left" w:pos="428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40"/>
          <w:tab w:val="left" w:pos="428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级中药二班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范玉洁</w:t>
      </w:r>
    </w:p>
    <w:p w:rsidR="00EA67B9" w:rsidRDefault="00EA67B9">
      <w:pPr>
        <w:tabs>
          <w:tab w:val="left" w:pos="1340"/>
          <w:tab w:val="left" w:pos="428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40"/>
          <w:tab w:val="left" w:pos="428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级临床中药班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刘梦茹</w:t>
      </w:r>
    </w:p>
    <w:bookmarkEnd w:id="1"/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环保志愿者协会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“绿意工坊”之环保设计大赛</w:t>
      </w:r>
    </w:p>
    <w:p w:rsidR="00EA67B9" w:rsidRDefault="00EA67B9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团体</w:t>
      </w:r>
    </w:p>
    <w:p w:rsidR="00EA67B9" w:rsidRDefault="00EA67B9" w:rsidP="00187FD8">
      <w:pPr>
        <w:tabs>
          <w:tab w:val="left" w:pos="3901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 w:rsidP="00187FD8">
      <w:pPr>
        <w:tabs>
          <w:tab w:val="left" w:pos="3901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级食品一班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酉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莉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级食品一班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杨凤珍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级食品二班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李铭柔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级食品三班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瑞</w:t>
      </w:r>
    </w:p>
    <w:p w:rsidR="00EA67B9" w:rsidRDefault="00EA67B9">
      <w:pPr>
        <w:tabs>
          <w:tab w:val="left" w:pos="390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hAnsi="宋体" w:cs="宋体"/>
          <w:sz w:val="28"/>
          <w:szCs w:val="28"/>
        </w:rPr>
        <w:t xml:space="preserve">   </w:t>
      </w:r>
    </w:p>
    <w:p w:rsidR="00EA67B9" w:rsidRDefault="00EA67B9">
      <w:pPr>
        <w:tabs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刘雪梅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张雅妮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孙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欢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级中药二班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盛宏双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刘倩倩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高煜华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乔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璇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沈桂萍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张珍珍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艳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董剑雅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轩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陈思宇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级针推班班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珂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乔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静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赖宗荣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刘立臣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尹佳琪</w:t>
      </w:r>
    </w:p>
    <w:p w:rsidR="00EA67B9" w:rsidRDefault="00EA67B9">
      <w:pPr>
        <w:tabs>
          <w:tab w:val="left" w:pos="1471"/>
          <w:tab w:val="left" w:pos="390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玲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茹</w:t>
      </w:r>
    </w:p>
    <w:p w:rsidR="00EA67B9" w:rsidRDefault="00EA67B9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个人</w:t>
      </w:r>
    </w:p>
    <w:p w:rsidR="00EA67B9" w:rsidRDefault="00EA67B9">
      <w:pPr>
        <w:tabs>
          <w:tab w:val="left" w:pos="1481"/>
          <w:tab w:val="left" w:pos="396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81"/>
          <w:tab w:val="left" w:pos="396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陈育路</w:t>
      </w:r>
    </w:p>
    <w:p w:rsidR="00EA67B9" w:rsidRDefault="00EA67B9">
      <w:pPr>
        <w:tabs>
          <w:tab w:val="left" w:pos="1481"/>
          <w:tab w:val="left" w:pos="396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81"/>
          <w:tab w:val="left" w:pos="396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王晓芳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迟星旭</w:t>
      </w:r>
    </w:p>
    <w:p w:rsidR="00EA67B9" w:rsidRDefault="00EA67B9">
      <w:pPr>
        <w:tabs>
          <w:tab w:val="left" w:pos="1481"/>
          <w:tab w:val="left" w:pos="396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81"/>
          <w:tab w:val="left" w:pos="396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刘慧欣</w:t>
      </w:r>
      <w:r>
        <w:rPr>
          <w:rFonts w:ascii="宋体" w:hAnsi="宋体" w:cs="宋体"/>
          <w:sz w:val="28"/>
          <w:szCs w:val="28"/>
        </w:rPr>
        <w:t xml:space="preserve">      14</w:t>
      </w:r>
      <w:r>
        <w:rPr>
          <w:rFonts w:ascii="宋体" w:hAnsi="宋体" w:cs="宋体" w:hint="eastAsia"/>
          <w:sz w:val="28"/>
          <w:szCs w:val="28"/>
        </w:rPr>
        <w:t>级护理五班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茹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爱心社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关爱自闭症儿童嘉年华竞赛</w:t>
      </w:r>
    </w:p>
    <w:p w:rsidR="00EA67B9" w:rsidRDefault="00EA67B9">
      <w:pPr>
        <w:tabs>
          <w:tab w:val="left" w:pos="1355"/>
          <w:tab w:val="left" w:pos="3935"/>
        </w:tabs>
        <w:spacing w:line="220" w:lineRule="atLeast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55"/>
          <w:tab w:val="left" w:pos="3935"/>
        </w:tabs>
        <w:spacing w:line="220" w:lineRule="atLeast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原梦飞</w:t>
      </w:r>
    </w:p>
    <w:p w:rsidR="00EA67B9" w:rsidRDefault="00EA67B9">
      <w:pPr>
        <w:tabs>
          <w:tab w:val="left" w:pos="1355"/>
          <w:tab w:val="left" w:pos="3935"/>
        </w:tabs>
        <w:spacing w:line="220" w:lineRule="atLeast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55"/>
          <w:tab w:val="left" w:pos="3935"/>
        </w:tabs>
        <w:spacing w:line="220" w:lineRule="atLeast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王胜男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张晓丽</w:t>
      </w:r>
    </w:p>
    <w:p w:rsidR="00EA67B9" w:rsidRDefault="00EA67B9">
      <w:pPr>
        <w:tabs>
          <w:tab w:val="left" w:pos="1355"/>
          <w:tab w:val="left" w:pos="3935"/>
        </w:tabs>
        <w:spacing w:line="220" w:lineRule="atLeast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55"/>
          <w:tab w:val="left" w:pos="3935"/>
        </w:tabs>
        <w:spacing w:line="220" w:lineRule="atLeast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级康复治疗二班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姜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朋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级康复治疗一班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郝庆红</w:t>
      </w:r>
    </w:p>
    <w:p w:rsidR="00EA67B9" w:rsidRDefault="00EA67B9">
      <w:pPr>
        <w:tabs>
          <w:tab w:val="left" w:pos="1355"/>
          <w:tab w:val="left" w:pos="3935"/>
        </w:tabs>
        <w:spacing w:line="220" w:lineRule="atLeast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级康复治疗一班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闫文萍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红十字志愿者协会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第五届应急技能救护比赛</w:t>
      </w:r>
    </w:p>
    <w:p w:rsidR="00EA67B9" w:rsidRDefault="00EA67B9" w:rsidP="00187FD8">
      <w:pPr>
        <w:tabs>
          <w:tab w:val="left" w:pos="1472"/>
          <w:tab w:val="left" w:pos="4032"/>
        </w:tabs>
        <w:ind w:left="31680" w:hangingChars="528" w:firstLine="3168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 w:rsidP="00187FD8">
      <w:pPr>
        <w:tabs>
          <w:tab w:val="left" w:pos="1472"/>
          <w:tab w:val="left" w:pos="4032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级中西医五班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马爱北</w:t>
      </w:r>
    </w:p>
    <w:p w:rsidR="00EA67B9" w:rsidRDefault="00EA67B9">
      <w:pPr>
        <w:tabs>
          <w:tab w:val="left" w:pos="1472"/>
          <w:tab w:val="left" w:pos="4032"/>
        </w:tabs>
        <w:jc w:val="left"/>
        <w:rPr>
          <w:rFonts w:ascii="宋体" w:cs="宋体"/>
          <w:sz w:val="28"/>
          <w:szCs w:val="28"/>
        </w:rPr>
      </w:pPr>
    </w:p>
    <w:p w:rsidR="00EA67B9" w:rsidRDefault="00EA67B9">
      <w:pPr>
        <w:tabs>
          <w:tab w:val="left" w:pos="1472"/>
          <w:tab w:val="left" w:pos="403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>
      <w:pPr>
        <w:tabs>
          <w:tab w:val="left" w:pos="1472"/>
          <w:tab w:val="left" w:pos="403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级傅山针推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杨婷婷</w:t>
      </w:r>
      <w:r>
        <w:rPr>
          <w:rFonts w:ascii="宋体" w:hAnsi="宋体" w:cs="宋体"/>
          <w:sz w:val="28"/>
          <w:szCs w:val="28"/>
        </w:rPr>
        <w:t xml:space="preserve">         14</w:t>
      </w:r>
      <w:r>
        <w:rPr>
          <w:rFonts w:ascii="宋体" w:hAnsi="宋体" w:cs="宋体" w:hint="eastAsia"/>
          <w:sz w:val="28"/>
          <w:szCs w:val="28"/>
        </w:rPr>
        <w:t>级中医二班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畅亚茹</w:t>
      </w:r>
    </w:p>
    <w:p w:rsidR="00EA67B9" w:rsidRDefault="00EA67B9">
      <w:pPr>
        <w:tabs>
          <w:tab w:val="left" w:pos="1472"/>
          <w:tab w:val="left" w:pos="403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>
      <w:pPr>
        <w:tabs>
          <w:tab w:val="left" w:pos="1472"/>
          <w:tab w:val="left" w:pos="403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级护理一班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郭帅帅</w:t>
      </w:r>
      <w:r>
        <w:rPr>
          <w:rFonts w:ascii="宋体" w:hAnsi="宋体" w:cs="宋体"/>
          <w:sz w:val="28"/>
          <w:szCs w:val="28"/>
        </w:rPr>
        <w:t xml:space="preserve">          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樊江红</w:t>
      </w:r>
    </w:p>
    <w:p w:rsidR="00EA67B9" w:rsidRDefault="00EA67B9" w:rsidP="00187FD8">
      <w:pPr>
        <w:tabs>
          <w:tab w:val="left" w:pos="4032"/>
        </w:tabs>
        <w:ind w:left="31680" w:hangingChars="528" w:firstLine="31680"/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级中西医四班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樊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蕊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心之语手语志愿服务社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手语歌曲大赛比赛</w:t>
      </w:r>
    </w:p>
    <w:p w:rsidR="00EA67B9" w:rsidRDefault="00EA67B9" w:rsidP="00187FD8">
      <w:pPr>
        <w:tabs>
          <w:tab w:val="left" w:pos="1532"/>
          <w:tab w:val="left" w:pos="4002"/>
        </w:tabs>
        <w:ind w:left="31680" w:hangingChars="528" w:firstLine="3168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 w:rsidP="00187FD8">
      <w:pPr>
        <w:tabs>
          <w:tab w:val="left" w:pos="1532"/>
          <w:tab w:val="left" w:pos="4002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级生物信息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余宗浩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级生物信息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吴若琳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级生物技术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羽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级生物技术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艳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级生物信息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婧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级生物信息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莎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级生物技术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姗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级生物信息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袁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晴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级生物信息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林丽婷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级生物信息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关淑琦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璐</w:t>
      </w:r>
      <w:r>
        <w:rPr>
          <w:rFonts w:ascii="宋体" w:hAnsi="宋体" w:cs="宋体"/>
          <w:sz w:val="28"/>
          <w:szCs w:val="28"/>
        </w:rPr>
        <w:t xml:space="preserve">           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媛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徐杭棚</w:t>
      </w:r>
      <w:r>
        <w:rPr>
          <w:rFonts w:ascii="宋体" w:hAnsi="宋体" w:cs="宋体"/>
          <w:sz w:val="28"/>
          <w:szCs w:val="28"/>
        </w:rPr>
        <w:t xml:space="preserve">           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莹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级护理一班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冯懿琳</w:t>
      </w:r>
      <w:r>
        <w:rPr>
          <w:rFonts w:ascii="宋体" w:hAnsi="宋体" w:cs="宋体"/>
          <w:sz w:val="28"/>
          <w:szCs w:val="28"/>
        </w:rPr>
        <w:t xml:space="preserve">           16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陈永峰</w:t>
      </w:r>
    </w:p>
    <w:p w:rsidR="00EA67B9" w:rsidRDefault="00EA67B9" w:rsidP="00187FD8">
      <w:pPr>
        <w:tabs>
          <w:tab w:val="left" w:pos="1532"/>
          <w:tab w:val="left" w:pos="4002"/>
        </w:tabs>
        <w:ind w:left="31680" w:hangingChars="78" w:firstLine="3168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王雪霞</w:t>
      </w:r>
      <w:r>
        <w:rPr>
          <w:rFonts w:ascii="宋体" w:hAnsi="宋体" w:cs="宋体"/>
          <w:sz w:val="28"/>
          <w:szCs w:val="28"/>
        </w:rPr>
        <w:t xml:space="preserve">           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李文新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 w:rsidP="00187FD8">
      <w:pPr>
        <w:tabs>
          <w:tab w:val="left" w:pos="1532"/>
          <w:tab w:val="left" w:pos="4002"/>
        </w:tabs>
        <w:ind w:left="31680" w:hangingChars="7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刘佳辉</w:t>
      </w:r>
      <w:r>
        <w:rPr>
          <w:rFonts w:ascii="宋体" w:hAnsi="宋体" w:cs="宋体"/>
          <w:sz w:val="28"/>
          <w:szCs w:val="28"/>
        </w:rPr>
        <w:t xml:space="preserve">           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许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昇</w:t>
      </w:r>
    </w:p>
    <w:p w:rsidR="00EA67B9" w:rsidRDefault="00EA67B9" w:rsidP="00187FD8">
      <w:pPr>
        <w:tabs>
          <w:tab w:val="left" w:pos="1532"/>
          <w:tab w:val="left" w:pos="4002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级涉外护理一班贾志鹏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赵艳丽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级涉外护理一班王柯瑶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 w:rsidP="00187FD8">
      <w:pPr>
        <w:tabs>
          <w:tab w:val="left" w:pos="1532"/>
          <w:tab w:val="left" w:pos="4002"/>
        </w:tabs>
        <w:ind w:firstLineChars="100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王小英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杜雅鑫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鑫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李路遥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周煜凤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马文静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滢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何晓权</w:t>
      </w:r>
    </w:p>
    <w:p w:rsidR="00EA67B9" w:rsidRDefault="00EA67B9">
      <w:pPr>
        <w:tabs>
          <w:tab w:val="left" w:pos="1532"/>
          <w:tab w:val="left" w:pos="4002"/>
        </w:tabs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陈式太极拳协会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第十届太极比武大赛</w:t>
      </w:r>
    </w:p>
    <w:p w:rsidR="00EA67B9" w:rsidRDefault="00EA67B9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大一组</w:t>
      </w:r>
    </w:p>
    <w:p w:rsidR="00EA67B9" w:rsidRDefault="00EA67B9">
      <w:pPr>
        <w:tabs>
          <w:tab w:val="left" w:pos="1492"/>
          <w:tab w:val="left" w:pos="384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92"/>
          <w:tab w:val="left" w:pos="384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护理学院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16</w:t>
      </w:r>
      <w:r>
        <w:rPr>
          <w:rFonts w:ascii="宋体" w:hAnsi="宋体" w:cs="宋体" w:hint="eastAsia"/>
          <w:sz w:val="28"/>
          <w:szCs w:val="28"/>
        </w:rPr>
        <w:t>级护理一班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92"/>
          <w:tab w:val="left" w:pos="384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92"/>
          <w:tab w:val="left" w:pos="384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中医临床学院</w:t>
      </w:r>
      <w:r>
        <w:rPr>
          <w:rFonts w:ascii="宋体" w:hAnsi="宋体" w:cs="宋体"/>
          <w:sz w:val="28"/>
          <w:szCs w:val="28"/>
        </w:rPr>
        <w:t xml:space="preserve">  16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92"/>
          <w:tab w:val="left" w:pos="384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92"/>
          <w:tab w:val="left" w:pos="384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针灸推拿学院</w:t>
      </w:r>
      <w:r>
        <w:rPr>
          <w:rFonts w:ascii="宋体" w:hAnsi="宋体" w:cs="宋体"/>
          <w:sz w:val="28"/>
          <w:szCs w:val="28"/>
        </w:rPr>
        <w:t xml:space="preserve">  16</w:t>
      </w:r>
      <w:r>
        <w:rPr>
          <w:rFonts w:ascii="宋体" w:hAnsi="宋体" w:cs="宋体" w:hint="eastAsia"/>
          <w:sz w:val="28"/>
          <w:szCs w:val="28"/>
        </w:rPr>
        <w:t>级针推三班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大二组</w:t>
      </w:r>
    </w:p>
    <w:p w:rsidR="00EA67B9" w:rsidRDefault="00EA67B9">
      <w:pPr>
        <w:tabs>
          <w:tab w:val="left" w:pos="1542"/>
          <w:tab w:val="left" w:pos="379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542"/>
          <w:tab w:val="left" w:pos="379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基础医学院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15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542"/>
          <w:tab w:val="left" w:pos="379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542"/>
          <w:tab w:val="left" w:pos="3792"/>
          <w:tab w:val="left" w:pos="6867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针灸推拿学院</w:t>
      </w:r>
      <w:r>
        <w:rPr>
          <w:rFonts w:ascii="宋体" w:hAnsi="宋体" w:cs="宋体"/>
          <w:sz w:val="28"/>
          <w:szCs w:val="28"/>
        </w:rPr>
        <w:t xml:space="preserve">  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cs="宋体"/>
          <w:sz w:val="28"/>
          <w:szCs w:val="28"/>
        </w:rPr>
        <w:tab/>
      </w:r>
    </w:p>
    <w:p w:rsidR="00EA67B9" w:rsidRDefault="00EA67B9" w:rsidP="00187FD8">
      <w:pPr>
        <w:tabs>
          <w:tab w:val="left" w:pos="1542"/>
          <w:tab w:val="left" w:pos="3792"/>
          <w:tab w:val="left" w:pos="6867"/>
        </w:tabs>
        <w:ind w:left="31680" w:hangingChars="1499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 w:rsidP="00187FD8">
      <w:pPr>
        <w:tabs>
          <w:tab w:val="left" w:pos="1542"/>
          <w:tab w:val="left" w:pos="3792"/>
          <w:tab w:val="left" w:pos="6867"/>
        </w:tabs>
        <w:ind w:left="31680" w:hangingChars="1499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护理学院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个人赛</w:t>
      </w:r>
    </w:p>
    <w:p w:rsidR="00EA67B9" w:rsidRDefault="00EA67B9" w:rsidP="00187FD8">
      <w:pPr>
        <w:tabs>
          <w:tab w:val="left" w:pos="1342"/>
          <w:tab w:val="left" w:pos="1582"/>
          <w:tab w:val="left" w:pos="3862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</w:p>
    <w:p w:rsidR="00EA67B9" w:rsidRDefault="00EA67B9" w:rsidP="00187FD8">
      <w:pPr>
        <w:tabs>
          <w:tab w:val="left" w:pos="1342"/>
          <w:tab w:val="left" w:pos="1582"/>
          <w:tab w:val="left" w:pos="3862"/>
        </w:tabs>
        <w:ind w:left="31680" w:hangingChars="528" w:firstLine="3168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 w:rsidP="00187FD8">
      <w:pPr>
        <w:tabs>
          <w:tab w:val="left" w:pos="1342"/>
          <w:tab w:val="left" w:pos="1582"/>
          <w:tab w:val="left" w:pos="3862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级市场营销二班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举</w:t>
      </w:r>
    </w:p>
    <w:p w:rsidR="00EA67B9" w:rsidRDefault="00EA67B9" w:rsidP="00187FD8">
      <w:pPr>
        <w:tabs>
          <w:tab w:val="left" w:pos="1342"/>
          <w:tab w:val="left" w:pos="1582"/>
          <w:tab w:val="left" w:pos="3862"/>
        </w:tabs>
        <w:ind w:left="31680" w:hangingChars="1428" w:firstLine="316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 w:rsidP="00187FD8">
      <w:pPr>
        <w:tabs>
          <w:tab w:val="left" w:pos="1342"/>
          <w:tab w:val="left" w:pos="1582"/>
          <w:tab w:val="left" w:pos="3862"/>
        </w:tabs>
        <w:ind w:left="31680" w:hangingChars="1428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级中西医实验班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方宇林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级针推三班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杜昱彤</w:t>
      </w:r>
    </w:p>
    <w:p w:rsidR="00EA67B9" w:rsidRDefault="00EA67B9">
      <w:pPr>
        <w:tabs>
          <w:tab w:val="left" w:pos="1342"/>
          <w:tab w:val="left" w:pos="1582"/>
          <w:tab w:val="left" w:pos="386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42"/>
          <w:tab w:val="left" w:pos="1582"/>
          <w:tab w:val="left" w:pos="386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级康复二班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杨变玉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级针推实验班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杨燕梅</w:t>
      </w:r>
    </w:p>
    <w:p w:rsidR="00EA67B9" w:rsidRDefault="00EA67B9">
      <w:pPr>
        <w:tabs>
          <w:tab w:val="left" w:pos="1342"/>
          <w:tab w:val="left" w:pos="1582"/>
          <w:tab w:val="left" w:pos="3862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王华星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太极柔力球协会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第七届竞技比赛</w:t>
      </w:r>
    </w:p>
    <w:p w:rsidR="00EA67B9" w:rsidRDefault="00EA67B9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女单</w:t>
      </w:r>
    </w:p>
    <w:p w:rsidR="00EA67B9" w:rsidRDefault="00EA67B9" w:rsidP="00187FD8">
      <w:pPr>
        <w:tabs>
          <w:tab w:val="left" w:pos="1977"/>
          <w:tab w:val="left" w:pos="4687"/>
        </w:tabs>
        <w:ind w:left="31680" w:hangingChars="1428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闫萌果</w:t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级针推三班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季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娜</w:t>
      </w:r>
    </w:p>
    <w:p w:rsidR="00EA67B9" w:rsidRDefault="00EA67B9" w:rsidP="00187FD8">
      <w:pPr>
        <w:tabs>
          <w:tab w:val="left" w:pos="1977"/>
          <w:tab w:val="left" w:pos="4687"/>
        </w:tabs>
        <w:ind w:left="31680" w:hangingChars="15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EA67B9" w:rsidRDefault="00EA67B9" w:rsidP="00187FD8">
      <w:pPr>
        <w:tabs>
          <w:tab w:val="left" w:pos="1977"/>
          <w:tab w:val="left" w:pos="4687"/>
        </w:tabs>
        <w:ind w:left="31680" w:hangingChars="15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12</w:t>
      </w:r>
      <w:r>
        <w:rPr>
          <w:rFonts w:ascii="宋体" w:hAnsi="宋体" w:cs="宋体" w:hint="eastAsia"/>
          <w:sz w:val="28"/>
          <w:szCs w:val="28"/>
        </w:rPr>
        <w:t>级中西医实验班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任欣欣</w:t>
      </w:r>
    </w:p>
    <w:p w:rsidR="00EA67B9" w:rsidRDefault="00EA67B9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三等奖：（特色招式）</w:t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王馨婷</w:t>
      </w:r>
      <w:r>
        <w:rPr>
          <w:rFonts w:ascii="宋体" w:hAnsi="宋体" w:cs="宋体"/>
          <w:sz w:val="28"/>
          <w:szCs w:val="28"/>
        </w:rPr>
        <w:t xml:space="preserve">        16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李晋凯</w:t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男单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级生物工程一班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李雲啸</w:t>
      </w:r>
    </w:p>
    <w:p w:rsidR="00EA67B9" w:rsidRDefault="00EA67B9">
      <w:pPr>
        <w:tabs>
          <w:tab w:val="left" w:pos="1977"/>
          <w:tab w:val="left" w:pos="4687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女双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 w:rsidP="00187FD8">
      <w:pPr>
        <w:tabs>
          <w:tab w:val="left" w:pos="1977"/>
          <w:tab w:val="left" w:pos="4687"/>
        </w:tabs>
        <w:ind w:left="31680" w:hangingChars="6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EA67B9" w:rsidRDefault="00EA67B9" w:rsidP="00187FD8">
      <w:pPr>
        <w:tabs>
          <w:tab w:val="left" w:pos="1977"/>
          <w:tab w:val="left" w:pos="4687"/>
        </w:tabs>
        <w:ind w:left="31680" w:hangingChars="6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苏永梅</w:t>
      </w:r>
      <w:r>
        <w:rPr>
          <w:rFonts w:ascii="宋体" w:hAnsi="宋体" w:cs="宋体"/>
          <w:sz w:val="28"/>
          <w:szCs w:val="28"/>
        </w:rPr>
        <w:t xml:space="preserve">         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芮</w:t>
      </w:r>
    </w:p>
    <w:p w:rsidR="00EA67B9" w:rsidRDefault="00EA67B9">
      <w:pPr>
        <w:jc w:val="left"/>
        <w:rPr>
          <w:rFonts w:ascii="宋体" w:cs="宋体"/>
          <w:b/>
          <w:bCs/>
          <w:color w:val="000000"/>
          <w:kern w:val="0"/>
          <w:sz w:val="32"/>
          <w:szCs w:val="32"/>
          <w:lang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lang/>
        </w:rPr>
        <w:t>武术协会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lang/>
        </w:rPr>
        <w:t>:</w:t>
      </w:r>
      <w:r>
        <w:rPr>
          <w:rFonts w:cs="宋体" w:hint="eastAsia"/>
          <w:b/>
          <w:bCs/>
          <w:sz w:val="32"/>
          <w:szCs w:val="32"/>
        </w:rPr>
        <w:t>第八届传统武术大赛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个人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规定拳法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刘云坤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级生物信息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欢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级护理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陈仍仍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规定功法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级生物制药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罗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宁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级针推实验班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何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庆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级中西医三班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翟海洋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规定器械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级药学班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卢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帅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级市营一班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李德敏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级生物制药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李瑞腾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自选拳法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级中西医三班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杨艳文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级药学班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胡宴瑜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级护理二班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邓盛锋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自选功法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级中医定向班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李江涛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级针推三班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致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级涉外护理二班陈晓颖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自选器械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杨思彤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级护理二班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雷璨霞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级生物信息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bookmarkStart w:id="2" w:name="_GoBack"/>
      <w:bookmarkEnd w:id="2"/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帆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团体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大二八段锦组</w:t>
      </w:r>
    </w:p>
    <w:p w:rsidR="00EA67B9" w:rsidRDefault="00EA67B9">
      <w:pPr>
        <w:jc w:val="left"/>
        <w:rPr>
          <w:rFonts w:ascii="宋体" w:hAns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</w:p>
    <w:p w:rsidR="00EA67B9" w:rsidRDefault="00EA67B9">
      <w:pPr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级药学班</w:t>
      </w:r>
    </w:p>
    <w:p w:rsidR="00EA67B9" w:rsidRDefault="00EA67B9">
      <w:pPr>
        <w:tabs>
          <w:tab w:val="left" w:pos="1743"/>
        </w:tabs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田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瑶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章梦婵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卢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帅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宁科妮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葛梦婷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郭亚妮</w:t>
      </w:r>
    </w:p>
    <w:p w:rsidR="00EA67B9" w:rsidRDefault="00EA67B9">
      <w:pPr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郭雅璇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冯玲玲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王馨婕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胡宴瑜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王青海</w:t>
      </w:r>
    </w:p>
    <w:p w:rsidR="00EA67B9" w:rsidRDefault="00EA67B9">
      <w:pPr>
        <w:widowControl/>
        <w:tabs>
          <w:tab w:val="left" w:pos="3695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中药分析班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  </w:t>
      </w:r>
    </w:p>
    <w:p w:rsidR="00EA67B9" w:rsidRDefault="00EA67B9">
      <w:pPr>
        <w:widowControl/>
        <w:tabs>
          <w:tab w:val="left" w:pos="3695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王丽达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杨晓琳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渠仕坤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宫沛钰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晶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冯泽雄</w:t>
      </w:r>
    </w:p>
    <w:p w:rsidR="00EA67B9" w:rsidRDefault="00EA67B9">
      <w:pPr>
        <w:widowControl/>
        <w:tabs>
          <w:tab w:val="left" w:pos="3695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  </w:t>
      </w:r>
    </w:p>
    <w:p w:rsidR="00EA67B9" w:rsidRDefault="00EA67B9">
      <w:pPr>
        <w:widowControl/>
        <w:tabs>
          <w:tab w:val="left" w:pos="3695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强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艳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杨晓聪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王少君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刘斯文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任格葛</w:t>
      </w:r>
    </w:p>
    <w:p w:rsidR="00EA67B9" w:rsidRDefault="00EA67B9">
      <w:pPr>
        <w:widowControl/>
        <w:tabs>
          <w:tab w:val="left" w:pos="3695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</w:p>
    <w:p w:rsidR="00EA67B9" w:rsidRDefault="00EA67B9">
      <w:pPr>
        <w:widowControl/>
        <w:tabs>
          <w:tab w:val="left" w:pos="3695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级护理一班</w:t>
      </w:r>
      <w:r>
        <w:rPr>
          <w:rFonts w:ascii="宋体" w:cs="宋体"/>
          <w:color w:val="FF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3695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洁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梁海萍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范凯东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李海岩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级护理二班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刘立臣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尹佳琪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谢黎明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玲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赵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茹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级护理三班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张秀清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刘汉强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乔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雁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黄晓丹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李艳晓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可志萍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陈亚慧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黄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冰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韩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杰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姚晓虎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曼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郭鑫鑫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洁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芳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级中药实验班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邓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婕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琴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谢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璐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李欣娱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扬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苏晓娟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王二茜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王佳敏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王亚丽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王一杰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薛晓霞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杨泽林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张桂梅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武建华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大一八段锦组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级生物技术班</w:t>
      </w:r>
    </w:p>
    <w:p w:rsidR="00EA67B9" w:rsidRDefault="00EA67B9">
      <w:pPr>
        <w:widowControl/>
        <w:tabs>
          <w:tab w:val="left" w:pos="408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刘云坤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杨思彤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常勇勇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魏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苗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徐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曹馨月</w:t>
      </w:r>
    </w:p>
    <w:p w:rsidR="00EA67B9" w:rsidRDefault="00EA67B9">
      <w:pPr>
        <w:widowControl/>
        <w:tabs>
          <w:tab w:val="left" w:pos="408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董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贝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王胜男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祁生良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李宝媛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张启星</w:t>
      </w:r>
    </w:p>
    <w:p w:rsidR="00EA67B9" w:rsidRDefault="00EA67B9">
      <w:pPr>
        <w:widowControl/>
        <w:tabs>
          <w:tab w:val="left" w:pos="408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生物信息班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408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刘莎莎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敏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帆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欢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级中医定向班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</w:p>
    <w:p w:rsidR="00EA67B9" w:rsidRDefault="00EA67B9">
      <w:pPr>
        <w:widowControl/>
        <w:tabs>
          <w:tab w:val="left" w:pos="2600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董革希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郄鹏玲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李鹏宇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姚英霞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茹</w:t>
      </w:r>
    </w:p>
    <w:p w:rsidR="00EA67B9" w:rsidRDefault="00EA67B9">
      <w:pPr>
        <w:widowControl/>
        <w:tabs>
          <w:tab w:val="left" w:pos="428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程紫娇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宁月月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贺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倩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樊小兰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杜炳君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任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敏</w:t>
      </w:r>
    </w:p>
    <w:p w:rsidR="00EA67B9" w:rsidRDefault="00EA67B9">
      <w:pPr>
        <w:widowControl/>
        <w:tabs>
          <w:tab w:val="left" w:pos="428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高梦俐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梁逸非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李江涛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级中医三班</w:t>
      </w:r>
    </w:p>
    <w:p w:rsidR="00EA67B9" w:rsidRDefault="00EA67B9">
      <w:pPr>
        <w:widowControl/>
        <w:tabs>
          <w:tab w:val="left" w:pos="430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郭伟花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王钱雨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王亚勤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周小连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王高洁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星</w:t>
      </w:r>
    </w:p>
    <w:p w:rsidR="00EA67B9" w:rsidRDefault="00EA67B9">
      <w:pPr>
        <w:widowControl/>
        <w:tabs>
          <w:tab w:val="left" w:pos="430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李春蕾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段瑞仙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刘慧慧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李婷婷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赵秋红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崔进丹</w:t>
      </w:r>
    </w:p>
    <w:p w:rsidR="00EA67B9" w:rsidRDefault="00EA67B9">
      <w:pPr>
        <w:widowControl/>
        <w:tabs>
          <w:tab w:val="left" w:pos="430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程泽霖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周振华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郭晓阳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肖凯文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俯卧撑组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</w:p>
    <w:p w:rsidR="00EA67B9" w:rsidRDefault="00EA67B9">
      <w:pPr>
        <w:widowControl/>
        <w:tabs>
          <w:tab w:val="left" w:pos="432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级中医实验班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张龙飞</w:t>
      </w:r>
    </w:p>
    <w:p w:rsidR="00EA67B9" w:rsidRDefault="00EA67B9">
      <w:pPr>
        <w:widowControl/>
        <w:tabs>
          <w:tab w:val="left" w:pos="432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级中西医实验班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江迎富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陈正谋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梁金伟</w:t>
      </w:r>
    </w:p>
    <w:p w:rsidR="00EA67B9" w:rsidRDefault="00EA67B9">
      <w:pPr>
        <w:widowControl/>
        <w:tabs>
          <w:tab w:val="left" w:pos="432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级针推实验班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陈权星</w:t>
      </w:r>
    </w:p>
    <w:p w:rsidR="00EA67B9" w:rsidRDefault="00EA67B9">
      <w:pPr>
        <w:widowControl/>
        <w:tabs>
          <w:tab w:val="left" w:pos="432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级中西医实验班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王思霖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</w:p>
    <w:p w:rsidR="00EA67B9" w:rsidRDefault="00EA67B9">
      <w:pPr>
        <w:widowControl/>
        <w:tabs>
          <w:tab w:val="left" w:pos="4178"/>
        </w:tabs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级生物信息班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浩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陈洪耀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王廷胜</w:t>
      </w:r>
    </w:p>
    <w:p w:rsidR="00EA67B9" w:rsidRDefault="00EA67B9">
      <w:pPr>
        <w:widowControl/>
        <w:tabs>
          <w:tab w:val="left" w:pos="433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王昌昊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王燕飞</w:t>
      </w:r>
    </w:p>
    <w:p w:rsidR="00EA67B9" w:rsidRDefault="00EA67B9">
      <w:pPr>
        <w:widowControl/>
        <w:tabs>
          <w:tab w:val="left" w:pos="433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级生物信息班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帆</w:t>
      </w:r>
    </w:p>
    <w:p w:rsidR="00EA67B9" w:rsidRDefault="00EA67B9">
      <w:pPr>
        <w:widowControl/>
        <w:tabs>
          <w:tab w:val="left" w:pos="433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</w:p>
    <w:p w:rsidR="00EA67B9" w:rsidRDefault="00EA67B9">
      <w:pPr>
        <w:widowControl/>
        <w:tabs>
          <w:tab w:val="left" w:pos="433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高太祥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贾学恭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雷佳龙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泽</w:t>
      </w:r>
    </w:p>
    <w:p w:rsidR="00EA67B9" w:rsidRDefault="00EA67B9" w:rsidP="00187FD8">
      <w:pPr>
        <w:widowControl/>
        <w:tabs>
          <w:tab w:val="left" w:pos="4338"/>
        </w:tabs>
        <w:ind w:firstLineChars="1000" w:firstLine="31680"/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王若鸿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徐士洋</w:t>
      </w:r>
    </w:p>
    <w:p w:rsidR="00EA67B9" w:rsidRDefault="00EA67B9">
      <w:pPr>
        <w:widowControl/>
        <w:tabs>
          <w:tab w:val="left" w:pos="434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仰卧起坐组</w:t>
      </w:r>
    </w:p>
    <w:p w:rsidR="00EA67B9" w:rsidRDefault="00EA67B9" w:rsidP="00187FD8">
      <w:pPr>
        <w:widowControl/>
        <w:tabs>
          <w:tab w:val="left" w:pos="4348"/>
        </w:tabs>
        <w:ind w:left="31680" w:hangingChars="606" w:firstLine="31680"/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</w:p>
    <w:p w:rsidR="00EA67B9" w:rsidRDefault="00EA67B9" w:rsidP="00187FD8">
      <w:pPr>
        <w:widowControl/>
        <w:tabs>
          <w:tab w:val="left" w:pos="4348"/>
        </w:tabs>
        <w:ind w:left="31680" w:hangingChars="606" w:firstLine="31680"/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杨思彤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曾玉洁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赵文鑫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曹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豆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澜</w:t>
      </w:r>
    </w:p>
    <w:p w:rsidR="00EA67B9" w:rsidRDefault="00EA67B9">
      <w:pPr>
        <w:widowControl/>
        <w:tabs>
          <w:tab w:val="left" w:pos="437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级生物信息班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公维辛</w:t>
      </w:r>
    </w:p>
    <w:p w:rsidR="00EA67B9" w:rsidRDefault="00EA67B9">
      <w:pPr>
        <w:widowControl/>
        <w:tabs>
          <w:tab w:val="left" w:pos="439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</w:p>
    <w:p w:rsidR="00EA67B9" w:rsidRDefault="00EA67B9">
      <w:pPr>
        <w:widowControl/>
        <w:tabs>
          <w:tab w:val="left" w:pos="439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级制药二班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郑晓丽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卫兰兰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敏</w:t>
      </w:r>
    </w:p>
    <w:p w:rsidR="00EA67B9" w:rsidRDefault="00EA67B9">
      <w:pPr>
        <w:widowControl/>
        <w:tabs>
          <w:tab w:val="left" w:pos="441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级制药一班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薄思楠</w:t>
      </w:r>
    </w:p>
    <w:p w:rsidR="00EA67B9" w:rsidRDefault="00EA67B9">
      <w:pPr>
        <w:widowControl/>
        <w:tabs>
          <w:tab w:val="left" w:pos="441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级食品三班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平雪丽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贾晋帆</w:t>
      </w:r>
    </w:p>
    <w:p w:rsidR="00EA67B9" w:rsidRDefault="00EA67B9">
      <w:pPr>
        <w:widowControl/>
        <w:tabs>
          <w:tab w:val="left" w:pos="4398"/>
        </w:tabs>
        <w:jc w:val="left"/>
        <w:textAlignment w:val="top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</w:p>
    <w:p w:rsidR="00EA67B9" w:rsidRDefault="00EA67B9">
      <w:pPr>
        <w:widowControl/>
        <w:tabs>
          <w:tab w:val="left" w:pos="4398"/>
        </w:tabs>
        <w:jc w:val="left"/>
        <w:textAlignment w:val="top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级护理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金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金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梁海萍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张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洁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郭文静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赵雅兴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贾晓杰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乒乓球爱好者协会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第十六届“杏林杯”系部联赛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男子团体</w:t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</w:p>
    <w:p w:rsidR="00EA67B9" w:rsidRDefault="00EA67B9" w:rsidP="00C73D52">
      <w:pPr>
        <w:widowControl/>
        <w:tabs>
          <w:tab w:val="left" w:pos="1434"/>
        </w:tabs>
        <w:ind w:left="31680" w:hangingChars="1500" w:firstLine="31680"/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bookmarkStart w:id="3" w:name="_Toc19168"/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 w:rsidP="00187FD8">
      <w:pPr>
        <w:widowControl/>
        <w:tabs>
          <w:tab w:val="left" w:pos="1434"/>
        </w:tabs>
        <w:ind w:left="31680" w:hangingChars="1500" w:firstLine="31680"/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王键飞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医管一班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郭栋亭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祁思聪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原晨豪</w:t>
      </w:r>
    </w:p>
    <w:p w:rsidR="00EA67B9" w:rsidRDefault="00EA67B9" w:rsidP="00187FD8">
      <w:pPr>
        <w:widowControl/>
        <w:tabs>
          <w:tab w:val="left" w:pos="1434"/>
          <w:tab w:val="left" w:pos="4154"/>
        </w:tabs>
        <w:ind w:left="31680" w:hangingChars="1506" w:firstLine="31680"/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 w:rsidP="00187FD8">
      <w:pPr>
        <w:widowControl/>
        <w:tabs>
          <w:tab w:val="left" w:pos="1434"/>
          <w:tab w:val="left" w:pos="4154"/>
        </w:tabs>
        <w:ind w:left="31680" w:hangingChars="1506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针推实验班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耿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健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针推实验班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李旭辉</w:t>
      </w:r>
    </w:p>
    <w:p w:rsidR="00EA67B9" w:rsidRDefault="00EA67B9" w:rsidP="00187FD8">
      <w:pPr>
        <w:widowControl/>
        <w:tabs>
          <w:tab w:val="left" w:pos="1434"/>
          <w:tab w:val="left" w:pos="4154"/>
        </w:tabs>
        <w:ind w:left="31680" w:hangingChars="1506" w:firstLine="31680"/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中医实验班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中西医实验班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方宇林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中药分析一班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孟令成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曹梦飞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薛永志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14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药学一班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闫振华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女子团体</w:t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制药二班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徐一萍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制药一班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焦美娟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生物制药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史晨男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生物工程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崔馨戈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中西医一班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赵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丹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中西医三班孔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玥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中西医三班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欧阳颖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中西医二班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白马瑞雪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信管班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宿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慧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医管一班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胡晓雯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医管一班曹凤娇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信管班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史康敏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男子单打</w:t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针推实验班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李旭辉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郭栋亭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王燕飞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女子单打</w:t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信管班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宿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慧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制药二班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徐一萍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中医实验班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于智玥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男子双打</w:t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王键飞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郭栋亭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针推实验班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耿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健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针推实验班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李旭辉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王燕飞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王昌昊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女子双打</w:t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制药一班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焦美娟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制药二班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徐一萍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信管班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宿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慧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中医实验班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于智玥</w:t>
      </w:r>
    </w:p>
    <w:p w:rsidR="00EA67B9" w:rsidRDefault="00EA67B9" w:rsidP="00187FD8">
      <w:pPr>
        <w:widowControl/>
        <w:tabs>
          <w:tab w:val="left" w:pos="1434"/>
          <w:tab w:val="left" w:pos="4154"/>
        </w:tabs>
        <w:ind w:left="31680" w:hangingChars="600" w:firstLine="31680"/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EA67B9" w:rsidRDefault="00EA67B9" w:rsidP="00187FD8">
      <w:pPr>
        <w:widowControl/>
        <w:tabs>
          <w:tab w:val="left" w:pos="1434"/>
          <w:tab w:val="left" w:pos="4154"/>
        </w:tabs>
        <w:ind w:left="31680" w:hangingChars="600" w:firstLine="31680"/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中医三班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王晓璇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中药实验班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王祎昕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混合双打</w:t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  <w:r>
        <w:rPr>
          <w:rFonts w:ascii="宋体" w:cs="宋体"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中药分析一班孟令成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制药一班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焦美娟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医管二班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王键飞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制药二班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徐一萍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34"/>
          <w:tab w:val="left" w:pos="415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13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应用心理学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周列欢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食品四班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付军峰</w:t>
      </w:r>
    </w:p>
    <w:bookmarkEnd w:id="3"/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滑样年华轮滑爱好者协会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第二届“雪见杯”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级针推三班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王启航</w:t>
      </w:r>
    </w:p>
    <w:p w:rsidR="00EA67B9" w:rsidRDefault="00EA67B9">
      <w:pPr>
        <w:widowControl/>
        <w:tabs>
          <w:tab w:val="left" w:pos="1405"/>
          <w:tab w:val="left" w:pos="4174"/>
        </w:tabs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</w:p>
    <w:p w:rsidR="00EA67B9" w:rsidRDefault="00EA67B9">
      <w:pPr>
        <w:widowControl/>
        <w:tabs>
          <w:tab w:val="left" w:pos="1405"/>
          <w:tab w:val="left" w:pos="4174"/>
        </w:tabs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05"/>
          <w:tab w:val="left" w:pos="4174"/>
        </w:tabs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级食品一班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雪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王少辉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级中医一班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王权婷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级信管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高继顺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江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鑫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级食品一班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雪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级信管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高继顺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江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鑫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级生制二班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张高琪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级生制二班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赵明月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级生物技术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王少辉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食品二班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柏赵莹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级中医一班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王权婷</w:t>
      </w:r>
    </w:p>
    <w:p w:rsidR="00EA67B9" w:rsidRDefault="00EA67B9">
      <w:pPr>
        <w:widowControl/>
        <w:tabs>
          <w:tab w:val="left" w:pos="1405"/>
          <w:tab w:val="left" w:pos="4174"/>
        </w:tabs>
        <w:jc w:val="left"/>
        <w:textAlignment w:val="center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级针推三班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王启航</w:t>
      </w:r>
    </w:p>
    <w:p w:rsidR="00EA67B9" w:rsidRDefault="00EA67B9">
      <w:pPr>
        <w:jc w:val="left"/>
        <w:rPr>
          <w:rFonts w:ascii="宋体" w:cs="宋体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足球爱好者协会</w:t>
      </w:r>
      <w:r>
        <w:rPr>
          <w:rFonts w:ascii="宋体" w:hAnsi="宋体" w:cs="宋体"/>
          <w:b/>
          <w:bCs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第二十四届华佗杯足球赛</w:t>
      </w:r>
    </w:p>
    <w:p w:rsidR="00EA67B9" w:rsidRDefault="00EA67B9">
      <w:pPr>
        <w:widowControl/>
        <w:tabs>
          <w:tab w:val="left" w:pos="1639"/>
          <w:tab w:val="left" w:pos="4255"/>
        </w:tabs>
        <w:rPr>
          <w:rFonts w:ascii="宋体" w:cs="宋体"/>
          <w:kern w:val="0"/>
          <w:sz w:val="28"/>
          <w:szCs w:val="28"/>
          <w:u w:val="single"/>
          <w:lang/>
        </w:rPr>
      </w:pPr>
      <w:r>
        <w:rPr>
          <w:rFonts w:ascii="宋体" w:hAnsi="宋体" w:cs="宋体" w:hint="eastAsia"/>
          <w:sz w:val="28"/>
          <w:szCs w:val="28"/>
        </w:rPr>
        <w:t>男子组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widowControl/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widowControl/>
        <w:tabs>
          <w:tab w:val="left" w:pos="1639"/>
          <w:tab w:val="left" w:pos="4255"/>
        </w:tabs>
        <w:rPr>
          <w:rFonts w:ascii="宋体" w:cs="宋体"/>
          <w:kern w:val="0"/>
          <w:sz w:val="28"/>
          <w:szCs w:val="28"/>
          <w:u w:val="single"/>
          <w:lang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kern w:val="0"/>
          <w:sz w:val="28"/>
          <w:szCs w:val="28"/>
          <w:u w:val="single"/>
          <w:lang/>
        </w:rPr>
        <w:t xml:space="preserve">Farouk Mohammad </w:t>
      </w:r>
    </w:p>
    <w:p w:rsidR="00EA67B9" w:rsidRDefault="00EA67B9">
      <w:pPr>
        <w:widowControl/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>Raja Farhan Asif      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Saqib Khan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>Erslan Doltana     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Mohammad Ahmad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>Abdul Wadud        16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Afrasiyab Khan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>Ali Muhammad       16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Zawar ul haq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>Alden Obambi       16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Muhammad Basit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 xml:space="preserve">Mwikisa Marx Myungano 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>Bobby Kabongwe     16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Nestor Tanye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hAnsi="宋体" w:cs="宋体"/>
          <w:sz w:val="28"/>
          <w:szCs w:val="28"/>
        </w:rPr>
        <w:t>Simon Twene        15</w:t>
      </w:r>
      <w:r>
        <w:rPr>
          <w:rFonts w:ascii="宋体" w:hAnsi="宋体" w:cs="宋体" w:hint="eastAsia"/>
          <w:sz w:val="28"/>
          <w:szCs w:val="28"/>
        </w:rPr>
        <w:t>级留学生班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Hamza Bin Aleem 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级制药一班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波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级制药四班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张许成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级制药四班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何明鑫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级生工二班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宋中荣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杰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级生工二班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健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级生工二班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许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可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级生制二班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马金旭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级制药一班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帅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级食品三班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姜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贺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级食品三班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廖前文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级食品三班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史满平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王彦奥</w:t>
      </w:r>
      <w:r>
        <w:rPr>
          <w:rFonts w:ascii="宋体" w:hAnsi="宋体" w:cs="宋体"/>
          <w:sz w:val="28"/>
          <w:szCs w:val="28"/>
        </w:rPr>
        <w:t xml:space="preserve">            14</w:t>
      </w:r>
      <w:r>
        <w:rPr>
          <w:rFonts w:ascii="宋体" w:hAnsi="宋体" w:cs="宋体" w:hint="eastAsia"/>
          <w:sz w:val="28"/>
          <w:szCs w:val="28"/>
        </w:rPr>
        <w:t>级生制一班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吴俊杰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级生制一班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覃文清</w:t>
      </w:r>
      <w:r>
        <w:rPr>
          <w:rFonts w:ascii="宋体" w:hAnsi="宋体" w:cs="宋体"/>
          <w:sz w:val="28"/>
          <w:szCs w:val="28"/>
        </w:rPr>
        <w:t xml:space="preserve">            14</w:t>
      </w:r>
      <w:r>
        <w:rPr>
          <w:rFonts w:ascii="宋体" w:hAnsi="宋体" w:cs="宋体" w:hint="eastAsia"/>
          <w:sz w:val="28"/>
          <w:szCs w:val="28"/>
        </w:rPr>
        <w:t>级制药二班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光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韩永亮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级食品一班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武文斌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李小锋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级生工一班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张云瑞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级生工二班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祎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级食品一班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蔡亦杨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李国威</w:t>
      </w:r>
      <w:r>
        <w:rPr>
          <w:rFonts w:ascii="宋体" w:hAnsi="宋体" w:cs="宋体"/>
          <w:sz w:val="28"/>
          <w:szCs w:val="28"/>
        </w:rPr>
        <w:t xml:space="preserve">            14</w:t>
      </w:r>
      <w:r>
        <w:rPr>
          <w:rFonts w:ascii="宋体" w:hAnsi="宋体" w:cs="宋体" w:hint="eastAsia"/>
          <w:sz w:val="28"/>
          <w:szCs w:val="28"/>
        </w:rPr>
        <w:t>级食品三班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孙旭旺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张辉吉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艾晓阳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李江涛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级市营二班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张正艺</w:t>
      </w:r>
      <w:r>
        <w:rPr>
          <w:rFonts w:ascii="宋体" w:hAnsi="宋体" w:cs="宋体"/>
          <w:sz w:val="28"/>
          <w:szCs w:val="28"/>
        </w:rPr>
        <w:t xml:space="preserve">            13</w:t>
      </w:r>
      <w:r>
        <w:rPr>
          <w:rFonts w:ascii="宋体" w:hAnsi="宋体" w:cs="宋体" w:hint="eastAsia"/>
          <w:sz w:val="28"/>
          <w:szCs w:val="28"/>
        </w:rPr>
        <w:t>级信管一班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健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级营销二班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郝夫猛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级营销三班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陈志源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级营销二班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欢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吴光方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卓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级信管二班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翁兴辉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级信管二班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赞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级医管二班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向光涛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康子乔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张金伟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级医管一班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韩宇书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级市营二班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张东伟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级市营二班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杨鹏华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级市营二班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伟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贺润南</w:t>
      </w:r>
      <w:r>
        <w:rPr>
          <w:rFonts w:ascii="宋体" w:hAnsi="宋体" w:cs="宋体"/>
          <w:sz w:val="28"/>
          <w:szCs w:val="28"/>
        </w:rPr>
        <w:t xml:space="preserve">            13</w:t>
      </w:r>
      <w:r>
        <w:rPr>
          <w:rFonts w:ascii="宋体" w:hAnsi="宋体" w:cs="宋体" w:hint="eastAsia"/>
          <w:sz w:val="28"/>
          <w:szCs w:val="28"/>
        </w:rPr>
        <w:t>级市营二班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赵笑天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级市营二班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弓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箭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级信管一班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阮晓康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13</w:t>
      </w:r>
      <w:r>
        <w:rPr>
          <w:rFonts w:ascii="宋体" w:hAnsi="宋体" w:cs="宋体" w:hint="eastAsia"/>
          <w:sz w:val="28"/>
          <w:szCs w:val="28"/>
        </w:rPr>
        <w:t>级信管二班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刁朝伟</w:t>
      </w:r>
      <w:r>
        <w:rPr>
          <w:rFonts w:ascii="宋体" w:hAnsi="宋体" w:cs="宋体"/>
          <w:sz w:val="28"/>
          <w:szCs w:val="28"/>
        </w:rPr>
        <w:t xml:space="preserve">            13</w:t>
      </w:r>
      <w:r>
        <w:rPr>
          <w:rFonts w:ascii="宋体" w:hAnsi="宋体" w:cs="宋体" w:hint="eastAsia"/>
          <w:sz w:val="28"/>
          <w:szCs w:val="28"/>
        </w:rPr>
        <w:t>级信管二班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陶建林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女子组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张佳乐</w:t>
      </w:r>
      <w:r>
        <w:rPr>
          <w:rFonts w:ascii="宋体" w:hAnsi="宋体" w:cs="宋体"/>
          <w:sz w:val="28"/>
          <w:szCs w:val="28"/>
        </w:rPr>
        <w:t xml:space="preserve">           14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王雪莉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级中西医五班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曹丽娟</w:t>
      </w:r>
      <w:r>
        <w:rPr>
          <w:rFonts w:ascii="宋体" w:hAnsi="宋体" w:cs="宋体"/>
          <w:sz w:val="28"/>
          <w:szCs w:val="28"/>
        </w:rPr>
        <w:t xml:space="preserve">           14</w:t>
      </w:r>
      <w:r>
        <w:rPr>
          <w:rFonts w:ascii="宋体" w:hAnsi="宋体" w:cs="宋体" w:hint="eastAsia"/>
          <w:sz w:val="28"/>
          <w:szCs w:val="28"/>
        </w:rPr>
        <w:t>级中西医五班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任慧珍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级中西医五班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张碧云</w:t>
      </w:r>
      <w:r>
        <w:rPr>
          <w:rFonts w:ascii="宋体" w:hAnsi="宋体" w:cs="宋体"/>
          <w:sz w:val="28"/>
          <w:szCs w:val="28"/>
        </w:rPr>
        <w:t xml:space="preserve">           14</w:t>
      </w:r>
      <w:r>
        <w:rPr>
          <w:rFonts w:ascii="宋体" w:hAnsi="宋体" w:cs="宋体" w:hint="eastAsia"/>
          <w:sz w:val="28"/>
          <w:szCs w:val="28"/>
        </w:rPr>
        <w:t>级中西医五班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媛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董缙芸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樊康康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李慧聪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王建云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张惜琴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欣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郇瑞华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雒鹏雁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任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茵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齐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芳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王馨彩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单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任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玲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许心奕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冯彦铭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冼洁婷</w:t>
      </w:r>
      <w:r>
        <w:rPr>
          <w:rFonts w:ascii="宋体" w:hAnsi="宋体" w:cs="宋体"/>
          <w:sz w:val="28"/>
          <w:szCs w:val="28"/>
        </w:rPr>
        <w:t xml:space="preserve">           16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王亚芳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杜文潇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丽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颖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欧阳颖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韩鸳鹍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马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倩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级中西医实验班周小群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李秋桃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何剑书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级中西医实验班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倩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李亚妮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韦硕硕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级中西医实验班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郝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霞</w:t>
      </w:r>
      <w:r>
        <w:rPr>
          <w:rFonts w:ascii="宋体" w:hAnsi="宋体" w:cs="宋体"/>
          <w:sz w:val="28"/>
          <w:szCs w:val="28"/>
        </w:rPr>
        <w:t xml:space="preserve">         16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向艳萍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级中西医实验班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硕</w:t>
      </w:r>
      <w:r>
        <w:rPr>
          <w:rFonts w:ascii="宋体" w:hAnsi="宋体" w:cs="宋体"/>
          <w:sz w:val="28"/>
          <w:szCs w:val="28"/>
        </w:rPr>
        <w:t xml:space="preserve">         16</w:t>
      </w:r>
      <w:r>
        <w:rPr>
          <w:rFonts w:ascii="宋体" w:hAnsi="宋体" w:cs="宋体" w:hint="eastAsia"/>
          <w:sz w:val="28"/>
          <w:szCs w:val="28"/>
        </w:rPr>
        <w:t>级中西医实验班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王佳晨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级中西医实验班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陶晓梅</w:t>
      </w:r>
      <w:r>
        <w:rPr>
          <w:rFonts w:ascii="宋体" w:hAnsi="宋体" w:cs="宋体"/>
          <w:sz w:val="28"/>
          <w:szCs w:val="28"/>
        </w:rPr>
        <w:t xml:space="preserve">         16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于智玥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中西医实验班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刘昕悦</w:t>
      </w:r>
      <w:r>
        <w:rPr>
          <w:rFonts w:ascii="宋体" w:hAnsi="宋体" w:cs="宋体"/>
          <w:sz w:val="28"/>
          <w:szCs w:val="28"/>
        </w:rPr>
        <w:t xml:space="preserve">         16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朱丽虹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姜雪冰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级中药二班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郑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涛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王思语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林嘉欣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孙小兰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王安琪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赵芝宁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鹭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雪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王馨婕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宁科妮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张小翠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李小霞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冯逸佳</w:t>
      </w:r>
      <w:r>
        <w:rPr>
          <w:rFonts w:ascii="宋体" w:hAnsi="宋体" w:cs="宋体"/>
          <w:sz w:val="28"/>
          <w:szCs w:val="28"/>
        </w:rPr>
        <w:t xml:space="preserve">            15</w:t>
      </w:r>
      <w:r>
        <w:rPr>
          <w:rFonts w:ascii="宋体" w:hAnsi="宋体" w:cs="宋体" w:hint="eastAsia"/>
          <w:sz w:val="28"/>
          <w:szCs w:val="28"/>
        </w:rPr>
        <w:t>级中药实验班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薛晓霞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级临床中药班贾贵铮</w:t>
      </w:r>
      <w:r>
        <w:rPr>
          <w:rFonts w:ascii="宋体" w:hAnsi="宋体" w:cs="宋体"/>
          <w:sz w:val="28"/>
          <w:szCs w:val="28"/>
        </w:rPr>
        <w:t xml:space="preserve">            16</w:t>
      </w:r>
      <w:r>
        <w:rPr>
          <w:rFonts w:ascii="宋体" w:hAnsi="宋体" w:cs="宋体" w:hint="eastAsia"/>
          <w:sz w:val="28"/>
          <w:szCs w:val="28"/>
        </w:rPr>
        <w:t>级临床中药班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周彩娟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级中药二班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范玉洁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级临床中药班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李晓兰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级临床中药班李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锐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级临床中药班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云秀伟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级中药分析班刘雪丽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级临床中药班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吴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嘉</w:t>
      </w:r>
    </w:p>
    <w:p w:rsidR="00EA67B9" w:rsidRDefault="00EA67B9">
      <w:pPr>
        <w:tabs>
          <w:tab w:val="left" w:pos="1639"/>
          <w:tab w:val="left" w:pos="4255"/>
        </w:tabs>
        <w:rPr>
          <w:rFonts w:ascii="宋体" w:cs="宋体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级临床中药班杨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芳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羽毛球爱好者协会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第十二届飞羽杯系部联赛</w:t>
      </w:r>
    </w:p>
    <w:p w:rsidR="00EA67B9" w:rsidRDefault="00EA67B9">
      <w:pPr>
        <w:tabs>
          <w:tab w:val="left" w:pos="121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</w:p>
    <w:p w:rsidR="00EA67B9" w:rsidRDefault="00EA67B9">
      <w:pPr>
        <w:tabs>
          <w:tab w:val="left" w:pos="121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医药管理学院一队</w:t>
      </w:r>
    </w:p>
    <w:p w:rsidR="00EA67B9" w:rsidRDefault="00EA67B9">
      <w:pPr>
        <w:tabs>
          <w:tab w:val="left" w:pos="121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</w:r>
    </w:p>
    <w:p w:rsidR="00EA67B9" w:rsidRDefault="00EA67B9">
      <w:pPr>
        <w:tabs>
          <w:tab w:val="left" w:pos="1215"/>
        </w:tabs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中西医临床学院一队</w:t>
      </w:r>
    </w:p>
    <w:p w:rsidR="00EA67B9" w:rsidRDefault="00EA67B9" w:rsidP="00187FD8">
      <w:pPr>
        <w:tabs>
          <w:tab w:val="left" w:pos="1215"/>
        </w:tabs>
        <w:ind w:left="31680" w:hangingChars="6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</w:r>
    </w:p>
    <w:p w:rsidR="00EA67B9" w:rsidRDefault="00EA67B9" w:rsidP="00187FD8">
      <w:pPr>
        <w:tabs>
          <w:tab w:val="left" w:pos="1215"/>
        </w:tabs>
        <w:ind w:left="31680" w:hangingChars="6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针灸与推拿学院一队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篮球爱好者协会</w:t>
      </w:r>
      <w:r>
        <w:rPr>
          <w:rFonts w:ascii="宋体" w:hAnsi="宋体" w:cs="宋体"/>
          <w:b/>
          <w:bCs/>
          <w:color w:val="000000"/>
          <w:sz w:val="32"/>
          <w:szCs w:val="32"/>
          <w:shd w:val="clear" w:color="auto" w:fill="FFFFFF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三人制班级篮球争霸赛</w:t>
      </w:r>
    </w:p>
    <w:p w:rsidR="00EA67B9" w:rsidRDefault="00EA67B9">
      <w:pPr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男队</w:t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皓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王艺桦</w:t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琦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邓智雄</w:t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高子霖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陈一良</w:t>
      </w:r>
    </w:p>
    <w:p w:rsidR="00EA67B9" w:rsidRDefault="00EA67B9" w:rsidP="00187FD8">
      <w:pPr>
        <w:tabs>
          <w:tab w:val="left" w:pos="1482"/>
          <w:tab w:val="left" w:pos="4191"/>
        </w:tabs>
        <w:ind w:left="31680" w:hangingChars="600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帅</w:t>
      </w:r>
      <w:r>
        <w:rPr>
          <w:rFonts w:ascii="宋体" w:hAnsi="宋体" w:cs="宋体"/>
          <w:sz w:val="28"/>
          <w:szCs w:val="28"/>
        </w:rPr>
        <w:t xml:space="preserve">           15</w:t>
      </w:r>
      <w:r>
        <w:rPr>
          <w:rFonts w:ascii="宋体" w:hAnsi="宋体" w:cs="宋体" w:hint="eastAsia"/>
          <w:sz w:val="28"/>
          <w:szCs w:val="28"/>
        </w:rPr>
        <w:t>级康复一班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洋</w:t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睿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杨华超</w:t>
      </w:r>
    </w:p>
    <w:p w:rsidR="00EA67B9" w:rsidRDefault="00EA67B9">
      <w:pPr>
        <w:tabs>
          <w:tab w:val="left" w:pos="1482"/>
          <w:tab w:val="left" w:pos="419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吴江杰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岳俊红</w:t>
      </w:r>
    </w:p>
    <w:p w:rsidR="00EA67B9" w:rsidRDefault="00EA67B9">
      <w:pPr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女队</w:t>
      </w:r>
    </w:p>
    <w:p w:rsidR="00EA67B9" w:rsidRDefault="00EA67B9" w:rsidP="00187FD8">
      <w:pPr>
        <w:tabs>
          <w:tab w:val="left" w:pos="1322"/>
          <w:tab w:val="left" w:pos="4181"/>
        </w:tabs>
        <w:ind w:left="31680" w:hangingChars="1500" w:firstLine="3168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 w:rsidP="00187FD8">
      <w:pPr>
        <w:tabs>
          <w:tab w:val="left" w:pos="1322"/>
          <w:tab w:val="left" w:pos="4181"/>
        </w:tabs>
        <w:ind w:left="31680" w:hangingChars="1500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敏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苏永梅</w:t>
      </w:r>
    </w:p>
    <w:p w:rsidR="00EA67B9" w:rsidRDefault="00EA67B9">
      <w:pPr>
        <w:tabs>
          <w:tab w:val="left" w:pos="1322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古静娇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级涉外护理一班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芮</w:t>
      </w:r>
    </w:p>
    <w:p w:rsidR="00EA67B9" w:rsidRDefault="00EA67B9" w:rsidP="00187FD8">
      <w:pPr>
        <w:tabs>
          <w:tab w:val="left" w:pos="1322"/>
          <w:tab w:val="left" w:pos="4181"/>
        </w:tabs>
        <w:ind w:left="31680" w:hangingChars="1578" w:firstLine="3168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 w:rsidP="00187FD8">
      <w:pPr>
        <w:tabs>
          <w:tab w:val="left" w:pos="1322"/>
          <w:tab w:val="left" w:pos="4181"/>
        </w:tabs>
        <w:ind w:left="31680" w:hangingChars="157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胡明叶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红</w:t>
      </w:r>
    </w:p>
    <w:p w:rsidR="00EA67B9" w:rsidRDefault="00EA67B9">
      <w:pPr>
        <w:tabs>
          <w:tab w:val="left" w:pos="1322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薛志慧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级制药工程三班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陕程远</w:t>
      </w:r>
    </w:p>
    <w:p w:rsidR="00EA67B9" w:rsidRDefault="00EA67B9">
      <w:pPr>
        <w:tabs>
          <w:tab w:val="left" w:pos="1322"/>
          <w:tab w:val="left" w:pos="418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>
      <w:pPr>
        <w:tabs>
          <w:tab w:val="left" w:pos="1322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媛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茹</w:t>
      </w:r>
    </w:p>
    <w:p w:rsidR="00EA67B9" w:rsidRDefault="00EA67B9">
      <w:pPr>
        <w:tabs>
          <w:tab w:val="left" w:pos="1322"/>
          <w:tab w:val="left" w:pos="418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陈莹莹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级中医定向班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赵静媛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网球爱好者协会：</w:t>
      </w:r>
      <w:r>
        <w:rPr>
          <w:rFonts w:ascii="宋体" w:hAnsi="宋体" w:cs="宋体" w:hint="eastAsia"/>
          <w:b/>
          <w:bCs/>
          <w:sz w:val="32"/>
          <w:szCs w:val="32"/>
        </w:rPr>
        <w:t>“网球大作战”比赛</w:t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 xml:space="preserve">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陈权星</w:t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王祎昕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级中药实验班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磊</w:t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王一博</w:t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三等奖：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胡凯超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高太祥</w:t>
      </w:r>
    </w:p>
    <w:p w:rsidR="00EA67B9" w:rsidRDefault="00EA67B9">
      <w:pPr>
        <w:widowControl/>
        <w:tabs>
          <w:tab w:val="left" w:pos="1485"/>
          <w:tab w:val="left" w:pos="4204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徐士洋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级针推一班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黄珂珂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自由元素自行车协会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定向越野</w:t>
      </w:r>
    </w:p>
    <w:p w:rsidR="00EA67B9" w:rsidRDefault="00EA67B9" w:rsidP="00187FD8">
      <w:pPr>
        <w:tabs>
          <w:tab w:val="left" w:pos="1439"/>
          <w:tab w:val="left" w:pos="4179"/>
        </w:tabs>
        <w:ind w:left="31680" w:hangingChars="600" w:firstLine="316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 w:rsidR="00EA67B9" w:rsidRDefault="00EA67B9" w:rsidP="00187FD8">
      <w:pPr>
        <w:tabs>
          <w:tab w:val="left" w:pos="1439"/>
          <w:tab w:val="left" w:pos="4179"/>
        </w:tabs>
        <w:ind w:left="31680" w:hangingChars="600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禹瞳垚</w:t>
      </w:r>
      <w:r>
        <w:rPr>
          <w:rFonts w:ascii="宋体" w:hAnsi="宋体" w:cs="宋体"/>
          <w:sz w:val="28"/>
          <w:szCs w:val="28"/>
        </w:rPr>
        <w:t xml:space="preserve">          14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智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鹏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王云晴</w:t>
      </w:r>
      <w:r>
        <w:rPr>
          <w:rFonts w:ascii="宋体" w:hAnsi="宋体" w:cs="宋体"/>
          <w:sz w:val="28"/>
          <w:szCs w:val="28"/>
        </w:rPr>
        <w:t xml:space="preserve">          14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高亚静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曹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儒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孙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鑫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级针推班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李一博</w:t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王凯利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级针推班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谭王琪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屈一平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级中医班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段君毅</w:t>
      </w:r>
      <w:r>
        <w:rPr>
          <w:rFonts w:ascii="宋体" w:hAnsi="宋体" w:cs="宋体"/>
          <w:sz w:val="28"/>
          <w:szCs w:val="28"/>
        </w:rPr>
        <w:t xml:space="preserve">          15</w:t>
      </w:r>
      <w:r>
        <w:rPr>
          <w:rFonts w:ascii="宋体" w:hAnsi="宋体" w:cs="宋体" w:hint="eastAsia"/>
          <w:sz w:val="28"/>
          <w:szCs w:val="28"/>
        </w:rPr>
        <w:t>级中医班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彪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15 </w:t>
      </w:r>
      <w:r>
        <w:rPr>
          <w:rFonts w:ascii="宋体" w:hAnsi="宋体" w:cs="宋体" w:hint="eastAsia"/>
          <w:sz w:val="28"/>
          <w:szCs w:val="28"/>
        </w:rPr>
        <w:t>级中医班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张人伟</w:t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/>
          <w:kern w:val="10"/>
          <w:sz w:val="28"/>
          <w:szCs w:val="28"/>
        </w:rPr>
        <w:t>15</w:t>
      </w:r>
      <w:r>
        <w:rPr>
          <w:rFonts w:ascii="宋体" w:hAnsi="宋体" w:cs="宋体" w:hint="eastAsia"/>
          <w:kern w:val="10"/>
          <w:sz w:val="28"/>
          <w:szCs w:val="28"/>
        </w:rPr>
        <w:t>级中医班</w:t>
      </w:r>
      <w:r>
        <w:rPr>
          <w:rFonts w:ascii="宋体" w:cs="宋体"/>
          <w:kern w:val="10"/>
          <w:sz w:val="28"/>
          <w:szCs w:val="28"/>
        </w:rPr>
        <w:tab/>
      </w:r>
      <w:r>
        <w:rPr>
          <w:rFonts w:ascii="宋体" w:hAnsi="宋体" w:cs="宋体"/>
          <w:kern w:val="10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任秀清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倩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级针推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华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级针推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赖华青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级针推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范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旭</w:t>
      </w:r>
    </w:p>
    <w:p w:rsidR="00EA67B9" w:rsidRDefault="00EA67B9">
      <w:pPr>
        <w:tabs>
          <w:tab w:val="left" w:pos="1439"/>
          <w:tab w:val="left" w:pos="4179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级针推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陈权星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级针推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   </w:t>
      </w:r>
      <w:r>
        <w:rPr>
          <w:rFonts w:ascii="宋体" w:hAnsi="宋体" w:cs="宋体" w:hint="eastAsia"/>
          <w:sz w:val="28"/>
          <w:szCs w:val="28"/>
        </w:rPr>
        <w:t>耿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健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健美操协会：第十五届健美操锦标赛</w:t>
      </w:r>
    </w:p>
    <w:p w:rsidR="00EA67B9" w:rsidRDefault="00EA67B9" w:rsidP="00C73D52">
      <w:pPr>
        <w:widowControl/>
        <w:tabs>
          <w:tab w:val="left" w:pos="1202"/>
          <w:tab w:val="left" w:pos="4261"/>
        </w:tabs>
        <w:ind w:left="31680" w:hangingChars="600" w:firstLine="31680"/>
        <w:jc w:val="left"/>
        <w:textAlignment w:val="center"/>
        <w:rPr>
          <w:rFonts w:ascii="宋体" w:hAnsi="宋体" w:cs="宋体"/>
          <w:sz w:val="28"/>
          <w:szCs w:val="28"/>
        </w:rPr>
      </w:pPr>
      <w:bookmarkStart w:id="4" w:name="OLE_LINK2" w:colFirst="1" w:colLast="1"/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</w:p>
    <w:p w:rsidR="00EA67B9" w:rsidRDefault="00EA67B9" w:rsidP="00187FD8">
      <w:pPr>
        <w:widowControl/>
        <w:tabs>
          <w:tab w:val="left" w:pos="1202"/>
          <w:tab w:val="left" w:pos="4261"/>
        </w:tabs>
        <w:ind w:left="31680" w:hangingChars="600" w:firstLine="31680"/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解瑞芝</w:t>
      </w:r>
      <w:r>
        <w:rPr>
          <w:rFonts w:ascii="宋体" w:hAnsi="宋体" w:cs="宋体"/>
          <w:sz w:val="28"/>
          <w:szCs w:val="28"/>
        </w:rPr>
        <w:t xml:space="preserve">    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制药一班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卓</w:t>
      </w:r>
    </w:p>
    <w:p w:rsidR="00EA67B9" w:rsidRDefault="00EA67B9" w:rsidP="00187FD8">
      <w:pPr>
        <w:widowControl/>
        <w:tabs>
          <w:tab w:val="left" w:pos="1202"/>
          <w:tab w:val="left" w:pos="4261"/>
        </w:tabs>
        <w:ind w:left="31680" w:hangingChars="600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生制二班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郭圆斌</w:t>
      </w:r>
      <w:r>
        <w:rPr>
          <w:rFonts w:ascii="宋体" w:hAnsi="宋体" w:cs="宋体"/>
          <w:sz w:val="28"/>
          <w:szCs w:val="28"/>
        </w:rPr>
        <w:t xml:space="preserve">             </w:t>
      </w: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生制一班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李丹阳</w:t>
      </w:r>
    </w:p>
    <w:p w:rsidR="00EA67B9" w:rsidRDefault="00EA67B9">
      <w:pPr>
        <w:widowControl/>
        <w:tabs>
          <w:tab w:val="left" w:pos="1202"/>
          <w:tab w:val="left" w:pos="426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食品班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孙国金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食品班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宋建森</w:t>
      </w:r>
    </w:p>
    <w:p w:rsidR="00EA67B9" w:rsidRDefault="00EA67B9" w:rsidP="00C73D52">
      <w:pPr>
        <w:widowControl/>
        <w:tabs>
          <w:tab w:val="left" w:pos="1250"/>
        </w:tabs>
        <w:ind w:left="31680" w:hangingChars="1500" w:firstLine="31680"/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5" w:name="OLE_LINK3" w:colFirst="1" w:colLast="1"/>
      <w:bookmarkEnd w:id="4"/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</w:p>
    <w:p w:rsidR="00EA67B9" w:rsidRDefault="00EA67B9" w:rsidP="00187FD8">
      <w:pPr>
        <w:widowControl/>
        <w:tabs>
          <w:tab w:val="left" w:pos="1250"/>
        </w:tabs>
        <w:ind w:left="31680" w:hangingChars="1500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Style w:val="font01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级中西医三班</w:t>
      </w:r>
      <w:r>
        <w:rPr>
          <w:rStyle w:val="font01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侯美彤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15</w:t>
      </w:r>
      <w:r>
        <w:rPr>
          <w:rStyle w:val="font31"/>
          <w:rFonts w:ascii="宋体" w:eastAsia="宋体" w:hAnsi="宋体" w:cs="宋体" w:hint="eastAsia"/>
          <w:sz w:val="28"/>
          <w:szCs w:val="28"/>
        </w:rPr>
        <w:t>级生工</w:t>
      </w:r>
      <w:r>
        <w:rPr>
          <w:rStyle w:val="font01"/>
          <w:rFonts w:hint="eastAsia"/>
          <w:sz w:val="28"/>
          <w:szCs w:val="28"/>
        </w:rPr>
        <w:t>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赵宏刚</w:t>
      </w:r>
    </w:p>
    <w:p w:rsidR="00EA67B9" w:rsidRDefault="00EA67B9">
      <w:pPr>
        <w:widowControl/>
        <w:tabs>
          <w:tab w:val="left" w:pos="1250"/>
          <w:tab w:val="left" w:pos="4260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31"/>
          <w:rFonts w:ascii="宋体" w:eastAsia="宋体" w:hAnsi="宋体" w:cs="宋体" w:hint="eastAsia"/>
          <w:sz w:val="28"/>
          <w:szCs w:val="28"/>
        </w:rPr>
        <w:t>级中药实验班</w:t>
      </w:r>
      <w:r>
        <w:rPr>
          <w:rStyle w:val="font31"/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宇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</w:t>
      </w:r>
      <w:r>
        <w:rPr>
          <w:rStyle w:val="font01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Style w:val="font11"/>
          <w:rFonts w:hint="eastAsia"/>
          <w:sz w:val="28"/>
          <w:szCs w:val="28"/>
        </w:rPr>
        <w:t>食品三班</w:t>
      </w:r>
      <w:r>
        <w:rPr>
          <w:rStyle w:val="font11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景梦帆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</w:t>
      </w:r>
      <w:r>
        <w:rPr>
          <w:rStyle w:val="font01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Style w:val="font11"/>
          <w:rFonts w:hint="eastAsia"/>
          <w:sz w:val="28"/>
          <w:szCs w:val="28"/>
        </w:rPr>
        <w:t>生物技术</w:t>
      </w:r>
      <w:r>
        <w:rPr>
          <w:rStyle w:val="font11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生工二班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姗</w:t>
      </w:r>
    </w:p>
    <w:p w:rsidR="00EA67B9" w:rsidRDefault="00EA67B9">
      <w:pPr>
        <w:widowControl/>
        <w:tabs>
          <w:tab w:val="left" w:pos="1250"/>
          <w:tab w:val="left" w:pos="4260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Style w:val="font01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Style w:val="font11"/>
          <w:rFonts w:hint="eastAsia"/>
          <w:sz w:val="28"/>
          <w:szCs w:val="28"/>
        </w:rPr>
        <w:t>食品一班</w:t>
      </w:r>
      <w:r>
        <w:rPr>
          <w:rStyle w:val="font11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陈璐琪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生工二班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郭小飞</w:t>
      </w:r>
    </w:p>
    <w:bookmarkEnd w:id="5"/>
    <w:p w:rsidR="00EA67B9" w:rsidRDefault="00EA67B9">
      <w:pPr>
        <w:widowControl/>
        <w:tabs>
          <w:tab w:val="left" w:pos="1270"/>
          <w:tab w:val="left" w:pos="4320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三等奖：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</w:p>
    <w:p w:rsidR="00EA67B9" w:rsidRDefault="00EA67B9" w:rsidP="00187FD8">
      <w:pPr>
        <w:widowControl/>
        <w:tabs>
          <w:tab w:val="left" w:pos="1270"/>
          <w:tab w:val="left" w:pos="4320"/>
        </w:tabs>
        <w:ind w:left="31680" w:hangingChars="750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刘艳芳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孙月美</w:t>
      </w:r>
    </w:p>
    <w:p w:rsidR="00EA67B9" w:rsidRDefault="00EA67B9" w:rsidP="00187FD8">
      <w:pPr>
        <w:widowControl/>
        <w:tabs>
          <w:tab w:val="left" w:pos="1270"/>
          <w:tab w:val="left" w:pos="4320"/>
        </w:tabs>
        <w:ind w:left="31680" w:hangingChars="750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级信息管理班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贾钰婷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级中西医二班汪琦爽</w:t>
      </w:r>
    </w:p>
    <w:p w:rsidR="00EA67B9" w:rsidRDefault="00EA67B9">
      <w:pPr>
        <w:widowControl/>
        <w:tabs>
          <w:tab w:val="left" w:pos="1270"/>
          <w:tab w:val="left" w:pos="4320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级涉外护理二班午玉琦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姚英霞</w:t>
      </w:r>
    </w:p>
    <w:p w:rsidR="00EA67B9" w:rsidRDefault="00EA67B9">
      <w:pPr>
        <w:widowControl/>
        <w:tabs>
          <w:tab w:val="left" w:pos="1270"/>
          <w:tab w:val="left" w:pos="4320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石小苗</w:t>
      </w:r>
    </w:p>
    <w:p w:rsidR="00EA67B9" w:rsidRDefault="00EA67B9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有氧健身操</w:t>
      </w:r>
      <w:r>
        <w:rPr>
          <w:rFonts w:ascii="宋体" w:hAnsi="宋体" w:cs="宋体"/>
          <w:b/>
          <w:bCs/>
          <w:sz w:val="28"/>
          <w:szCs w:val="28"/>
        </w:rPr>
        <w:t>5+6</w:t>
      </w:r>
      <w:r>
        <w:rPr>
          <w:rFonts w:ascii="宋体" w:hAnsi="宋体" w:cs="宋体" w:hint="eastAsia"/>
          <w:b/>
          <w:bCs/>
          <w:sz w:val="28"/>
          <w:szCs w:val="28"/>
        </w:rPr>
        <w:t>规定组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李文新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吴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琼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张新月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荣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婷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叶嘉慧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邱腾飞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谢金轩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白楚卉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护理三班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符佳涛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6" w:name="OLE_LINK5" w:colFirst="0" w:colLast="0"/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中西医二班朱秀芳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中西医一班原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莉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中西医二班刘家男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中西医二班高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山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中西医二班马瑞青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中西医三班张颖颖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中西医五班常爱芳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中西医五班靳琪鹏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7" w:name="OLE_LINK6" w:colFirst="0" w:colLast="0"/>
      <w:bookmarkEnd w:id="6"/>
      <w:r>
        <w:rPr>
          <w:rFonts w:ascii="宋体" w:hAnsi="宋体" w:cs="宋体" w:hint="eastAsia"/>
          <w:color w:val="000000"/>
          <w:kern w:val="0"/>
          <w:sz w:val="28"/>
          <w:szCs w:val="28"/>
        </w:rPr>
        <w:t>三等奖：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武晓霞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级中西医四班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刘云璐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级中西医四班辛恬熙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级中医一班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娟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级中西医一班高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雅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级护理二班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侯向宇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生信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贾荣芳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应用心理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吴振东</w:t>
      </w:r>
    </w:p>
    <w:p w:rsidR="00EA67B9" w:rsidRDefault="00EA67B9">
      <w:pPr>
        <w:widowControl/>
        <w:tabs>
          <w:tab w:val="left" w:pos="132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级市场营销二班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王宁宁</w:t>
      </w:r>
    </w:p>
    <w:bookmarkEnd w:id="7"/>
    <w:p w:rsidR="00EA67B9" w:rsidRDefault="00EA67B9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有氧健身操</w:t>
      </w:r>
      <w:r>
        <w:rPr>
          <w:rFonts w:ascii="宋体" w:hAnsi="宋体" w:cs="宋体"/>
          <w:b/>
          <w:bCs/>
          <w:sz w:val="28"/>
          <w:szCs w:val="28"/>
        </w:rPr>
        <w:t>4</w:t>
      </w:r>
      <w:r>
        <w:rPr>
          <w:rFonts w:ascii="宋体" w:hAnsi="宋体" w:cs="宋体" w:hint="eastAsia"/>
          <w:b/>
          <w:bCs/>
          <w:sz w:val="28"/>
          <w:szCs w:val="28"/>
        </w:rPr>
        <w:t>规定组及拉力带</w:t>
      </w:r>
    </w:p>
    <w:p w:rsidR="00EA67B9" w:rsidRDefault="00EA67B9">
      <w:pPr>
        <w:widowControl/>
        <w:tabs>
          <w:tab w:val="left" w:pos="1351"/>
          <w:tab w:val="left" w:pos="4250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8" w:name="OLE_LINK7" w:colFirst="0" w:colLast="0"/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351"/>
          <w:tab w:val="left" w:pos="4250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食品一班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刘亚芳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孙钰菲</w:t>
      </w:r>
    </w:p>
    <w:p w:rsidR="00EA67B9" w:rsidRDefault="00EA67B9">
      <w:pPr>
        <w:widowControl/>
        <w:tabs>
          <w:tab w:val="left" w:pos="1351"/>
          <w:tab w:val="left" w:pos="4250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生制一班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李丹阳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兰培如</w:t>
      </w:r>
    </w:p>
    <w:p w:rsidR="00EA67B9" w:rsidRDefault="00EA67B9">
      <w:pPr>
        <w:widowControl/>
        <w:tabs>
          <w:tab w:val="left" w:pos="1351"/>
          <w:tab w:val="left" w:pos="4250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制药工程一班王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卓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解瑞芝</w:t>
      </w:r>
    </w:p>
    <w:p w:rsidR="00EA67B9" w:rsidRDefault="00EA67B9">
      <w:pPr>
        <w:widowControl/>
        <w:tabs>
          <w:tab w:val="left" w:pos="1351"/>
          <w:tab w:val="left" w:pos="4250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王容祥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生制二班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郭圆斌</w:t>
      </w:r>
      <w:bookmarkEnd w:id="8"/>
    </w:p>
    <w:p w:rsidR="00EA67B9" w:rsidRDefault="00EA67B9">
      <w:pPr>
        <w:widowControl/>
        <w:tabs>
          <w:tab w:val="left" w:pos="1281"/>
          <w:tab w:val="left" w:pos="421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9" w:name="OLE_LINK8" w:colFirst="0" w:colLast="0"/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81"/>
          <w:tab w:val="left" w:pos="421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级中西医一班刘艳芳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张智欣</w:t>
      </w:r>
    </w:p>
    <w:p w:rsidR="00EA67B9" w:rsidRDefault="00EA67B9">
      <w:pPr>
        <w:widowControl/>
        <w:tabs>
          <w:tab w:val="left" w:pos="1281"/>
          <w:tab w:val="left" w:pos="421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级中西医一班张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孙月美</w:t>
      </w:r>
    </w:p>
    <w:p w:rsidR="00EA67B9" w:rsidRDefault="00EA67B9">
      <w:pPr>
        <w:widowControl/>
        <w:tabs>
          <w:tab w:val="left" w:pos="1281"/>
          <w:tab w:val="left" w:pos="421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级信息管理班贾钰婷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汪琦爽</w:t>
      </w:r>
    </w:p>
    <w:p w:rsidR="00EA67B9" w:rsidRDefault="00EA67B9">
      <w:pPr>
        <w:widowControl/>
        <w:tabs>
          <w:tab w:val="left" w:pos="1281"/>
          <w:tab w:val="left" w:pos="421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级涉外护理二班午玉琦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姚英霞</w:t>
      </w:r>
    </w:p>
    <w:p w:rsidR="00EA67B9" w:rsidRDefault="00EA67B9">
      <w:pPr>
        <w:widowControl/>
        <w:tabs>
          <w:tab w:val="left" w:pos="1281"/>
          <w:tab w:val="left" w:pos="421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石小苗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级信息管理班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李丽珠</w:t>
      </w:r>
    </w:p>
    <w:p w:rsidR="00EA67B9" w:rsidRDefault="00EA67B9" w:rsidP="00C73D52">
      <w:pPr>
        <w:widowControl/>
        <w:tabs>
          <w:tab w:val="left" w:pos="1281"/>
          <w:tab w:val="left" w:pos="4211"/>
        </w:tabs>
        <w:ind w:left="31680" w:hangingChars="1578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级生物工程一班郝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瑞</w:t>
      </w:r>
    </w:p>
    <w:bookmarkEnd w:id="9"/>
    <w:p w:rsidR="00EA67B9" w:rsidRDefault="00EA67B9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形神规定组</w:t>
      </w:r>
    </w:p>
    <w:p w:rsidR="00EA67B9" w:rsidRDefault="00EA67B9">
      <w:pPr>
        <w:widowControl/>
        <w:tabs>
          <w:tab w:val="left" w:pos="1271"/>
          <w:tab w:val="left" w:pos="4172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71"/>
          <w:tab w:val="left" w:pos="41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郭银珠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级生物技术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刘云坤</w:t>
      </w:r>
    </w:p>
    <w:p w:rsidR="00EA67B9" w:rsidRDefault="00EA67B9">
      <w:pPr>
        <w:widowControl/>
        <w:tabs>
          <w:tab w:val="left" w:pos="1271"/>
          <w:tab w:val="left" w:pos="41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级生物制药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李瑞腾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翟海洋</w:t>
      </w:r>
    </w:p>
    <w:p w:rsidR="00EA67B9" w:rsidRDefault="00EA67B9">
      <w:pPr>
        <w:widowControl/>
        <w:tabs>
          <w:tab w:val="left" w:pos="1271"/>
          <w:tab w:val="left" w:pos="41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郑晓丽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级中医定向班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李江涛</w:t>
      </w:r>
    </w:p>
    <w:p w:rsidR="00EA67B9" w:rsidRDefault="00EA67B9">
      <w:pPr>
        <w:widowControl/>
        <w:tabs>
          <w:tab w:val="left" w:pos="1271"/>
          <w:tab w:val="left" w:pos="41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尹佳琪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陈仍仍</w:t>
      </w:r>
    </w:p>
    <w:p w:rsidR="00EA67B9" w:rsidRDefault="00EA67B9">
      <w:pPr>
        <w:widowControl/>
        <w:tabs>
          <w:tab w:val="left" w:pos="1271"/>
          <w:tab w:val="left" w:pos="41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级针推三班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景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致</w:t>
      </w:r>
    </w:p>
    <w:p w:rsidR="00EA67B9" w:rsidRDefault="00EA67B9">
      <w:pPr>
        <w:widowControl/>
        <w:tabs>
          <w:tab w:val="left" w:pos="1291"/>
          <w:tab w:val="left" w:pos="4152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10" w:name="OLE_LINK9" w:colFirst="0" w:colLast="0"/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91"/>
          <w:tab w:val="left" w:pos="415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昝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琦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生物技术班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杨思彤</w:t>
      </w:r>
    </w:p>
    <w:p w:rsidR="00EA67B9" w:rsidRDefault="00EA67B9">
      <w:pPr>
        <w:widowControl/>
        <w:tabs>
          <w:tab w:val="left" w:pos="1291"/>
          <w:tab w:val="left" w:pos="415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涉外一班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霍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药学班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胡宴瑜</w:t>
      </w:r>
    </w:p>
    <w:p w:rsidR="00EA67B9" w:rsidRDefault="00EA67B9">
      <w:pPr>
        <w:widowControl/>
        <w:tabs>
          <w:tab w:val="left" w:pos="1291"/>
          <w:tab w:val="left" w:pos="415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雷璨霞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涉外一班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乔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琪</w:t>
      </w:r>
    </w:p>
    <w:p w:rsidR="00EA67B9" w:rsidRDefault="00EA67B9">
      <w:pPr>
        <w:widowControl/>
        <w:tabs>
          <w:tab w:val="left" w:pos="1291"/>
          <w:tab w:val="left" w:pos="415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生物制药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罗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宁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生物信息学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欢</w:t>
      </w:r>
    </w:p>
    <w:p w:rsidR="00EA67B9" w:rsidRDefault="00EA67B9" w:rsidP="00187FD8">
      <w:pPr>
        <w:widowControl/>
        <w:tabs>
          <w:tab w:val="left" w:pos="1291"/>
          <w:tab w:val="left" w:pos="4152"/>
        </w:tabs>
        <w:ind w:left="31680" w:hangingChars="528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21"/>
          <w:rFonts w:hint="eastAsia"/>
          <w:sz w:val="28"/>
          <w:szCs w:val="28"/>
        </w:rPr>
        <w:t>级生物制药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二班杨晋东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邓盛峰</w:t>
      </w:r>
    </w:p>
    <w:p w:rsidR="00EA67B9" w:rsidRDefault="00EA67B9" w:rsidP="00C73D52">
      <w:pPr>
        <w:widowControl/>
        <w:tabs>
          <w:tab w:val="left" w:pos="1291"/>
          <w:tab w:val="left" w:pos="4152"/>
        </w:tabs>
        <w:ind w:left="31680" w:hangingChars="1500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生物技术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常勇勇</w:t>
      </w:r>
    </w:p>
    <w:bookmarkEnd w:id="10"/>
    <w:p w:rsidR="00EA67B9" w:rsidRDefault="00EA67B9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二、自编组</w:t>
      </w:r>
    </w:p>
    <w:p w:rsidR="00EA67B9" w:rsidRDefault="00EA67B9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自编有氧组</w:t>
      </w:r>
    </w:p>
    <w:p w:rsidR="00EA67B9" w:rsidRDefault="00EA67B9">
      <w:pPr>
        <w:widowControl/>
        <w:tabs>
          <w:tab w:val="left" w:pos="1301"/>
          <w:tab w:val="left" w:pos="4212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11" w:name="OLE_LINK10" w:colFirst="0" w:colLast="0"/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301"/>
          <w:tab w:val="left" w:pos="421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制药工程三班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武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中西五班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张百丽</w:t>
      </w:r>
    </w:p>
    <w:p w:rsidR="00EA67B9" w:rsidRDefault="00EA67B9">
      <w:pPr>
        <w:widowControl/>
        <w:tabs>
          <w:tab w:val="left" w:pos="1301"/>
          <w:tab w:val="left" w:pos="421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生物制药一班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孙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蕾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食品一班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赵于芳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级中药分析班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付丽竹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涉外护理一班刘玲艳</w:t>
      </w:r>
    </w:p>
    <w:p w:rsidR="00EA67B9" w:rsidRDefault="00EA67B9">
      <w:pPr>
        <w:widowControl/>
        <w:tabs>
          <w:tab w:val="left" w:pos="1301"/>
          <w:tab w:val="left" w:pos="421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针推三班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谢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琪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针推三班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谢红兰</w:t>
      </w:r>
    </w:p>
    <w:p w:rsidR="00EA67B9" w:rsidRDefault="00EA67B9">
      <w:pPr>
        <w:widowControl/>
        <w:tabs>
          <w:tab w:val="left" w:pos="1301"/>
          <w:tab w:val="left" w:pos="421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级中药分析班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武改丽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12" w:name="OLE_LINK11" w:colFirst="0" w:colLast="0"/>
      <w:bookmarkEnd w:id="11"/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徐士洋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曹梦飞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韩晨晨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级中药实验班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曹丽珑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级中药分析班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冯泽雄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李娅妮</w:t>
      </w:r>
    </w:p>
    <w:p w:rsidR="00EA67B9" w:rsidRDefault="00EA67B9" w:rsidP="00187FD8">
      <w:pPr>
        <w:widowControl/>
        <w:tabs>
          <w:tab w:val="left" w:pos="1281"/>
          <w:tab w:val="left" w:pos="4272"/>
        </w:tabs>
        <w:ind w:left="31680" w:hangingChars="1578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级医管二班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史文杰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陈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颖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级中药二班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苏静杰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董文静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bookmarkStart w:id="13" w:name="OLE_LINK12" w:colFirst="0" w:colLast="0"/>
      <w:bookmarkEnd w:id="12"/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color w:val="000000"/>
          <w:kern w:val="0"/>
          <w:sz w:val="28"/>
          <w:szCs w:val="28"/>
        </w:rPr>
        <w:tab/>
        <w:t xml:space="preserve"> 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王娅茹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级中医骨伤班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任家欢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洁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悦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张佳俊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王琴宇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刘改燕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级中医骨伤班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苏晋雅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级中医骨伤班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燕凌芸</w:t>
      </w:r>
      <w:bookmarkStart w:id="14" w:name="OLE_LINK13" w:colFirst="0" w:colLast="0"/>
      <w:bookmarkEnd w:id="13"/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食品三班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瑶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生物制药一班霍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莹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徐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英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级医管二班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冯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静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药学班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张晶璟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中药分析班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谭贝西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级医管二班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苏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敏</w:t>
      </w:r>
    </w:p>
    <w:p w:rsidR="00EA67B9" w:rsidRDefault="00EA67B9">
      <w:pPr>
        <w:widowControl/>
        <w:tabs>
          <w:tab w:val="left" w:pos="1281"/>
          <w:tab w:val="left" w:pos="427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级护理三班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斐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级生物信息班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樊雨薇</w:t>
      </w:r>
    </w:p>
    <w:bookmarkEnd w:id="14"/>
    <w:p w:rsidR="00EA67B9" w:rsidRDefault="00EA67B9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自编形神组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15" w:name="OLE_LINK14" w:colFirst="0" w:colLast="0"/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马玉洁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玉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温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静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薛小变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李艺慧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级制药四班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王紫荆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杨燕梅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级市场营销二班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潘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举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级康复二班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孙天慧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吕晓婷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级康复二班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杨变玉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级中医二班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廖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西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级涉外护理二班王华星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级针推三班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杜昱彤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级中西医实验班方宇林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级医管一班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徐奕鹏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韩星芳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bookmarkStart w:id="16" w:name="OLE_LINK15" w:colFirst="0" w:colLast="0"/>
      <w:bookmarkEnd w:id="15"/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药学班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卢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帅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级生物工程一班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罗华召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食品四班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乔智飞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中西医三班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杨艳文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制药工程四班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刘晓谕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制药工程三班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刘文强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食品三班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平雪丽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营销三班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王胜男</w:t>
      </w:r>
    </w:p>
    <w:p w:rsidR="00EA67B9" w:rsidRDefault="00EA67B9">
      <w:pPr>
        <w:widowControl/>
        <w:tabs>
          <w:tab w:val="left" w:pos="1281"/>
          <w:tab w:val="left" w:pos="4302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针推三班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田晋丽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制药一班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高凤琳</w:t>
      </w:r>
    </w:p>
    <w:bookmarkEnd w:id="16"/>
    <w:p w:rsidR="00EA67B9" w:rsidRDefault="00EA67B9">
      <w:pPr>
        <w:jc w:val="lef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大团体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17" w:name="OLE_LINK16" w:colFirst="0" w:colLast="0"/>
      <w:r>
        <w:rPr>
          <w:rFonts w:ascii="宋体" w:hAnsi="宋体" w:cs="宋体" w:hint="eastAsia"/>
          <w:color w:val="000000"/>
          <w:kern w:val="0"/>
          <w:sz w:val="28"/>
          <w:szCs w:val="28"/>
        </w:rPr>
        <w:t>一等奖：</w:t>
      </w:r>
      <w:r>
        <w:rPr>
          <w:rFonts w:ascii="宋体" w:cs="宋体"/>
          <w:color w:val="000000"/>
          <w:kern w:val="0"/>
          <w:sz w:val="28"/>
          <w:szCs w:val="28"/>
        </w:rPr>
        <w:tab/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梁海萍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高俊娟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郭文静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黄若鸿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吉晶晶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贾倩倩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刘楠楠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玥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尚志芮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璐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周梦婷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周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楠</w:t>
      </w:r>
    </w:p>
    <w:p w:rsidR="00EA67B9" w:rsidRDefault="00EA67B9">
      <w:pPr>
        <w:widowControl/>
        <w:tabs>
          <w:tab w:val="left" w:pos="1281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赵雅兴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王慧慧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18" w:name="OLE_LINK17" w:colFirst="0" w:colLast="0"/>
      <w:bookmarkEnd w:id="17"/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杨晓楠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左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艺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侯新娟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芳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华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包慧慧</w:t>
      </w:r>
    </w:p>
    <w:p w:rsidR="00EA67B9" w:rsidRDefault="00EA67B9" w:rsidP="00187FD8">
      <w:pPr>
        <w:widowControl/>
        <w:tabs>
          <w:tab w:val="left" w:pos="1682"/>
          <w:tab w:val="left" w:pos="4271"/>
        </w:tabs>
        <w:ind w:left="31680" w:hangingChars="600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李晓兰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李梓宁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汪媛媛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罗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敏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云秀伟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临床中药班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仝婉昱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19" w:name="OLE_LINK18" w:colFirst="0" w:colLast="0"/>
      <w:bookmarkEnd w:id="18"/>
      <w:r>
        <w:rPr>
          <w:rFonts w:ascii="宋体" w:hAnsi="宋体" w:cs="宋体" w:hint="eastAsia"/>
          <w:color w:val="000000"/>
          <w:kern w:val="0"/>
          <w:sz w:val="28"/>
          <w:szCs w:val="28"/>
        </w:rPr>
        <w:t>二等奖：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刘雪艳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白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露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李钰婷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杨金金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李思湘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武雅艳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刘宏梅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王高霞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古静娇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孙鑫金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史倩倩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级涉外护理一班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苏永梅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级涉外护理一班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芮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级涉外护理二班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李晓青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hAnsi="宋体" w:cs="宋体"/>
          <w:color w:val="000000"/>
          <w:kern w:val="0"/>
          <w:sz w:val="28"/>
          <w:szCs w:val="28"/>
        </w:rPr>
      </w:pPr>
      <w:bookmarkStart w:id="20" w:name="OLE_LINK19" w:colFirst="0" w:colLast="0"/>
      <w:bookmarkEnd w:id="19"/>
      <w:r>
        <w:rPr>
          <w:rFonts w:ascii="宋体" w:hAnsi="宋体" w:cs="宋体" w:hint="eastAsia"/>
          <w:color w:val="000000"/>
          <w:kern w:val="0"/>
          <w:sz w:val="28"/>
          <w:szCs w:val="28"/>
        </w:rPr>
        <w:t>三等奖：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李秋桃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顾正敏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霍静潇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李思虹</w:t>
      </w:r>
    </w:p>
    <w:p w:rsidR="00EA67B9" w:rsidRDefault="00EA67B9" w:rsidP="00187FD8">
      <w:pPr>
        <w:widowControl/>
        <w:tabs>
          <w:tab w:val="left" w:pos="1682"/>
          <w:tab w:val="left" w:pos="4271"/>
        </w:tabs>
        <w:ind w:left="31680" w:hangingChars="600" w:firstLine="31680"/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李亚妮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梁琳曼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刘湘萍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秦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岭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韦硕硕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吴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丹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邓博文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中医实验班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张永志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sz w:val="28"/>
          <w:szCs w:val="28"/>
        </w:rPr>
      </w:pPr>
      <w:bookmarkStart w:id="21" w:name="OLE_LINK20" w:colFirst="0" w:colLast="0"/>
      <w:bookmarkEnd w:id="20"/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杨淑童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陈纪洁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晗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郭妮妮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赵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敏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姚嘉琪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徐丹娜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李改宁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王晓芳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迟星旭</w:t>
      </w:r>
    </w:p>
    <w:p w:rsidR="00EA67B9" w:rsidRDefault="00EA67B9">
      <w:pPr>
        <w:widowControl/>
        <w:tabs>
          <w:tab w:val="left" w:pos="1682"/>
          <w:tab w:val="left" w:pos="427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李瑞诗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   </w:t>
      </w: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涉外一班</w:t>
      </w:r>
      <w:r>
        <w:rPr>
          <w:rFonts w:ascii="宋体" w:cs="宋体"/>
          <w:b/>
          <w:bCs/>
          <w:sz w:val="28"/>
          <w:szCs w:val="28"/>
        </w:rPr>
        <w:tab/>
      </w:r>
      <w:r>
        <w:rPr>
          <w:rFonts w:ascii="宋体" w:hAnsi="宋体" w:cs="宋体"/>
          <w:b/>
          <w:bCs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帆</w:t>
      </w:r>
    </w:p>
    <w:bookmarkEnd w:id="21"/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弈茗轩棋艺爱好者协会：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象棋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cs="宋体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一等奖：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14</w:t>
      </w:r>
      <w:r>
        <w:rPr>
          <w:rFonts w:ascii="宋体" w:hAnsi="宋体" w:cs="宋体" w:hint="eastAsia"/>
          <w:kern w:val="0"/>
          <w:sz w:val="28"/>
          <w:szCs w:val="28"/>
        </w:rPr>
        <w:t>级中西医五班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凯</w:t>
      </w:r>
      <w:r>
        <w:rPr>
          <w:rFonts w:ascii="宋体" w:hAnsi="宋体" w:cs="宋体"/>
          <w:kern w:val="0"/>
          <w:sz w:val="28"/>
          <w:szCs w:val="28"/>
        </w:rPr>
        <w:t xml:space="preserve">     14</w:t>
      </w:r>
      <w:r>
        <w:rPr>
          <w:rFonts w:ascii="宋体" w:hAnsi="宋体" w:cs="宋体" w:hint="eastAsia"/>
          <w:kern w:val="0"/>
          <w:sz w:val="28"/>
          <w:szCs w:val="28"/>
        </w:rPr>
        <w:t>级中西医二班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谢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聪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14</w:t>
      </w:r>
      <w:r>
        <w:rPr>
          <w:rFonts w:ascii="宋体" w:hAnsi="宋体" w:cs="宋体" w:hint="eastAsia"/>
          <w:kern w:val="0"/>
          <w:sz w:val="28"/>
          <w:szCs w:val="28"/>
        </w:rPr>
        <w:t>级中西医二班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李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江</w:t>
      </w:r>
      <w:r>
        <w:rPr>
          <w:rFonts w:ascii="宋体" w:hAnsi="宋体" w:cs="宋体"/>
          <w:kern w:val="0"/>
          <w:sz w:val="28"/>
          <w:szCs w:val="28"/>
        </w:rPr>
        <w:t xml:space="preserve">     14</w:t>
      </w:r>
      <w:r>
        <w:rPr>
          <w:rFonts w:ascii="宋体" w:hAnsi="宋体" w:cs="宋体" w:hint="eastAsia"/>
          <w:kern w:val="0"/>
          <w:sz w:val="28"/>
          <w:szCs w:val="28"/>
        </w:rPr>
        <w:t>级中西医四班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张铭凯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级中西医三班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维</w:t>
      </w:r>
      <w:r>
        <w:rPr>
          <w:rFonts w:ascii="宋体" w:hAnsi="宋体" w:cs="宋体"/>
          <w:kern w:val="0"/>
          <w:sz w:val="28"/>
          <w:szCs w:val="28"/>
        </w:rPr>
        <w:t xml:space="preserve">     16</w:t>
      </w:r>
      <w:r>
        <w:rPr>
          <w:rFonts w:ascii="宋体" w:hAnsi="宋体" w:cs="宋体" w:hint="eastAsia"/>
          <w:kern w:val="0"/>
          <w:sz w:val="28"/>
          <w:szCs w:val="28"/>
        </w:rPr>
        <w:t>级中西医二班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胡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雪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二等奖：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14</w:t>
      </w:r>
      <w:r>
        <w:rPr>
          <w:rFonts w:ascii="宋体" w:hAnsi="宋体" w:cs="宋体" w:hint="eastAsia"/>
          <w:kern w:val="0"/>
          <w:sz w:val="28"/>
          <w:szCs w:val="28"/>
        </w:rPr>
        <w:t>级食品二班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蒋江斌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级食品四班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李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鑫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14</w:t>
      </w:r>
      <w:r>
        <w:rPr>
          <w:rFonts w:ascii="宋体" w:hAnsi="宋体" w:cs="宋体" w:hint="eastAsia"/>
          <w:kern w:val="0"/>
          <w:sz w:val="28"/>
          <w:szCs w:val="28"/>
        </w:rPr>
        <w:t>级食品二班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崔瑞蓉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级食品四班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赵佳敏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级制药工程二班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吴江杰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级食品四班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杨小东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三等奖：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ab/>
        <w:t xml:space="preserve"> 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级信管一班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陈嘉成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级信管一班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刘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智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级医管一班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方苏悦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级信管一班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房鹏飞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级营销三班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康慧兵</w:t>
      </w:r>
      <w:r>
        <w:rPr>
          <w:rFonts w:ascii="宋体" w:hAnsi="宋体" w:cs="宋体"/>
          <w:kern w:val="0"/>
          <w:sz w:val="28"/>
          <w:szCs w:val="28"/>
        </w:rPr>
        <w:t xml:space="preserve">     14</w:t>
      </w:r>
      <w:r>
        <w:rPr>
          <w:rFonts w:ascii="宋体" w:hAnsi="宋体" w:cs="宋体" w:hint="eastAsia"/>
          <w:kern w:val="0"/>
          <w:sz w:val="28"/>
          <w:szCs w:val="28"/>
        </w:rPr>
        <w:t>级营销四班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朱雨龙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三国杀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cs="宋体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一等奖：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16</w:t>
      </w:r>
      <w:r>
        <w:rPr>
          <w:rFonts w:ascii="宋体" w:hAnsi="宋体" w:cs="宋体" w:hint="eastAsia"/>
          <w:kern w:val="0"/>
          <w:sz w:val="28"/>
          <w:szCs w:val="28"/>
        </w:rPr>
        <w:t>级针推实验班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李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华</w:t>
      </w:r>
      <w:r>
        <w:rPr>
          <w:rFonts w:ascii="宋体" w:hAnsi="宋体" w:cs="宋体"/>
          <w:kern w:val="0"/>
          <w:sz w:val="28"/>
          <w:szCs w:val="28"/>
        </w:rPr>
        <w:t xml:space="preserve">     16</w:t>
      </w:r>
      <w:r>
        <w:rPr>
          <w:rFonts w:ascii="宋体" w:hAnsi="宋体" w:cs="宋体" w:hint="eastAsia"/>
          <w:kern w:val="0"/>
          <w:sz w:val="28"/>
          <w:szCs w:val="28"/>
        </w:rPr>
        <w:t>级中西医实验班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陈怡澜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级中医实验班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刘建铭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级中医实验班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郑振钦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二等奖：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级食品三班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姜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贺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级生物工程一班胡泽明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级食品四班</w:t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陈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茜</w:t>
      </w:r>
      <w:r>
        <w:rPr>
          <w:rFonts w:ascii="宋体" w:hAnsi="宋体" w:cs="宋体"/>
          <w:kern w:val="0"/>
          <w:sz w:val="28"/>
          <w:szCs w:val="28"/>
        </w:rPr>
        <w:t xml:space="preserve">     15</w:t>
      </w:r>
      <w:r>
        <w:rPr>
          <w:rFonts w:ascii="宋体" w:hAnsi="宋体" w:cs="宋体" w:hint="eastAsia"/>
          <w:kern w:val="0"/>
          <w:sz w:val="28"/>
          <w:szCs w:val="28"/>
        </w:rPr>
        <w:t>级食品一班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王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宁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三等奖：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14</w:t>
      </w:r>
      <w:r>
        <w:rPr>
          <w:rFonts w:ascii="宋体" w:hAnsi="宋体" w:cs="宋体" w:hint="eastAsia"/>
          <w:kern w:val="0"/>
          <w:sz w:val="28"/>
          <w:szCs w:val="28"/>
        </w:rPr>
        <w:t>级中医定向班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李超艺</w:t>
      </w:r>
      <w:r>
        <w:rPr>
          <w:rFonts w:ascii="宋体" w:hAnsi="宋体" w:cs="宋体"/>
          <w:kern w:val="0"/>
          <w:sz w:val="28"/>
          <w:szCs w:val="28"/>
        </w:rPr>
        <w:t xml:space="preserve">     14</w:t>
      </w:r>
      <w:r>
        <w:rPr>
          <w:rFonts w:ascii="宋体" w:hAnsi="宋体" w:cs="宋体" w:hint="eastAsia"/>
          <w:kern w:val="0"/>
          <w:sz w:val="28"/>
          <w:szCs w:val="28"/>
        </w:rPr>
        <w:t>级中医定向班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王玉景</w:t>
      </w:r>
    </w:p>
    <w:p w:rsidR="00EA67B9" w:rsidRDefault="00EA67B9">
      <w:pPr>
        <w:widowControl/>
        <w:tabs>
          <w:tab w:val="left" w:pos="1310"/>
          <w:tab w:val="left" w:pos="4200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14</w:t>
      </w:r>
      <w:r>
        <w:rPr>
          <w:rFonts w:ascii="宋体" w:hAnsi="宋体" w:cs="宋体" w:hint="eastAsia"/>
          <w:kern w:val="0"/>
          <w:sz w:val="28"/>
          <w:szCs w:val="28"/>
        </w:rPr>
        <w:t>级中医定向班</w:t>
      </w:r>
      <w:r>
        <w:rPr>
          <w:rFonts w:ascii="宋体" w:hAnsi="宋体" w:cs="宋体"/>
          <w:kern w:val="0"/>
          <w:sz w:val="28"/>
          <w:szCs w:val="28"/>
        </w:rPr>
        <w:t xml:space="preserve">   </w:t>
      </w:r>
      <w:r>
        <w:rPr>
          <w:rFonts w:ascii="宋体" w:hAnsi="宋体" w:cs="宋体" w:hint="eastAsia"/>
          <w:kern w:val="0"/>
          <w:sz w:val="28"/>
          <w:szCs w:val="28"/>
        </w:rPr>
        <w:t>王靖瑞</w:t>
      </w:r>
      <w:r>
        <w:rPr>
          <w:rFonts w:ascii="宋体" w:hAnsi="宋体" w:cs="宋体"/>
          <w:kern w:val="0"/>
          <w:sz w:val="28"/>
          <w:szCs w:val="28"/>
        </w:rPr>
        <w:t xml:space="preserve">     16</w:t>
      </w:r>
      <w:r>
        <w:rPr>
          <w:rFonts w:ascii="宋体" w:hAnsi="宋体" w:cs="宋体" w:hint="eastAsia"/>
          <w:kern w:val="0"/>
          <w:sz w:val="28"/>
          <w:szCs w:val="28"/>
        </w:rPr>
        <w:t>级中医二班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kern w:val="0"/>
          <w:sz w:val="28"/>
          <w:szCs w:val="28"/>
        </w:rPr>
        <w:t>问雅琦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尚武跆拳道：竞技和品势比赛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级生物信息班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余宗浩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级生物信息班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吴若琳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羽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艳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级生物信息班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婧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级生物信息班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莎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姗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级生物信息班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袁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晴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级生物信息班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林丽婷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级生物信息班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关淑琦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璐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媛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徐杭棚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莹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级护理一班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冯懿琳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陈永峰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王雪霞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李文新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刘佳辉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许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昇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级涉外护理一班贾志鹏</w:t>
      </w:r>
      <w:r>
        <w:rPr>
          <w:rFonts w:ascii="宋体" w:hAnsi="宋体" w:cs="宋体"/>
          <w:sz w:val="28"/>
          <w:szCs w:val="28"/>
        </w:rPr>
        <w:t xml:space="preserve">      16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赵艳丽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级涉外护理一班王柯瑶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王小英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杜雅鑫</w:t>
      </w:r>
    </w:p>
    <w:p w:rsidR="00EA67B9" w:rsidRDefault="00EA67B9" w:rsidP="00187FD8">
      <w:pPr>
        <w:tabs>
          <w:tab w:val="left" w:pos="1341"/>
          <w:tab w:val="left" w:pos="4171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鑫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李路遥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周煜凤</w:t>
      </w:r>
      <w:r>
        <w:rPr>
          <w:rFonts w:ascii="宋体" w:hAnsi="宋体" w:cs="宋体"/>
          <w:sz w:val="28"/>
          <w:szCs w:val="28"/>
        </w:rPr>
        <w:t xml:space="preserve">      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马文静</w:t>
      </w:r>
    </w:p>
    <w:p w:rsidR="00EA67B9" w:rsidRDefault="00EA67B9">
      <w:pPr>
        <w:tabs>
          <w:tab w:val="left" w:pos="134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滢</w:t>
      </w:r>
      <w:r>
        <w:rPr>
          <w:rFonts w:ascii="宋体" w:hAnsi="宋体" w:cs="宋体"/>
          <w:sz w:val="28"/>
          <w:szCs w:val="28"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市场营销三班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何晓权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排球爱好者协会：第二十三届排球赛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sz w:val="28"/>
          <w:szCs w:val="28"/>
        </w:rPr>
        <w:t>男队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欧福祥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申鑫雅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张文光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乔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辉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级针推班班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刘易鑫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级针推班班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陈玉佳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级针推一班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吴育庄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杜耀文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潘柱德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曹登鲜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级针推一班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朱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涛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13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王国恒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13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级中医四班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柴若宁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级中医三班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丁克凡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级中医定向班苗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军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级中医定向班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江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伟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级中医一班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刘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阳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豪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级中医一班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薛诒瑾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张冶鸿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级中医二班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文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智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级中医定向班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毕晓楠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级中医定向班张亚杰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级中医定向班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马飞跃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级营销一班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康瑞强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级营销一班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韩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超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级营销一班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白伟江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级信管二班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李康平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级营销二班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李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城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级营销二班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郭宝峰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级信管班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郝伟东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级信管班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田可成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级医管班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张继雷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级医管班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赵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杰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 w:hint="eastAsia"/>
          <w:sz w:val="28"/>
          <w:szCs w:val="28"/>
        </w:rPr>
        <w:t>女队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级食品三班房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雪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级生工二班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杜朵朵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级制药三班邱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欢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级食品四班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殷孝莹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级食品二班李小凤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级食品一班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周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雪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级食品一班彭天萍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级食品一班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常维瑶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级生工一班顾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婷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级生工一班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赵梓婷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级生工一班张婕妤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级生工一班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袁爱春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级康复一班李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婧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白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露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级康复一班任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娜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谢雨杉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级康复二班李吉颜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张俊艳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级康复二班李佳颖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杨卓儒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级康复二班张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鑫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级康复一班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谢杰杏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级针推三班叶凯静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级针推班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乔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静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级护理三班马婧雅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14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级护理三班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梁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萧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级涉外一班韩竹君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级涉外一班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杨改红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级护理二班李国莉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15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级护理三班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沈桂萍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级护理二班王雪霞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李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蕾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级护理二班黄意林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陈彦君</w:t>
      </w:r>
    </w:p>
    <w:p w:rsidR="00EA67B9" w:rsidRDefault="00EA67B9">
      <w:pPr>
        <w:widowControl/>
        <w:tabs>
          <w:tab w:val="left" w:pos="1381"/>
          <w:tab w:val="left" w:pos="4131"/>
        </w:tabs>
        <w:jc w:val="left"/>
        <w:textAlignment w:val="center"/>
        <w:rPr>
          <w:rFonts w:ascii="宋体" w:cs="宋体"/>
          <w:bCs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16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级护理二班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白国清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         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>6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级涉外二班</w:t>
      </w:r>
      <w:r>
        <w:rPr>
          <w:rFonts w:ascii="宋体" w:cs="宋体"/>
          <w:bCs/>
          <w:color w:val="000000"/>
          <w:kern w:val="0"/>
          <w:sz w:val="28"/>
          <w:szCs w:val="28"/>
          <w:lang/>
        </w:rPr>
        <w:tab/>
      </w:r>
      <w:r>
        <w:rPr>
          <w:rFonts w:ascii="宋体" w:hAnsi="宋体" w:cs="宋体"/>
          <w:bCs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8"/>
          <w:szCs w:val="28"/>
          <w:lang/>
        </w:rPr>
        <w:t>王思怡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  <w:lang/>
        </w:rPr>
        <w:t>营销管理协会：</w:t>
      </w:r>
      <w:r>
        <w:rPr>
          <w:rFonts w:ascii="宋体" w:hAnsi="宋体" w:cs="宋体" w:hint="eastAsia"/>
          <w:b/>
          <w:bCs/>
          <w:sz w:val="32"/>
          <w:szCs w:val="32"/>
        </w:rPr>
        <w:t>一日营销比赛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市场营销一班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殷陆芸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市场营销一班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陈鑫璐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市场营销一班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张艺丹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市场营销一班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能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市场营销一班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欣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市场营销一班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王嘉祁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中西医三班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蔡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猛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食品二班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赵飞龙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市营一班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潘丽丽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尚印琦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市营一班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万可心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婧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市营一班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王俊霞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市营一班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怡</w:t>
      </w:r>
    </w:p>
    <w:p w:rsidR="00EA67B9" w:rsidRDefault="00EA67B9" w:rsidP="00187FD8">
      <w:pPr>
        <w:tabs>
          <w:tab w:val="left" w:pos="1332"/>
          <w:tab w:val="left" w:pos="4141"/>
        </w:tabs>
        <w:ind w:left="31680" w:hangingChars="528" w:firstLine="3168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 w:rsidP="00187FD8">
      <w:pPr>
        <w:tabs>
          <w:tab w:val="left" w:pos="1332"/>
          <w:tab w:val="left" w:pos="4141"/>
        </w:tabs>
        <w:ind w:left="31680" w:hangingChars="528" w:firstLine="31680"/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级中药二班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闫景辉</w:t>
      </w:r>
      <w:r>
        <w:rPr>
          <w:rFonts w:ascii="宋体" w:hAnsi="宋体" w:cs="宋体"/>
          <w:sz w:val="28"/>
          <w:szCs w:val="28"/>
        </w:rPr>
        <w:t xml:space="preserve">       16</w:t>
      </w:r>
      <w:r>
        <w:rPr>
          <w:rFonts w:ascii="宋体" w:hAnsi="宋体" w:cs="宋体" w:hint="eastAsia"/>
          <w:sz w:val="28"/>
          <w:szCs w:val="28"/>
        </w:rPr>
        <w:t>级中药二班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才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智</w:t>
      </w:r>
    </w:p>
    <w:p w:rsidR="00EA67B9" w:rsidRDefault="00EA67B9">
      <w:pPr>
        <w:tabs>
          <w:tab w:val="left" w:pos="1332"/>
          <w:tab w:val="left" w:pos="4141"/>
        </w:tabs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级中药二班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闫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磊</w:t>
      </w:r>
      <w:r>
        <w:rPr>
          <w:rFonts w:ascii="宋体" w:hAnsi="宋体" w:cs="宋体"/>
          <w:sz w:val="28"/>
          <w:szCs w:val="28"/>
        </w:rPr>
        <w:t xml:space="preserve">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护理二班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姚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瑞</w:t>
      </w:r>
    </w:p>
    <w:p w:rsidR="00EA67B9" w:rsidRDefault="00EA67B9">
      <w:pPr>
        <w:tabs>
          <w:tab w:val="left" w:pos="1332"/>
          <w:tab w:val="left" w:pos="4141"/>
        </w:tabs>
        <w:jc w:val="left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级中药实验班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王世晖</w:t>
      </w:r>
      <w:r>
        <w:rPr>
          <w:rFonts w:ascii="宋体" w:hAnsi="宋体" w:cs="宋体"/>
          <w:sz w:val="28"/>
          <w:szCs w:val="28"/>
        </w:rPr>
        <w:t xml:space="preserve">       15</w:t>
      </w:r>
      <w:r>
        <w:rPr>
          <w:rFonts w:ascii="宋体" w:hAnsi="宋体" w:cs="宋体" w:hint="eastAsia"/>
          <w:sz w:val="28"/>
          <w:szCs w:val="28"/>
        </w:rPr>
        <w:t>级中药实验班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邓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婕</w:t>
      </w:r>
    </w:p>
    <w:p w:rsidR="00EA67B9" w:rsidRDefault="00EA67B9">
      <w:pPr>
        <w:widowControl/>
        <w:tabs>
          <w:tab w:val="left" w:pos="1332"/>
          <w:tab w:val="left" w:pos="4141"/>
        </w:tabs>
        <w:jc w:val="left"/>
        <w:textAlignment w:val="center"/>
        <w:rPr>
          <w:rFonts w:ascii="宋体" w:cs="宋体"/>
          <w:color w:val="000000"/>
          <w:kern w:val="0"/>
          <w:sz w:val="28"/>
          <w:szCs w:val="28"/>
          <w:lang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级涉外二班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魏成侠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晋乘梅社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第四届模拟面试大赛</w:t>
      </w:r>
    </w:p>
    <w:p w:rsidR="00EA67B9" w:rsidRDefault="00EA67B9">
      <w:pPr>
        <w:tabs>
          <w:tab w:val="left" w:pos="1352"/>
          <w:tab w:val="left" w:pos="417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</w:t>
      </w:r>
    </w:p>
    <w:p w:rsidR="00EA67B9" w:rsidRDefault="00EA67B9">
      <w:pPr>
        <w:tabs>
          <w:tab w:val="left" w:pos="1352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营销一班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王新鑫</w:t>
      </w:r>
    </w:p>
    <w:p w:rsidR="00EA67B9" w:rsidRDefault="00EA67B9">
      <w:pPr>
        <w:tabs>
          <w:tab w:val="left" w:pos="1352"/>
          <w:tab w:val="left" w:pos="417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52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生制一班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吴文辉</w:t>
      </w:r>
    </w:p>
    <w:p w:rsidR="00EA67B9" w:rsidRDefault="00EA67B9">
      <w:pPr>
        <w:tabs>
          <w:tab w:val="left" w:pos="1352"/>
          <w:tab w:val="left" w:pos="417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52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药学二班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郑琳日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演讲协会：</w:t>
      </w:r>
      <w:r>
        <w:rPr>
          <w:rFonts w:ascii="宋体" w:hAnsi="宋体" w:cs="宋体" w:hint="eastAsia"/>
          <w:b/>
          <w:bCs/>
          <w:sz w:val="32"/>
          <w:szCs w:val="32"/>
        </w:rPr>
        <w:t>第九届“真我风采”主持人大赛</w:t>
      </w:r>
    </w:p>
    <w:p w:rsidR="00EA67B9" w:rsidRDefault="00EA67B9">
      <w:pPr>
        <w:tabs>
          <w:tab w:val="left" w:pos="1392"/>
          <w:tab w:val="left" w:pos="4211"/>
        </w:tabs>
        <w:jc w:val="left"/>
        <w:rPr>
          <w:rFonts w:ascii="宋体" w:hAnsi="宋体" w:cs="宋体"/>
          <w:sz w:val="28"/>
          <w:szCs w:val="28"/>
        </w:rPr>
      </w:pPr>
      <w:bookmarkStart w:id="22" w:name="OLE_LINK21" w:colFirst="1" w:colLast="1"/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92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中药实验班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董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斌</w:t>
      </w:r>
    </w:p>
    <w:p w:rsidR="00EA67B9" w:rsidRDefault="00EA67B9">
      <w:pPr>
        <w:tabs>
          <w:tab w:val="left" w:pos="1392"/>
          <w:tab w:val="left" w:pos="421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92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医管一班</w:t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韩宇书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针推三班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通</w:t>
      </w:r>
    </w:p>
    <w:p w:rsidR="00EA67B9" w:rsidRDefault="00EA67B9">
      <w:pPr>
        <w:tabs>
          <w:tab w:val="left" w:pos="1392"/>
          <w:tab w:val="left" w:pos="421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392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护理一班</w:t>
      </w:r>
      <w:r>
        <w:rPr>
          <w:rFonts w:ascii="宋体" w:hAnsi="宋体" w:cs="宋体"/>
          <w:sz w:val="28"/>
          <w:szCs w:val="28"/>
        </w:rPr>
        <w:t xml:space="preserve">        </w:t>
      </w:r>
      <w:r>
        <w:rPr>
          <w:rFonts w:ascii="宋体" w:hAnsi="宋体" w:cs="宋体" w:hint="eastAsia"/>
          <w:sz w:val="28"/>
          <w:szCs w:val="28"/>
        </w:rPr>
        <w:t>张雅芝</w:t>
      </w:r>
      <w:r>
        <w:rPr>
          <w:rFonts w:ascii="宋体" w:hAnsi="宋体" w:cs="宋体"/>
          <w:sz w:val="28"/>
          <w:szCs w:val="28"/>
        </w:rPr>
        <w:t xml:space="preserve">          16</w:t>
      </w:r>
      <w:r>
        <w:rPr>
          <w:rFonts w:ascii="宋体" w:hAnsi="宋体" w:cs="宋体" w:hint="eastAsia"/>
          <w:sz w:val="28"/>
          <w:szCs w:val="28"/>
        </w:rPr>
        <w:t>中医定向班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辰</w:t>
      </w:r>
    </w:p>
    <w:p w:rsidR="00EA67B9" w:rsidRDefault="00EA67B9">
      <w:pPr>
        <w:tabs>
          <w:tab w:val="left" w:pos="1392"/>
          <w:tab w:val="left" w:pos="421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市场营销一班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张梦鸽</w:t>
      </w:r>
    </w:p>
    <w:bookmarkEnd w:id="22"/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撷浪读书社：</w:t>
      </w:r>
      <w:r>
        <w:rPr>
          <w:rFonts w:ascii="宋体" w:hAnsi="宋体" w:cs="宋体" w:hint="eastAsia"/>
          <w:b/>
          <w:bCs/>
          <w:sz w:val="32"/>
          <w:szCs w:val="32"/>
        </w:rPr>
        <w:t>第十八届“撷浪杯”知识竞赛</w:t>
      </w:r>
    </w:p>
    <w:p w:rsidR="00EA67B9" w:rsidRDefault="00EA67B9" w:rsidP="00187FD8">
      <w:pPr>
        <w:widowControl/>
        <w:tabs>
          <w:tab w:val="left" w:pos="1244"/>
          <w:tab w:val="left" w:pos="4175"/>
        </w:tabs>
        <w:ind w:left="31680" w:hangingChars="528" w:firstLine="31680"/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 w:rsidP="00187FD8">
      <w:pPr>
        <w:widowControl/>
        <w:tabs>
          <w:tab w:val="left" w:pos="1244"/>
          <w:tab w:val="left" w:pos="4175"/>
        </w:tabs>
        <w:ind w:left="31680" w:hangingChars="528" w:firstLine="31680"/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刘云坤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曹馨月</w:t>
      </w:r>
    </w:p>
    <w:p w:rsidR="00EA67B9" w:rsidRDefault="00EA67B9" w:rsidP="00187FD8">
      <w:pPr>
        <w:widowControl/>
        <w:tabs>
          <w:tab w:val="left" w:pos="1244"/>
          <w:tab w:val="left" w:pos="4175"/>
        </w:tabs>
        <w:ind w:left="31680" w:hangingChars="600" w:firstLine="31680"/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王胜男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生物技术班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魏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苗</w:t>
      </w:r>
    </w:p>
    <w:p w:rsidR="00EA67B9" w:rsidRDefault="00EA67B9">
      <w:pPr>
        <w:widowControl/>
        <w:tabs>
          <w:tab w:val="left" w:pos="1244"/>
          <w:tab w:val="left" w:pos="4175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44"/>
          <w:tab w:val="left" w:pos="4175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药学班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蒲东明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杜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浩</w:t>
      </w:r>
    </w:p>
    <w:p w:rsidR="00EA67B9" w:rsidRDefault="00EA67B9">
      <w:pPr>
        <w:widowControl/>
        <w:tabs>
          <w:tab w:val="left" w:pos="1244"/>
          <w:tab w:val="left" w:pos="4175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王泽鹏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中药实验班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罗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丹</w:t>
      </w:r>
    </w:p>
    <w:p w:rsidR="00EA67B9" w:rsidRDefault="00EA67B9">
      <w:pPr>
        <w:widowControl/>
        <w:tabs>
          <w:tab w:val="left" w:pos="1244"/>
          <w:tab w:val="left" w:pos="4175"/>
        </w:tabs>
        <w:jc w:val="left"/>
        <w:textAlignment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</w:p>
    <w:p w:rsidR="00EA67B9" w:rsidRDefault="00EA67B9">
      <w:pPr>
        <w:widowControl/>
        <w:tabs>
          <w:tab w:val="left" w:pos="1244"/>
          <w:tab w:val="left" w:pos="4175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护理四班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张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秀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护理四班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白楚卉</w:t>
      </w:r>
    </w:p>
    <w:p w:rsidR="00EA67B9" w:rsidRDefault="00EA67B9">
      <w:pPr>
        <w:widowControl/>
        <w:tabs>
          <w:tab w:val="left" w:pos="1244"/>
          <w:tab w:val="left" w:pos="4175"/>
        </w:tabs>
        <w:jc w:val="left"/>
        <w:textAlignment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  <w:lang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护理四班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何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莹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护理四班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杨</w:t>
      </w:r>
      <w:r>
        <w:rPr>
          <w:rFonts w:ascii="宋体" w:hAnsi="宋体" w:cs="宋体"/>
          <w:color w:val="000000"/>
          <w:kern w:val="0"/>
          <w:sz w:val="28"/>
          <w:szCs w:val="28"/>
          <w:lang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  <w:lang/>
        </w:rPr>
        <w:t>俏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/>
          <w:sz w:val="32"/>
          <w:szCs w:val="32"/>
          <w:shd w:val="clear" w:color="auto" w:fill="FFFFFF"/>
        </w:rPr>
        <w:t>艺翔书画艺术协会：</w:t>
      </w:r>
      <w:r>
        <w:rPr>
          <w:rFonts w:ascii="宋体" w:hAnsi="宋体" w:cs="宋体" w:hint="eastAsia"/>
          <w:b/>
          <w:bCs/>
          <w:sz w:val="32"/>
          <w:szCs w:val="32"/>
        </w:rPr>
        <w:t>第十届校园涂鸦比赛</w:t>
      </w:r>
    </w:p>
    <w:p w:rsidR="00EA67B9" w:rsidRDefault="00EA67B9">
      <w:pPr>
        <w:jc w:val="left"/>
        <w:rPr>
          <w:rFonts w:asci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个人奖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T</w:t>
      </w:r>
      <w:r>
        <w:rPr>
          <w:rFonts w:ascii="宋体" w:hAnsi="宋体" w:cs="宋体" w:hint="eastAsia"/>
          <w:sz w:val="28"/>
          <w:szCs w:val="28"/>
        </w:rPr>
        <w:t>恤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 w:rsidP="00187FD8">
      <w:pPr>
        <w:tabs>
          <w:tab w:val="left" w:pos="1361"/>
          <w:tab w:val="left" w:pos="4171"/>
        </w:tabs>
        <w:ind w:left="31680" w:hangingChars="600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级药学班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张绍康</w:t>
      </w:r>
    </w:p>
    <w:p w:rsidR="00EA67B9" w:rsidRDefault="00EA67B9">
      <w:pPr>
        <w:tabs>
          <w:tab w:val="left" w:pos="1361"/>
          <w:tab w:val="left" w:pos="4171"/>
        </w:tabs>
        <w:ind w:left="840" w:hanging="84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沙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越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级生制二班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戴雅蓉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白布包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级临床中药班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范淑慧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级食品二班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王韵婷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级市场营销一班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钧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油纸伞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周慧娟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级食品三班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袁庆鹏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级护理四班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柴佩珊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雨伞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杜相欣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级康复治疗一班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王海薇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级制药一班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史毓源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竹制书签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原钰欣</w:t>
      </w:r>
    </w:p>
    <w:p w:rsidR="00EA67B9" w:rsidRDefault="00EA67B9" w:rsidP="00187FD8">
      <w:pPr>
        <w:tabs>
          <w:tab w:val="left" w:pos="1361"/>
          <w:tab w:val="left" w:pos="4171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级制药工程一班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姜莹莹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级应用心理学班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玫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叶脉书签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清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级生制一班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李中豪</w:t>
      </w:r>
    </w:p>
    <w:p w:rsidR="00EA67B9" w:rsidRDefault="00EA67B9" w:rsidP="00187FD8">
      <w:pPr>
        <w:tabs>
          <w:tab w:val="left" w:pos="1361"/>
          <w:tab w:val="left" w:pos="4171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薛程元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白鞋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赵珈艺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级针推班班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杰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级中医一班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鑫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帽子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皇甫孟棋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级中药一班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吴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越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级生物制药二班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李肖肖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面具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级针推三班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譞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级制药三班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璐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级中医三班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杨凯莉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级针推二班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刘思嘉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级生物制药二班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赵明月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级针推二班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悦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折扇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14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邹仕钰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15</w:t>
      </w:r>
      <w:r>
        <w:rPr>
          <w:rFonts w:ascii="宋体" w:hAnsi="宋体" w:cs="宋体" w:hint="eastAsia"/>
          <w:sz w:val="28"/>
          <w:szCs w:val="28"/>
        </w:rPr>
        <w:t>级中药分析班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晶</w:t>
      </w:r>
    </w:p>
    <w:p w:rsidR="00EA67B9" w:rsidRDefault="00EA67B9" w:rsidP="00187FD8">
      <w:pPr>
        <w:tabs>
          <w:tab w:val="left" w:pos="1361"/>
          <w:tab w:val="left" w:pos="4171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  <w:t xml:space="preserve"> 16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赖洪辉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手机壳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胡伟杰</w:t>
      </w:r>
    </w:p>
    <w:p w:rsidR="00EA67B9" w:rsidRDefault="00EA67B9">
      <w:pPr>
        <w:tabs>
          <w:tab w:val="left" w:pos="1361"/>
          <w:tab w:val="left" w:pos="417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孙方哲</w:t>
      </w:r>
    </w:p>
    <w:p w:rsidR="00EA67B9" w:rsidRDefault="00EA67B9" w:rsidP="00187FD8">
      <w:pPr>
        <w:tabs>
          <w:tab w:val="left" w:pos="1361"/>
        </w:tabs>
        <w:ind w:left="31680" w:hangingChars="1500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级信管一班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薛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媚</w:t>
      </w:r>
    </w:p>
    <w:p w:rsidR="00EA67B9" w:rsidRDefault="00EA67B9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团体奖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本草绘影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邹仕钰</w:t>
      </w:r>
      <w:r>
        <w:rPr>
          <w:rFonts w:ascii="宋体" w:hAnsi="宋体" w:cs="宋体"/>
          <w:sz w:val="28"/>
          <w:szCs w:val="28"/>
        </w:rPr>
        <w:t xml:space="preserve">         14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赵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清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级生物制药二班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戴雅蓉</w:t>
      </w:r>
      <w:r>
        <w:rPr>
          <w:rFonts w:ascii="宋体" w:hAnsi="宋体" w:cs="宋体"/>
          <w:sz w:val="28"/>
          <w:szCs w:val="28"/>
        </w:rPr>
        <w:t xml:space="preserve">         15</w:t>
      </w:r>
      <w:r>
        <w:rPr>
          <w:rFonts w:ascii="宋体" w:hAnsi="宋体" w:cs="宋体" w:hint="eastAsia"/>
          <w:sz w:val="28"/>
          <w:szCs w:val="28"/>
        </w:rPr>
        <w:t>级应用心理学班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玫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级生物技术班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胡伟杰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张文杰</w:t>
      </w:r>
      <w:r>
        <w:rPr>
          <w:rFonts w:ascii="宋体" w:hAnsi="宋体" w:cs="宋体"/>
          <w:sz w:val="28"/>
          <w:szCs w:val="28"/>
        </w:rPr>
        <w:t xml:space="preserve">         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刘丽娜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崔婷婷</w:t>
      </w:r>
      <w:r>
        <w:rPr>
          <w:rFonts w:ascii="宋体" w:hAnsi="宋体" w:cs="宋体"/>
          <w:sz w:val="28"/>
          <w:szCs w:val="28"/>
        </w:rPr>
        <w:t xml:space="preserve">         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魏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蓉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邱增桢</w:t>
      </w:r>
      <w:r>
        <w:rPr>
          <w:rFonts w:ascii="宋体" w:hAnsi="宋体" w:cs="宋体"/>
          <w:sz w:val="28"/>
          <w:szCs w:val="28"/>
        </w:rPr>
        <w:t xml:space="preserve">         14</w:t>
      </w:r>
      <w:r>
        <w:rPr>
          <w:rFonts w:ascii="宋体" w:hAnsi="宋体" w:cs="宋体" w:hint="eastAsia"/>
          <w:sz w:val="28"/>
          <w:szCs w:val="28"/>
        </w:rPr>
        <w:t>级护理一班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马晓茂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吴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雪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炫彩摩登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范亚珍</w:t>
      </w:r>
      <w:r>
        <w:rPr>
          <w:rFonts w:ascii="宋体" w:hAnsi="宋体" w:cs="宋体"/>
          <w:sz w:val="28"/>
          <w:szCs w:val="28"/>
        </w:rPr>
        <w:t xml:space="preserve">          14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杨梦梦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许辉琴</w:t>
      </w:r>
      <w:r>
        <w:rPr>
          <w:rFonts w:ascii="宋体" w:hAnsi="宋体" w:cs="宋体"/>
          <w:sz w:val="28"/>
          <w:szCs w:val="28"/>
        </w:rPr>
        <w:t xml:space="preserve">          14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岳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瑞</w:t>
      </w:r>
    </w:p>
    <w:p w:rsidR="00EA67B9" w:rsidRDefault="00EA67B9" w:rsidP="00187FD8">
      <w:pPr>
        <w:tabs>
          <w:tab w:val="left" w:pos="1420"/>
          <w:tab w:val="left" w:pos="4270"/>
        </w:tabs>
        <w:ind w:left="31680" w:hangingChars="528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颖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16</w:t>
      </w:r>
      <w:r>
        <w:rPr>
          <w:rFonts w:ascii="宋体" w:hAnsi="宋体" w:cs="宋体" w:hint="eastAsia"/>
          <w:sz w:val="28"/>
          <w:szCs w:val="28"/>
        </w:rPr>
        <w:t>级市场营销二班弓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箭</w:t>
      </w:r>
      <w:r>
        <w:rPr>
          <w:rFonts w:ascii="宋体" w:hAnsi="宋体" w:cs="宋体"/>
          <w:sz w:val="28"/>
          <w:szCs w:val="28"/>
        </w:rPr>
        <w:t xml:space="preserve">         16</w:t>
      </w:r>
      <w:r>
        <w:rPr>
          <w:rFonts w:ascii="宋体" w:hAnsi="宋体" w:cs="宋体" w:hint="eastAsia"/>
          <w:sz w:val="28"/>
          <w:szCs w:val="28"/>
        </w:rPr>
        <w:t>级市场营销一班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吴倩婧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杨佳蓁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级针推班班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杰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皇甫孟棋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级食品三班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袁庆鹏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级生物制药二班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李肖肖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级中西医二班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薛程元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国色千华</w:t>
      </w:r>
      <w:r>
        <w:rPr>
          <w:rFonts w:ascii="宋体" w:cs="宋体"/>
          <w:sz w:val="28"/>
          <w:szCs w:val="28"/>
        </w:rPr>
        <w:tab/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级涉外护理二班杜相欣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赵珈艺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级食品二班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王韵婷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级制药三班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>陈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璐</w:t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级制药工程一班姜莹莹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级涉外护理二班白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露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孙小卫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级涉外护理二班王高霞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级护理一班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   </w:t>
      </w:r>
      <w:r>
        <w:rPr>
          <w:rFonts w:ascii="宋体" w:hAnsi="宋体" w:cs="宋体" w:hint="eastAsia"/>
          <w:sz w:val="28"/>
          <w:szCs w:val="28"/>
        </w:rPr>
        <w:t>张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倩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级护理三班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仙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级涉外护理二班王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淼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冉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阳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级涉外护理二班李芮洋</w:t>
      </w:r>
      <w:r>
        <w:rPr>
          <w:rFonts w:ascii="宋体" w:hAnsi="宋体" w:cs="宋体"/>
          <w:sz w:val="28"/>
          <w:szCs w:val="28"/>
        </w:rPr>
        <w:t xml:space="preserve">        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张栌文</w:t>
      </w:r>
    </w:p>
    <w:p w:rsidR="00EA67B9" w:rsidRDefault="00EA67B9">
      <w:pPr>
        <w:tabs>
          <w:tab w:val="left" w:pos="1420"/>
          <w:tab w:val="left" w:pos="4270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级生制一班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李中豪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  <w:lang/>
        </w:rPr>
        <w:t>音乐爱好者协会</w:t>
      </w:r>
      <w:r>
        <w:rPr>
          <w:rFonts w:ascii="宋体" w:hAnsi="宋体" w:cs="宋体"/>
          <w:b/>
          <w:bCs/>
          <w:kern w:val="0"/>
          <w:sz w:val="32"/>
          <w:szCs w:val="32"/>
          <w:lang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第十二届“校园之星”歌手大赛</w:t>
      </w:r>
    </w:p>
    <w:p w:rsidR="00EA67B9" w:rsidRDefault="00EA67B9">
      <w:pPr>
        <w:tabs>
          <w:tab w:val="left" w:pos="1422"/>
          <w:tab w:val="left" w:pos="42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康复一班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沈书扬</w:t>
      </w:r>
    </w:p>
    <w:p w:rsidR="00EA67B9" w:rsidRDefault="00EA67B9">
      <w:pPr>
        <w:tabs>
          <w:tab w:val="left" w:pos="1422"/>
          <w:tab w:val="left" w:pos="423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2"/>
          <w:tab w:val="left" w:pos="42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中药分析二班刘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甫</w:t>
      </w:r>
      <w:r>
        <w:rPr>
          <w:rFonts w:ascii="宋体" w:hAnsi="宋体" w:cs="宋体"/>
          <w:sz w:val="28"/>
          <w:szCs w:val="28"/>
        </w:rPr>
        <w:t xml:space="preserve">        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市场营销一班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俞兴华</w:t>
      </w:r>
    </w:p>
    <w:p w:rsidR="00EA67B9" w:rsidRDefault="00EA67B9">
      <w:pPr>
        <w:tabs>
          <w:tab w:val="left" w:pos="1422"/>
          <w:tab w:val="left" w:pos="4231"/>
        </w:tabs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</w:t>
      </w:r>
    </w:p>
    <w:p w:rsidR="00EA67B9" w:rsidRDefault="00EA67B9">
      <w:pPr>
        <w:tabs>
          <w:tab w:val="left" w:pos="1422"/>
          <w:tab w:val="left" w:pos="42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信管二班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蒋有为</w:t>
      </w:r>
      <w:r>
        <w:rPr>
          <w:rFonts w:ascii="宋体" w:hAnsi="宋体" w:cs="宋体"/>
          <w:sz w:val="28"/>
          <w:szCs w:val="28"/>
        </w:rPr>
        <w:t xml:space="preserve">         15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中西医实验班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耿鑫隆</w:t>
      </w:r>
    </w:p>
    <w:p w:rsidR="00EA67B9" w:rsidRDefault="00EA67B9">
      <w:pPr>
        <w:tabs>
          <w:tab w:val="left" w:pos="1422"/>
          <w:tab w:val="left" w:pos="42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Style w:val="font01"/>
          <w:rFonts w:hint="eastAsia"/>
          <w:sz w:val="28"/>
          <w:szCs w:val="28"/>
        </w:rPr>
        <w:t>级</w:t>
      </w:r>
      <w:r>
        <w:rPr>
          <w:rFonts w:ascii="宋体" w:hAnsi="宋体" w:cs="宋体" w:hint="eastAsia"/>
          <w:sz w:val="28"/>
          <w:szCs w:val="28"/>
        </w:rPr>
        <w:t>生物信息班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公维辛</w:t>
      </w:r>
    </w:p>
    <w:p w:rsidR="00EA67B9" w:rsidRDefault="00EA67B9">
      <w:pPr>
        <w:pStyle w:val="Style1"/>
        <w:ind w:firstLineChars="0" w:firstLine="0"/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影视爱好者协会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模仿秀比赛</w:t>
      </w:r>
    </w:p>
    <w:p w:rsidR="00EA67B9" w:rsidRDefault="00EA67B9">
      <w:pPr>
        <w:tabs>
          <w:tab w:val="left" w:pos="1362"/>
          <w:tab w:val="left" w:pos="424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级医管一班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王紫琼</w:t>
      </w:r>
    </w:p>
    <w:p w:rsidR="00EA67B9" w:rsidRDefault="00EA67B9">
      <w:pPr>
        <w:tabs>
          <w:tab w:val="left" w:pos="1362"/>
          <w:tab w:val="left" w:pos="424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级涉外护理二班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任雪丽</w:t>
      </w:r>
    </w:p>
    <w:p w:rsidR="00EA67B9" w:rsidRDefault="00EA67B9" w:rsidP="00187FD8">
      <w:pPr>
        <w:tabs>
          <w:tab w:val="left" w:pos="4241"/>
        </w:tabs>
        <w:ind w:left="31680" w:hangingChars="1499" w:firstLine="31680"/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hAnsi="宋体" w:cs="宋体"/>
          <w:sz w:val="28"/>
          <w:szCs w:val="28"/>
        </w:rPr>
        <w:t xml:space="preserve">   15</w:t>
      </w:r>
      <w:r>
        <w:rPr>
          <w:rFonts w:ascii="宋体" w:hAnsi="宋体" w:cs="宋体" w:hint="eastAsia"/>
          <w:sz w:val="28"/>
          <w:szCs w:val="28"/>
        </w:rPr>
        <w:t>级医管一班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孟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坤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大学生科技协会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“一站到底”比赛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一等奖：</w:t>
      </w:r>
      <w:r>
        <w:rPr>
          <w:rFonts w:ascii="宋体" w:cs="宋体"/>
          <w:kern w:val="0"/>
          <w:sz w:val="28"/>
          <w:szCs w:val="28"/>
        </w:rPr>
        <w:tab/>
      </w:r>
    </w:p>
    <w:p w:rsidR="00EA67B9" w:rsidRDefault="00EA67B9" w:rsidP="00187FD8">
      <w:pPr>
        <w:widowControl/>
        <w:tabs>
          <w:tab w:val="left" w:pos="1465"/>
          <w:tab w:val="left" w:pos="4324"/>
        </w:tabs>
        <w:ind w:left="31680" w:hangingChars="1500" w:firstLine="3168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级中药分析班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陈升富</w:t>
      </w:r>
      <w:r>
        <w:rPr>
          <w:rFonts w:ascii="宋体" w:hAnsi="宋体" w:cs="宋体"/>
          <w:kern w:val="0"/>
          <w:sz w:val="28"/>
          <w:szCs w:val="28"/>
        </w:rPr>
        <w:t xml:space="preserve">        15</w:t>
      </w:r>
      <w:r>
        <w:rPr>
          <w:rFonts w:ascii="宋体" w:hAnsi="宋体" w:cs="宋体" w:hint="eastAsia"/>
          <w:kern w:val="0"/>
          <w:sz w:val="28"/>
          <w:szCs w:val="28"/>
        </w:rPr>
        <w:t>级中药分析班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李苏伟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ascii="宋体" w:hAnsi="宋体" w:cs="宋体" w:hint="eastAsia"/>
          <w:kern w:val="0"/>
          <w:sz w:val="28"/>
          <w:szCs w:val="28"/>
        </w:rPr>
        <w:t>级临床中药班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武建华</w:t>
      </w:r>
      <w:r>
        <w:rPr>
          <w:rFonts w:ascii="宋体" w:hAnsi="宋体" w:cs="宋体"/>
          <w:kern w:val="0"/>
          <w:sz w:val="28"/>
          <w:szCs w:val="28"/>
        </w:rPr>
        <w:t xml:space="preserve">        16</w:t>
      </w:r>
      <w:r>
        <w:rPr>
          <w:rFonts w:ascii="宋体" w:hAnsi="宋体" w:cs="宋体" w:hint="eastAsia"/>
          <w:kern w:val="0"/>
          <w:sz w:val="28"/>
          <w:szCs w:val="28"/>
        </w:rPr>
        <w:t>级临床中药班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薛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辉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14</w:t>
      </w:r>
      <w:r>
        <w:rPr>
          <w:rFonts w:ascii="宋体" w:hAnsi="宋体" w:cs="宋体" w:hint="eastAsia"/>
          <w:kern w:val="0"/>
          <w:sz w:val="28"/>
          <w:szCs w:val="28"/>
        </w:rPr>
        <w:t>级中药一班</w:t>
      </w:r>
      <w:r>
        <w:rPr>
          <w:rFonts w:ascii="宋体" w:hAnsi="宋体" w:cs="宋体"/>
          <w:kern w:val="0"/>
          <w:sz w:val="28"/>
          <w:szCs w:val="28"/>
        </w:rPr>
        <w:t xml:space="preserve">    </w:t>
      </w:r>
      <w:r>
        <w:rPr>
          <w:rFonts w:ascii="宋体" w:hAnsi="宋体" w:cs="宋体" w:hint="eastAsia"/>
          <w:kern w:val="0"/>
          <w:sz w:val="28"/>
          <w:szCs w:val="28"/>
        </w:rPr>
        <w:t>杨越旺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二等奖：</w:t>
      </w:r>
      <w:r>
        <w:rPr>
          <w:rFonts w:ascii="宋体" w:cs="宋体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16</w:t>
      </w:r>
      <w:r>
        <w:rPr>
          <w:rFonts w:ascii="宋体" w:hAnsi="宋体" w:cs="宋体" w:hint="eastAsia"/>
          <w:kern w:val="0"/>
          <w:sz w:val="28"/>
          <w:szCs w:val="28"/>
        </w:rPr>
        <w:t>针推二班</w:t>
      </w:r>
      <w:r>
        <w:rPr>
          <w:rFonts w:ascii="宋体" w:hAnsi="宋体" w:cs="宋体"/>
          <w:kern w:val="0"/>
          <w:sz w:val="28"/>
          <w:szCs w:val="28"/>
        </w:rPr>
        <w:t xml:space="preserve">      </w:t>
      </w:r>
      <w:r>
        <w:rPr>
          <w:rFonts w:ascii="宋体" w:hAnsi="宋体" w:cs="宋体" w:hint="eastAsia"/>
          <w:kern w:val="0"/>
          <w:sz w:val="28"/>
          <w:szCs w:val="28"/>
        </w:rPr>
        <w:t>邹彩辉</w:t>
      </w:r>
      <w:r>
        <w:rPr>
          <w:rFonts w:ascii="宋体" w:hAnsi="宋体" w:cs="宋体"/>
          <w:kern w:val="0"/>
          <w:sz w:val="28"/>
          <w:szCs w:val="28"/>
        </w:rPr>
        <w:t xml:space="preserve">        16</w:t>
      </w:r>
      <w:r>
        <w:rPr>
          <w:rFonts w:ascii="宋体" w:hAnsi="宋体" w:cs="宋体" w:hint="eastAsia"/>
          <w:kern w:val="0"/>
          <w:sz w:val="28"/>
          <w:szCs w:val="28"/>
        </w:rPr>
        <w:t>针推二班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陈容容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16</w:t>
      </w:r>
      <w:r>
        <w:rPr>
          <w:rFonts w:ascii="宋体" w:hAnsi="宋体" w:cs="宋体" w:hint="eastAsia"/>
          <w:kern w:val="0"/>
          <w:sz w:val="28"/>
          <w:szCs w:val="28"/>
        </w:rPr>
        <w:t>针推二班</w:t>
      </w:r>
      <w:r>
        <w:rPr>
          <w:rFonts w:ascii="宋体" w:hAnsi="宋体" w:cs="宋体"/>
          <w:kern w:val="0"/>
          <w:sz w:val="28"/>
          <w:szCs w:val="28"/>
        </w:rPr>
        <w:t xml:space="preserve">      </w:t>
      </w:r>
      <w:r>
        <w:rPr>
          <w:rFonts w:ascii="宋体" w:hAnsi="宋体" w:cs="宋体" w:hint="eastAsia"/>
          <w:kern w:val="0"/>
          <w:sz w:val="28"/>
          <w:szCs w:val="28"/>
        </w:rPr>
        <w:t>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艳</w:t>
      </w:r>
      <w:r>
        <w:rPr>
          <w:rFonts w:ascii="宋体" w:hAnsi="宋体" w:cs="宋体"/>
          <w:kern w:val="0"/>
          <w:sz w:val="28"/>
          <w:szCs w:val="28"/>
        </w:rPr>
        <w:t xml:space="preserve">        16</w:t>
      </w:r>
      <w:r>
        <w:rPr>
          <w:rFonts w:ascii="宋体" w:hAnsi="宋体" w:cs="宋体" w:hint="eastAsia"/>
          <w:kern w:val="0"/>
          <w:sz w:val="28"/>
          <w:szCs w:val="28"/>
        </w:rPr>
        <w:t>针推二班</w:t>
      </w:r>
      <w:r>
        <w:rPr>
          <w:rFonts w:ascii="宋体" w:cs="宋体"/>
          <w:kern w:val="0"/>
          <w:sz w:val="28"/>
          <w:szCs w:val="28"/>
        </w:rPr>
        <w:tab/>
      </w:r>
      <w:r>
        <w:rPr>
          <w:rFonts w:ascii="宋体" w:hAnsi="宋体" w:cs="宋体"/>
          <w:kern w:val="0"/>
          <w:sz w:val="28"/>
          <w:szCs w:val="28"/>
        </w:rPr>
        <w:t xml:space="preserve">     </w:t>
      </w:r>
      <w:r>
        <w:rPr>
          <w:rFonts w:ascii="宋体" w:hAnsi="宋体" w:cs="宋体" w:hint="eastAsia"/>
          <w:kern w:val="0"/>
          <w:sz w:val="28"/>
          <w:szCs w:val="28"/>
        </w:rPr>
        <w:t>王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雷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16</w:t>
      </w:r>
      <w:r>
        <w:rPr>
          <w:rFonts w:ascii="宋体" w:hAnsi="宋体" w:cs="宋体" w:hint="eastAsia"/>
          <w:kern w:val="0"/>
          <w:sz w:val="28"/>
          <w:szCs w:val="28"/>
        </w:rPr>
        <w:t>针推二班</w:t>
      </w:r>
      <w:r>
        <w:rPr>
          <w:rFonts w:ascii="宋体" w:hAnsi="宋体" w:cs="宋体"/>
          <w:kern w:val="0"/>
          <w:sz w:val="28"/>
          <w:szCs w:val="28"/>
        </w:rPr>
        <w:t xml:space="preserve">      </w:t>
      </w:r>
      <w:r>
        <w:rPr>
          <w:rFonts w:ascii="宋体" w:hAnsi="宋体" w:cs="宋体" w:hint="eastAsia"/>
          <w:kern w:val="0"/>
          <w:sz w:val="28"/>
          <w:szCs w:val="28"/>
        </w:rPr>
        <w:t>李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振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三等奖：</w:t>
      </w:r>
      <w:r>
        <w:rPr>
          <w:rFonts w:ascii="宋体" w:cs="宋体"/>
          <w:kern w:val="0"/>
          <w:sz w:val="28"/>
          <w:szCs w:val="28"/>
        </w:rPr>
        <w:tab/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16</w:t>
      </w:r>
      <w:r>
        <w:rPr>
          <w:rFonts w:ascii="宋体" w:hAnsi="宋体" w:cs="宋体" w:hint="eastAsia"/>
          <w:kern w:val="0"/>
          <w:sz w:val="28"/>
          <w:szCs w:val="28"/>
        </w:rPr>
        <w:t>级中西医二班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李叔阳</w:t>
      </w:r>
      <w:r>
        <w:rPr>
          <w:rFonts w:ascii="宋体" w:hAnsi="宋体" w:cs="宋体"/>
          <w:kern w:val="0"/>
          <w:sz w:val="28"/>
          <w:szCs w:val="28"/>
        </w:rPr>
        <w:t xml:space="preserve">        16</w:t>
      </w:r>
      <w:r>
        <w:rPr>
          <w:rFonts w:ascii="宋体" w:hAnsi="宋体" w:cs="宋体" w:hint="eastAsia"/>
          <w:kern w:val="0"/>
          <w:sz w:val="28"/>
          <w:szCs w:val="28"/>
        </w:rPr>
        <w:t>级中西医二班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张宏亮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16</w:t>
      </w:r>
      <w:r>
        <w:rPr>
          <w:rFonts w:ascii="宋体" w:hAnsi="宋体" w:cs="宋体" w:hint="eastAsia"/>
          <w:kern w:val="0"/>
          <w:sz w:val="28"/>
          <w:szCs w:val="28"/>
        </w:rPr>
        <w:t>级中西医二班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王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瑞</w:t>
      </w:r>
      <w:r>
        <w:rPr>
          <w:rFonts w:ascii="宋体" w:hAnsi="宋体" w:cs="宋体"/>
          <w:kern w:val="0"/>
          <w:sz w:val="28"/>
          <w:szCs w:val="28"/>
        </w:rPr>
        <w:t xml:space="preserve">        16</w:t>
      </w:r>
      <w:r>
        <w:rPr>
          <w:rFonts w:ascii="宋体" w:hAnsi="宋体" w:cs="宋体" w:hint="eastAsia"/>
          <w:kern w:val="0"/>
          <w:sz w:val="28"/>
          <w:szCs w:val="28"/>
        </w:rPr>
        <w:t>级中西医二班</w:t>
      </w:r>
      <w:r>
        <w:rPr>
          <w:rFonts w:ascii="宋体" w:hAnsi="宋体" w:cs="宋体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苏子繁</w:t>
      </w:r>
    </w:p>
    <w:p w:rsidR="00EA67B9" w:rsidRDefault="00EA67B9">
      <w:pPr>
        <w:widowControl/>
        <w:tabs>
          <w:tab w:val="left" w:pos="1465"/>
          <w:tab w:val="left" w:pos="4324"/>
        </w:tabs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16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级中西医二班</w:t>
      </w:r>
      <w:r>
        <w:rPr>
          <w:rFonts w:ascii="宋体" w:hAnsi="宋体" w:cs="宋体"/>
          <w:color w:val="00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樊一凡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日韩语协会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声优大赛</w:t>
      </w:r>
    </w:p>
    <w:p w:rsidR="00EA67B9" w:rsidRDefault="00EA67B9">
      <w:pPr>
        <w:tabs>
          <w:tab w:val="left" w:pos="144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赵景俞</w:t>
      </w:r>
    </w:p>
    <w:p w:rsidR="00EA67B9" w:rsidRDefault="00EA67B9">
      <w:pPr>
        <w:tabs>
          <w:tab w:val="left" w:pos="144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4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级中药实验班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罗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丹</w:t>
      </w:r>
      <w:r>
        <w:rPr>
          <w:rFonts w:ascii="宋体" w:hAnsi="宋体" w:cs="宋体"/>
          <w:sz w:val="28"/>
          <w:szCs w:val="28"/>
        </w:rPr>
        <w:t xml:space="preserve">         15</w:t>
      </w:r>
      <w:r>
        <w:rPr>
          <w:rFonts w:ascii="宋体" w:hAnsi="宋体" w:cs="宋体" w:hint="eastAsia"/>
          <w:sz w:val="28"/>
          <w:szCs w:val="28"/>
        </w:rPr>
        <w:t>级市场营销二班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岳文静</w:t>
      </w:r>
    </w:p>
    <w:p w:rsidR="00EA67B9" w:rsidRDefault="00EA67B9">
      <w:pPr>
        <w:tabs>
          <w:tab w:val="left" w:pos="144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4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级康复治疗二班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俞楚茜</w:t>
      </w:r>
      <w:r>
        <w:rPr>
          <w:rFonts w:ascii="宋体" w:hAnsi="宋体" w:cs="宋体"/>
          <w:sz w:val="28"/>
          <w:szCs w:val="28"/>
        </w:rPr>
        <w:t xml:space="preserve">       16</w:t>
      </w:r>
      <w:r>
        <w:rPr>
          <w:rFonts w:ascii="宋体" w:hAnsi="宋体" w:cs="宋体" w:hint="eastAsia"/>
          <w:sz w:val="28"/>
          <w:szCs w:val="28"/>
        </w:rPr>
        <w:t>级针推实验班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张宇鑫</w:t>
      </w:r>
    </w:p>
    <w:p w:rsidR="00EA67B9" w:rsidRDefault="00EA67B9">
      <w:pPr>
        <w:tabs>
          <w:tab w:val="left" w:pos="1445"/>
          <w:tab w:val="left" w:pos="4355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级中医实验班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王钱雨</w:t>
      </w:r>
    </w:p>
    <w:p w:rsidR="00EA67B9" w:rsidRDefault="00EA67B9">
      <w:pPr>
        <w:jc w:val="left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红楼爱好者协会</w:t>
      </w:r>
      <w:r>
        <w:rPr>
          <w:rFonts w:ascii="宋体" w:hAnsi="宋体" w:cs="宋体"/>
          <w:b/>
          <w:bCs/>
          <w:sz w:val="32"/>
          <w:szCs w:val="32"/>
        </w:rPr>
        <w:t>:</w:t>
      </w:r>
      <w:r>
        <w:rPr>
          <w:rFonts w:ascii="宋体" w:hAnsi="宋体" w:cs="宋体" w:hint="eastAsia"/>
          <w:b/>
          <w:bCs/>
          <w:sz w:val="32"/>
          <w:szCs w:val="32"/>
        </w:rPr>
        <w:t>诗词大会比赛</w:t>
      </w:r>
    </w:p>
    <w:p w:rsidR="00EA67B9" w:rsidRDefault="00EA67B9">
      <w:pPr>
        <w:tabs>
          <w:tab w:val="left" w:pos="1421"/>
          <w:tab w:val="left" w:pos="43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一等奖：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李小双</w:t>
      </w:r>
    </w:p>
    <w:p w:rsidR="00EA67B9" w:rsidRDefault="00EA67B9">
      <w:pPr>
        <w:tabs>
          <w:tab w:val="left" w:pos="1421"/>
          <w:tab w:val="left" w:pos="43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21"/>
          <w:tab w:val="left" w:pos="43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级生物制药班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王子超</w:t>
      </w:r>
      <w:r>
        <w:rPr>
          <w:rFonts w:ascii="宋体" w:hAnsi="宋体" w:cs="宋体"/>
          <w:sz w:val="28"/>
          <w:szCs w:val="28"/>
        </w:rPr>
        <w:t xml:space="preserve">        16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 w:hint="eastAsia"/>
          <w:sz w:val="28"/>
          <w:szCs w:val="28"/>
        </w:rPr>
        <w:t>蔡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猛</w:t>
      </w:r>
    </w:p>
    <w:p w:rsidR="00EA67B9" w:rsidRDefault="00EA67B9">
      <w:pPr>
        <w:tabs>
          <w:tab w:val="left" w:pos="1421"/>
          <w:tab w:val="left" w:pos="43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三等奖：</w:t>
      </w:r>
      <w:r>
        <w:rPr>
          <w:rFonts w:ascii="宋体" w:cs="宋体"/>
          <w:sz w:val="28"/>
          <w:szCs w:val="28"/>
        </w:rPr>
        <w:tab/>
      </w:r>
    </w:p>
    <w:p w:rsidR="00EA67B9" w:rsidRDefault="00EA67B9">
      <w:pPr>
        <w:tabs>
          <w:tab w:val="left" w:pos="1421"/>
          <w:tab w:val="left" w:pos="43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级护理二班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张文杰</w:t>
      </w:r>
      <w:r>
        <w:rPr>
          <w:rFonts w:ascii="宋体" w:hAnsi="宋体" w:cs="宋体"/>
          <w:sz w:val="28"/>
          <w:szCs w:val="28"/>
        </w:rPr>
        <w:t xml:space="preserve">         16</w:t>
      </w:r>
      <w:r>
        <w:rPr>
          <w:rFonts w:ascii="宋体" w:hAnsi="宋体" w:cs="宋体" w:hint="eastAsia"/>
          <w:sz w:val="28"/>
          <w:szCs w:val="28"/>
        </w:rPr>
        <w:t>级中医三班</w:t>
      </w:r>
      <w:r>
        <w:rPr>
          <w:rFonts w:ascii="宋体" w:cs="宋体"/>
          <w:sz w:val="28"/>
          <w:szCs w:val="28"/>
        </w:rPr>
        <w:tab/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冯春甜</w:t>
      </w:r>
    </w:p>
    <w:p w:rsidR="00EA67B9" w:rsidRDefault="00EA67B9">
      <w:pPr>
        <w:tabs>
          <w:tab w:val="left" w:pos="1421"/>
          <w:tab w:val="left" w:pos="4331"/>
        </w:tabs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级中西医三班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刘博闻</w:t>
      </w:r>
    </w:p>
    <w:p w:rsidR="00EA67B9" w:rsidRDefault="00EA67B9">
      <w:pPr>
        <w:rPr>
          <w:rFonts w:ascii="宋体" w:cs="宋体"/>
          <w:b/>
          <w:color w:val="000000"/>
          <w:kern w:val="0"/>
          <w:sz w:val="32"/>
          <w:szCs w:val="32"/>
          <w:shd w:val="clear" w:color="auto" w:fill="FFFFFF"/>
          <w:lang/>
        </w:rPr>
      </w:pPr>
    </w:p>
    <w:p w:rsidR="00EA67B9" w:rsidRDefault="00EA67B9"/>
    <w:sectPr w:rsidR="00EA67B9" w:rsidSect="007B5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Qwmm4mHT97T5OfFacv55miIXw0c=" w:salt="dc+eXvZnN9tq8ZTLG25cF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E8E5206"/>
    <w:rsid w:val="00187FD8"/>
    <w:rsid w:val="006312A4"/>
    <w:rsid w:val="006C4797"/>
    <w:rsid w:val="007B545A"/>
    <w:rsid w:val="009D3AAC"/>
    <w:rsid w:val="00C73D52"/>
    <w:rsid w:val="00EA67B9"/>
    <w:rsid w:val="038E2BF5"/>
    <w:rsid w:val="051E39C7"/>
    <w:rsid w:val="06453059"/>
    <w:rsid w:val="0723320B"/>
    <w:rsid w:val="0A186E3C"/>
    <w:rsid w:val="0C045A05"/>
    <w:rsid w:val="0E333732"/>
    <w:rsid w:val="0E6C7908"/>
    <w:rsid w:val="110D2DA7"/>
    <w:rsid w:val="11D813DD"/>
    <w:rsid w:val="12F31836"/>
    <w:rsid w:val="131D168F"/>
    <w:rsid w:val="13724E98"/>
    <w:rsid w:val="15C90F85"/>
    <w:rsid w:val="16232714"/>
    <w:rsid w:val="16AB3276"/>
    <w:rsid w:val="18481E54"/>
    <w:rsid w:val="199F1284"/>
    <w:rsid w:val="1AB3229C"/>
    <w:rsid w:val="1B044DCD"/>
    <w:rsid w:val="1B2312F7"/>
    <w:rsid w:val="1CE56A55"/>
    <w:rsid w:val="1D045D54"/>
    <w:rsid w:val="1E8E5206"/>
    <w:rsid w:val="229C531C"/>
    <w:rsid w:val="23CE6099"/>
    <w:rsid w:val="257464A0"/>
    <w:rsid w:val="27087C93"/>
    <w:rsid w:val="272860B5"/>
    <w:rsid w:val="289B1071"/>
    <w:rsid w:val="2B43083E"/>
    <w:rsid w:val="2BC84991"/>
    <w:rsid w:val="2DE20D4D"/>
    <w:rsid w:val="2E5D06A7"/>
    <w:rsid w:val="338220B3"/>
    <w:rsid w:val="35FB6381"/>
    <w:rsid w:val="39682570"/>
    <w:rsid w:val="3AC92823"/>
    <w:rsid w:val="3CE24223"/>
    <w:rsid w:val="3EB131EA"/>
    <w:rsid w:val="40221A54"/>
    <w:rsid w:val="40E53BB7"/>
    <w:rsid w:val="41325963"/>
    <w:rsid w:val="43DB075F"/>
    <w:rsid w:val="45133072"/>
    <w:rsid w:val="45515404"/>
    <w:rsid w:val="455A5A96"/>
    <w:rsid w:val="46EC129D"/>
    <w:rsid w:val="47860A58"/>
    <w:rsid w:val="481F1B18"/>
    <w:rsid w:val="49272A07"/>
    <w:rsid w:val="492F7023"/>
    <w:rsid w:val="4AFD2653"/>
    <w:rsid w:val="4B08503C"/>
    <w:rsid w:val="4CD45BEA"/>
    <w:rsid w:val="4D880B06"/>
    <w:rsid w:val="4E8952F2"/>
    <w:rsid w:val="4EB81707"/>
    <w:rsid w:val="4F8827E8"/>
    <w:rsid w:val="50E1698A"/>
    <w:rsid w:val="5276673D"/>
    <w:rsid w:val="53ED049E"/>
    <w:rsid w:val="56871A66"/>
    <w:rsid w:val="56C72249"/>
    <w:rsid w:val="57802020"/>
    <w:rsid w:val="582A3F02"/>
    <w:rsid w:val="59041675"/>
    <w:rsid w:val="591A0E4D"/>
    <w:rsid w:val="597F4131"/>
    <w:rsid w:val="59E46F6F"/>
    <w:rsid w:val="5CAF27E8"/>
    <w:rsid w:val="5E2B03D9"/>
    <w:rsid w:val="5E3E3132"/>
    <w:rsid w:val="5EA00554"/>
    <w:rsid w:val="5FF641C6"/>
    <w:rsid w:val="60487A08"/>
    <w:rsid w:val="62E72511"/>
    <w:rsid w:val="636A695A"/>
    <w:rsid w:val="63B02D1F"/>
    <w:rsid w:val="646301DD"/>
    <w:rsid w:val="646B7350"/>
    <w:rsid w:val="64B06E96"/>
    <w:rsid w:val="65AF0C1D"/>
    <w:rsid w:val="65FD4252"/>
    <w:rsid w:val="660123D8"/>
    <w:rsid w:val="66A77071"/>
    <w:rsid w:val="67952861"/>
    <w:rsid w:val="681E491D"/>
    <w:rsid w:val="68303FE4"/>
    <w:rsid w:val="6AE632CF"/>
    <w:rsid w:val="6B417471"/>
    <w:rsid w:val="6C0048AE"/>
    <w:rsid w:val="6C965370"/>
    <w:rsid w:val="6D80360D"/>
    <w:rsid w:val="70AB3EC5"/>
    <w:rsid w:val="71D43000"/>
    <w:rsid w:val="72B20131"/>
    <w:rsid w:val="753A1EA2"/>
    <w:rsid w:val="75FC7A0B"/>
    <w:rsid w:val="779C0AC5"/>
    <w:rsid w:val="783170E7"/>
    <w:rsid w:val="790C1A5A"/>
    <w:rsid w:val="7971663D"/>
    <w:rsid w:val="7AFC6B6C"/>
    <w:rsid w:val="7BDA64F5"/>
    <w:rsid w:val="7D4C5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45A"/>
    <w:pPr>
      <w:widowControl w:val="0"/>
      <w:jc w:val="both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545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6F10"/>
    <w:rPr>
      <w:rFonts w:ascii="Calibri" w:hAnsi="Calibri"/>
      <w:b/>
      <w:bCs/>
      <w:kern w:val="44"/>
      <w:sz w:val="44"/>
      <w:szCs w:val="44"/>
    </w:rPr>
  </w:style>
  <w:style w:type="table" w:styleId="TableGrid">
    <w:name w:val="Table Grid"/>
    <w:basedOn w:val="TableNormal"/>
    <w:uiPriority w:val="99"/>
    <w:rsid w:val="007B545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basedOn w:val="DefaultParagraphFont"/>
    <w:uiPriority w:val="99"/>
    <w:rsid w:val="007B545A"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31">
    <w:name w:val="font31"/>
    <w:basedOn w:val="DefaultParagraphFont"/>
    <w:uiPriority w:val="99"/>
    <w:rsid w:val="007B545A"/>
    <w:rPr>
      <w:rFonts w:ascii="等线" w:eastAsia="等线" w:hAnsi="等线" w:cs="等线"/>
      <w:color w:val="000000"/>
      <w:sz w:val="22"/>
      <w:szCs w:val="22"/>
      <w:u w:val="none"/>
    </w:rPr>
  </w:style>
  <w:style w:type="character" w:customStyle="1" w:styleId="font11">
    <w:name w:val="font11"/>
    <w:basedOn w:val="DefaultParagraphFont"/>
    <w:uiPriority w:val="99"/>
    <w:rsid w:val="007B545A"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21">
    <w:name w:val="font21"/>
    <w:basedOn w:val="DefaultParagraphFont"/>
    <w:uiPriority w:val="99"/>
    <w:rsid w:val="007B545A"/>
    <w:rPr>
      <w:rFonts w:ascii="宋体" w:eastAsia="宋体" w:hAnsi="宋体" w:cs="宋体"/>
      <w:color w:val="000000"/>
      <w:sz w:val="22"/>
      <w:szCs w:val="22"/>
      <w:u w:val="none"/>
    </w:rPr>
  </w:style>
  <w:style w:type="paragraph" w:customStyle="1" w:styleId="Style1">
    <w:name w:val="_Style 1"/>
    <w:basedOn w:val="Normal"/>
    <w:uiPriority w:val="99"/>
    <w:rsid w:val="007B54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3197</Words>
  <Characters>18226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yangm</dc:creator>
  <cp:keywords/>
  <dc:description/>
  <cp:lastModifiedBy>X</cp:lastModifiedBy>
  <cp:revision>2</cp:revision>
  <cp:lastPrinted>2017-09-18T04:00:00Z</cp:lastPrinted>
  <dcterms:created xsi:type="dcterms:W3CDTF">2017-06-12T02:48:00Z</dcterms:created>
  <dcterms:modified xsi:type="dcterms:W3CDTF">2017-09-22T11:03:00Z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