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437" w:tblpY="3967"/>
        <w:tblOverlap w:val="never"/>
        <w:tblW w:w="85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69"/>
        <w:gridCol w:w="1541"/>
        <w:gridCol w:w="2809"/>
        <w:gridCol w:w="2801"/>
      </w:tblGrid>
      <w:tr w:rsidR="009F0E8D" w:rsidRPr="003B7532">
        <w:trPr>
          <w:trHeight w:hRule="exact" w:val="476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奖</w:t>
            </w:r>
            <w:r w:rsidRPr="003B7532">
              <w:rPr>
                <w:sz w:val="32"/>
                <w:szCs w:val="32"/>
              </w:rPr>
              <w:t xml:space="preserve">  </w:t>
            </w:r>
            <w:r w:rsidRPr="003B7532">
              <w:rPr>
                <w:rFonts w:hint="eastAsia"/>
                <w:sz w:val="32"/>
                <w:szCs w:val="32"/>
              </w:rPr>
              <w:t>项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姓</w:t>
            </w:r>
            <w:r w:rsidRPr="003B7532">
              <w:rPr>
                <w:sz w:val="32"/>
                <w:szCs w:val="32"/>
              </w:rPr>
              <w:t xml:space="preserve">  </w:t>
            </w:r>
            <w:r w:rsidRPr="003B7532">
              <w:rPr>
                <w:rFonts w:hint="eastAsia"/>
                <w:sz w:val="32"/>
                <w:szCs w:val="32"/>
              </w:rPr>
              <w:t>名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班</w:t>
            </w:r>
            <w:r w:rsidRPr="003B7532">
              <w:rPr>
                <w:sz w:val="32"/>
                <w:szCs w:val="32"/>
              </w:rPr>
              <w:t xml:space="preserve">    </w:t>
            </w:r>
            <w:r w:rsidRPr="003B7532">
              <w:rPr>
                <w:rFonts w:hint="eastAsia"/>
                <w:sz w:val="32"/>
                <w:szCs w:val="32"/>
              </w:rPr>
              <w:t>级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加分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一等奖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宋玉晔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14</w:t>
            </w:r>
            <w:r w:rsidRPr="003B7532">
              <w:rPr>
                <w:rFonts w:hint="eastAsia"/>
                <w:sz w:val="32"/>
                <w:szCs w:val="32"/>
              </w:rPr>
              <w:t>级食品科学与工程班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2.5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二等奖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张金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14</w:t>
            </w:r>
            <w:r w:rsidRPr="003B7532">
              <w:rPr>
                <w:rFonts w:hint="eastAsia"/>
                <w:sz w:val="32"/>
                <w:szCs w:val="32"/>
              </w:rPr>
              <w:t>级涉外护理班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2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曹珂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14</w:t>
            </w:r>
            <w:r w:rsidRPr="003B7532">
              <w:rPr>
                <w:rFonts w:hint="eastAsia"/>
                <w:sz w:val="32"/>
                <w:szCs w:val="32"/>
              </w:rPr>
              <w:t>级中西医班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2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三等奖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常钰甜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13</w:t>
            </w:r>
            <w:r w:rsidRPr="003B7532">
              <w:rPr>
                <w:rFonts w:hint="eastAsia"/>
                <w:sz w:val="32"/>
                <w:szCs w:val="32"/>
              </w:rPr>
              <w:t>级中西医班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1.5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祝金豪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14</w:t>
            </w:r>
            <w:r w:rsidRPr="003B7532">
              <w:rPr>
                <w:rFonts w:hint="eastAsia"/>
                <w:sz w:val="32"/>
                <w:szCs w:val="32"/>
              </w:rPr>
              <w:t>级临床中药班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1.5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陈欣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15</w:t>
            </w:r>
            <w:r w:rsidRPr="003B7532">
              <w:rPr>
                <w:rFonts w:hint="eastAsia"/>
                <w:sz w:val="32"/>
                <w:szCs w:val="32"/>
              </w:rPr>
              <w:t>级针灸推拿班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1.5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优秀奖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史天舒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15</w:t>
            </w:r>
            <w:r w:rsidRPr="003B7532">
              <w:rPr>
                <w:rFonts w:hint="eastAsia"/>
                <w:sz w:val="32"/>
                <w:szCs w:val="32"/>
              </w:rPr>
              <w:t>级应用心理班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张茜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14</w:t>
            </w:r>
            <w:r w:rsidRPr="003B7532">
              <w:rPr>
                <w:rFonts w:hint="eastAsia"/>
                <w:sz w:val="32"/>
                <w:szCs w:val="32"/>
              </w:rPr>
              <w:t>级生物技术班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薛婧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14</w:t>
            </w:r>
            <w:r w:rsidRPr="003B7532">
              <w:rPr>
                <w:rFonts w:hint="eastAsia"/>
                <w:sz w:val="32"/>
                <w:szCs w:val="32"/>
              </w:rPr>
              <w:t>级中西医实验班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邹诗琪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14</w:t>
            </w:r>
            <w:r w:rsidRPr="003B7532">
              <w:rPr>
                <w:rFonts w:hint="eastAsia"/>
                <w:sz w:val="32"/>
                <w:szCs w:val="32"/>
              </w:rPr>
              <w:t>级中医学班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肖莹楠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14</w:t>
            </w:r>
            <w:r w:rsidRPr="003B7532">
              <w:rPr>
                <w:rFonts w:hint="eastAsia"/>
                <w:sz w:val="32"/>
                <w:szCs w:val="32"/>
              </w:rPr>
              <w:t>级中医班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李尚阳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15</w:t>
            </w:r>
            <w:r w:rsidRPr="003B7532">
              <w:rPr>
                <w:rFonts w:hint="eastAsia"/>
                <w:sz w:val="32"/>
                <w:szCs w:val="32"/>
              </w:rPr>
              <w:t>级医药管理班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</w:t>
            </w:r>
          </w:p>
        </w:tc>
      </w:tr>
      <w:tr w:rsidR="009F0E8D" w:rsidRPr="003B7532">
        <w:trPr>
          <w:trHeight w:hRule="exact" w:val="476"/>
        </w:trPr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王玲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15</w:t>
            </w:r>
            <w:r w:rsidRPr="003B7532">
              <w:rPr>
                <w:rFonts w:hint="eastAsia"/>
                <w:sz w:val="32"/>
                <w:szCs w:val="32"/>
              </w:rPr>
              <w:t>级护理班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</w:t>
            </w:r>
          </w:p>
        </w:tc>
      </w:tr>
      <w:tr w:rsidR="009F0E8D" w:rsidRPr="003B7532">
        <w:trPr>
          <w:trHeight w:hRule="exact" w:val="517"/>
        </w:trPr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rFonts w:hint="eastAsia"/>
                <w:sz w:val="32"/>
                <w:szCs w:val="32"/>
              </w:rPr>
              <w:t>陈育路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15</w:t>
            </w:r>
            <w:r w:rsidRPr="003B7532">
              <w:rPr>
                <w:rFonts w:hint="eastAsia"/>
                <w:sz w:val="32"/>
                <w:szCs w:val="32"/>
              </w:rPr>
              <w:t>级康复班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E8D" w:rsidRPr="003B7532" w:rsidRDefault="009F0E8D">
            <w:pPr>
              <w:jc w:val="center"/>
              <w:rPr>
                <w:sz w:val="32"/>
                <w:szCs w:val="32"/>
              </w:rPr>
            </w:pPr>
            <w:r w:rsidRPr="003B7532">
              <w:rPr>
                <w:sz w:val="32"/>
                <w:szCs w:val="32"/>
              </w:rPr>
              <w:t>1</w:t>
            </w:r>
          </w:p>
        </w:tc>
      </w:tr>
    </w:tbl>
    <w:p w:rsidR="009F0E8D" w:rsidRDefault="009F0E8D">
      <w:pPr>
        <w:pStyle w:val="Heading1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第三届悦读中医“中医好感悟”</w:t>
      </w:r>
    </w:p>
    <w:p w:rsidR="009F0E8D" w:rsidRDefault="009F0E8D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</w:t>
      </w:r>
      <w:r>
        <w:rPr>
          <w:rFonts w:hint="eastAsia"/>
          <w:b/>
          <w:sz w:val="52"/>
          <w:szCs w:val="52"/>
        </w:rPr>
        <w:t>校园评选结果公示</w:t>
      </w:r>
      <w:r>
        <w:rPr>
          <w:b/>
          <w:sz w:val="52"/>
          <w:szCs w:val="52"/>
        </w:rPr>
        <w:t xml:space="preserve">                            </w:t>
      </w:r>
    </w:p>
    <w:p w:rsidR="009F0E8D" w:rsidRDefault="009F0E8D"/>
    <w:p w:rsidR="009F0E8D" w:rsidRDefault="009F0E8D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注：</w:t>
      </w:r>
    </w:p>
    <w:p w:rsidR="009F0E8D" w:rsidRDefault="009F0E8D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依据《大学生活小秘书》（</w:t>
      </w:r>
      <w:r>
        <w:rPr>
          <w:bCs/>
          <w:sz w:val="28"/>
          <w:szCs w:val="28"/>
        </w:rPr>
        <w:t>4</w:t>
      </w:r>
      <w:r>
        <w:rPr>
          <w:rFonts w:hint="eastAsia"/>
          <w:bCs/>
          <w:sz w:val="28"/>
          <w:szCs w:val="28"/>
        </w:rPr>
        <w:t>版）上述同学均可在文化素质</w:t>
      </w:r>
      <w:r>
        <w:rPr>
          <w:bCs/>
          <w:sz w:val="28"/>
          <w:szCs w:val="28"/>
        </w:rPr>
        <w:t>--</w:t>
      </w:r>
      <w:r>
        <w:rPr>
          <w:rFonts w:hint="eastAsia"/>
          <w:bCs/>
          <w:sz w:val="28"/>
          <w:szCs w:val="28"/>
        </w:rPr>
        <w:t>艺术修养，国学修养</w:t>
      </w:r>
      <w:r>
        <w:rPr>
          <w:bCs/>
          <w:sz w:val="28"/>
          <w:szCs w:val="28"/>
        </w:rPr>
        <w:t>--</w:t>
      </w:r>
      <w:r>
        <w:rPr>
          <w:rFonts w:hint="eastAsia"/>
          <w:bCs/>
          <w:sz w:val="28"/>
          <w:szCs w:val="28"/>
        </w:rPr>
        <w:t>校级征文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比赛这一项加分，具体加分情况如上表。</w:t>
      </w:r>
    </w:p>
    <w:p w:rsidR="009F0E8D" w:rsidRDefault="009F0E8D"/>
    <w:p w:rsidR="009F0E8D" w:rsidRDefault="009F0E8D">
      <w:pPr>
        <w:rPr>
          <w:sz w:val="28"/>
          <w:szCs w:val="28"/>
        </w:rPr>
      </w:pPr>
      <w:r>
        <w:t xml:space="preserve">                                            </w:t>
      </w:r>
      <w:r>
        <w:rPr>
          <w:sz w:val="15"/>
          <w:szCs w:val="15"/>
        </w:rPr>
        <w:t xml:space="preserve"> </w:t>
      </w:r>
      <w:r>
        <w:rPr>
          <w:sz w:val="28"/>
          <w:szCs w:val="28"/>
        </w:rPr>
        <w:t xml:space="preserve"> </w:t>
      </w:r>
    </w:p>
    <w:p w:rsidR="009F0E8D" w:rsidRDefault="009F0E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rFonts w:hint="eastAsia"/>
          <w:sz w:val="28"/>
          <w:szCs w:val="28"/>
        </w:rPr>
        <w:t>山西中医学院学生处</w:t>
      </w:r>
    </w:p>
    <w:p w:rsidR="009F0E8D" w:rsidRDefault="009F0E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2016.9.18</w:t>
      </w:r>
    </w:p>
    <w:sectPr w:rsidR="009F0E8D" w:rsidSect="00ED6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dHUooy+PWisZZ1HTnF9ToTFrUV4=" w:salt="ZWxV+qHKBtty1MUllvPXi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331F19"/>
    <w:rsid w:val="003B7532"/>
    <w:rsid w:val="008D3D30"/>
    <w:rsid w:val="009F0E8D"/>
    <w:rsid w:val="00A95D0B"/>
    <w:rsid w:val="00ED65DD"/>
    <w:rsid w:val="27604920"/>
    <w:rsid w:val="2E5F792D"/>
    <w:rsid w:val="53A1693A"/>
    <w:rsid w:val="60184F2A"/>
    <w:rsid w:val="63331F19"/>
    <w:rsid w:val="651D2AE9"/>
    <w:rsid w:val="65F7024E"/>
    <w:rsid w:val="73757891"/>
    <w:rsid w:val="7BB92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5DD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65DD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7424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79</Words>
  <Characters>453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2</cp:revision>
  <dcterms:created xsi:type="dcterms:W3CDTF">2016-09-18T03:05:00Z</dcterms:created>
  <dcterms:modified xsi:type="dcterms:W3CDTF">2016-10-10T04:57:00Z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