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9"/>
        <w:gridCol w:w="1033"/>
        <w:gridCol w:w="1033"/>
        <w:gridCol w:w="2571"/>
        <w:gridCol w:w="2128"/>
        <w:gridCol w:w="776"/>
      </w:tblGrid>
      <w:tr w:rsidR="00E503D5" w:rsidRPr="00CD3C43" w:rsidTr="00CD3C43">
        <w:tc>
          <w:tcPr>
            <w:tcW w:w="8510" w:type="dxa"/>
            <w:gridSpan w:val="6"/>
          </w:tcPr>
          <w:p w:rsidR="00E503D5" w:rsidRPr="00CD3C43" w:rsidRDefault="00E503D5">
            <w:pPr>
              <w:rPr>
                <w:sz w:val="48"/>
                <w:szCs w:val="48"/>
              </w:rPr>
            </w:pPr>
            <w:r w:rsidRPr="00CD3C43">
              <w:rPr>
                <w:sz w:val="48"/>
                <w:szCs w:val="48"/>
              </w:rPr>
              <w:t>2015</w:t>
            </w:r>
            <w:r w:rsidRPr="00CD3C43">
              <w:rPr>
                <w:rFonts w:hint="eastAsia"/>
                <w:sz w:val="48"/>
                <w:szCs w:val="48"/>
              </w:rPr>
              <w:t>级杏林学子园网络工作站综测成绩</w:t>
            </w:r>
          </w:p>
        </w:tc>
      </w:tr>
      <w:tr w:rsidR="00E503D5" w:rsidRPr="00CD3C43" w:rsidTr="00CD3C43">
        <w:tc>
          <w:tcPr>
            <w:tcW w:w="969" w:type="dxa"/>
          </w:tcPr>
          <w:p w:rsidR="00E503D5" w:rsidRPr="00CD3C43" w:rsidRDefault="00E503D5" w:rsidP="00CD3C43">
            <w:pPr>
              <w:jc w:val="center"/>
            </w:pPr>
            <w:r w:rsidRPr="00CD3C43">
              <w:rPr>
                <w:rFonts w:hint="eastAsia"/>
              </w:rPr>
              <w:t>部门</w:t>
            </w:r>
          </w:p>
        </w:tc>
        <w:tc>
          <w:tcPr>
            <w:tcW w:w="1033" w:type="dxa"/>
          </w:tcPr>
          <w:p w:rsidR="00E503D5" w:rsidRPr="00CD3C43" w:rsidRDefault="00E503D5" w:rsidP="00CD3C43">
            <w:pPr>
              <w:jc w:val="center"/>
            </w:pPr>
            <w:r w:rsidRPr="00CD3C43">
              <w:rPr>
                <w:rFonts w:hint="eastAsia"/>
              </w:rPr>
              <w:t>职务</w:t>
            </w:r>
          </w:p>
        </w:tc>
        <w:tc>
          <w:tcPr>
            <w:tcW w:w="1033" w:type="dxa"/>
          </w:tcPr>
          <w:p w:rsidR="00E503D5" w:rsidRPr="00CD3C43" w:rsidRDefault="00E503D5">
            <w:r w:rsidRPr="00CD3C43">
              <w:rPr>
                <w:rFonts w:hint="eastAsia"/>
              </w:rPr>
              <w:t>姓名</w:t>
            </w:r>
          </w:p>
        </w:tc>
        <w:tc>
          <w:tcPr>
            <w:tcW w:w="2571" w:type="dxa"/>
          </w:tcPr>
          <w:p w:rsidR="00E503D5" w:rsidRPr="00CD3C43" w:rsidRDefault="00E503D5">
            <w:r w:rsidRPr="00CD3C43">
              <w:rPr>
                <w:rFonts w:hint="eastAsia"/>
              </w:rPr>
              <w:t>学院</w:t>
            </w:r>
          </w:p>
        </w:tc>
        <w:tc>
          <w:tcPr>
            <w:tcW w:w="2128" w:type="dxa"/>
          </w:tcPr>
          <w:p w:rsidR="00E503D5" w:rsidRPr="00CD3C43" w:rsidRDefault="00E503D5">
            <w:r w:rsidRPr="00CD3C43">
              <w:rPr>
                <w:rFonts w:hint="eastAsia"/>
              </w:rPr>
              <w:t>班级</w:t>
            </w:r>
          </w:p>
        </w:tc>
        <w:tc>
          <w:tcPr>
            <w:tcW w:w="776" w:type="dxa"/>
          </w:tcPr>
          <w:p w:rsidR="00E503D5" w:rsidRPr="00CD3C43" w:rsidRDefault="00E503D5">
            <w:r w:rsidRPr="00CD3C43">
              <w:rPr>
                <w:rFonts w:hint="eastAsia"/>
              </w:rPr>
              <w:t>学分</w:t>
            </w:r>
          </w:p>
        </w:tc>
      </w:tr>
      <w:tr w:rsidR="00E503D5" w:rsidRPr="00CD3C43" w:rsidTr="00CD3C43">
        <w:tc>
          <w:tcPr>
            <w:tcW w:w="969" w:type="dxa"/>
          </w:tcPr>
          <w:p w:rsidR="00E503D5" w:rsidRPr="00CD3C43" w:rsidRDefault="00E503D5" w:rsidP="00CD3C43">
            <w:pPr>
              <w:jc w:val="center"/>
            </w:pPr>
          </w:p>
        </w:tc>
        <w:tc>
          <w:tcPr>
            <w:tcW w:w="1033" w:type="dxa"/>
          </w:tcPr>
          <w:p w:rsidR="00E503D5" w:rsidRPr="00CD3C43" w:rsidRDefault="00E503D5" w:rsidP="00CD3C43">
            <w:pPr>
              <w:jc w:val="center"/>
            </w:pPr>
            <w:r w:rsidRPr="00CD3C43">
              <w:rPr>
                <w:rFonts w:hint="eastAsia"/>
              </w:rPr>
              <w:t>站长</w:t>
            </w:r>
          </w:p>
        </w:tc>
        <w:tc>
          <w:tcPr>
            <w:tcW w:w="1033" w:type="dxa"/>
          </w:tcPr>
          <w:p w:rsidR="00E503D5" w:rsidRPr="00CD3C43" w:rsidRDefault="00E503D5">
            <w:r w:rsidRPr="00CD3C43">
              <w:rPr>
                <w:rFonts w:hint="eastAsia"/>
              </w:rPr>
              <w:t>曹玮</w:t>
            </w:r>
          </w:p>
        </w:tc>
        <w:tc>
          <w:tcPr>
            <w:tcW w:w="2571" w:type="dxa"/>
          </w:tcPr>
          <w:p w:rsidR="00E503D5" w:rsidRPr="00CD3C43" w:rsidRDefault="00E503D5">
            <w:r w:rsidRPr="00CD3C43">
              <w:rPr>
                <w:rFonts w:hint="eastAsia"/>
              </w:rPr>
              <w:t>中西医结合临床学院</w:t>
            </w:r>
          </w:p>
        </w:tc>
        <w:tc>
          <w:tcPr>
            <w:tcW w:w="2128" w:type="dxa"/>
          </w:tcPr>
          <w:p w:rsidR="00E503D5" w:rsidRPr="00CD3C43" w:rsidRDefault="00E503D5">
            <w:r w:rsidRPr="00CD3C43">
              <w:t>13</w:t>
            </w:r>
            <w:r w:rsidRPr="00CD3C43">
              <w:rPr>
                <w:rFonts w:hint="eastAsia"/>
              </w:rPr>
              <w:t>中西</w:t>
            </w:r>
            <w:r w:rsidRPr="00CD3C43">
              <w:t>1</w:t>
            </w:r>
            <w:r w:rsidRPr="00CD3C43">
              <w:rPr>
                <w:rFonts w:hint="eastAsia"/>
              </w:rPr>
              <w:t>班</w:t>
            </w:r>
          </w:p>
        </w:tc>
        <w:tc>
          <w:tcPr>
            <w:tcW w:w="776" w:type="dxa"/>
          </w:tcPr>
          <w:p w:rsidR="00E503D5" w:rsidRPr="00CD3C43" w:rsidRDefault="00E503D5">
            <w:r w:rsidRPr="00CD3C43">
              <w:t>8</w:t>
            </w:r>
          </w:p>
        </w:tc>
      </w:tr>
      <w:tr w:rsidR="00E503D5" w:rsidRPr="00CD3C43" w:rsidTr="00CD3C43">
        <w:tc>
          <w:tcPr>
            <w:tcW w:w="969" w:type="dxa"/>
            <w:vMerge w:val="restart"/>
          </w:tcPr>
          <w:p w:rsidR="00E503D5" w:rsidRPr="00CD3C43" w:rsidRDefault="00E503D5" w:rsidP="00CD3C43">
            <w:pPr>
              <w:jc w:val="center"/>
            </w:pPr>
            <w:r w:rsidRPr="00CD3C43">
              <w:rPr>
                <w:rFonts w:hint="eastAsia"/>
              </w:rPr>
              <w:t>技</w:t>
            </w:r>
          </w:p>
          <w:p w:rsidR="00E503D5" w:rsidRPr="00CD3C43" w:rsidRDefault="00E503D5" w:rsidP="00CD3C43">
            <w:pPr>
              <w:jc w:val="center"/>
            </w:pPr>
            <w:r w:rsidRPr="00CD3C43">
              <w:rPr>
                <w:rFonts w:hint="eastAsia"/>
              </w:rPr>
              <w:t>术</w:t>
            </w:r>
          </w:p>
          <w:p w:rsidR="00E503D5" w:rsidRPr="00CD3C43" w:rsidRDefault="00E503D5" w:rsidP="00CD3C43">
            <w:pPr>
              <w:jc w:val="center"/>
            </w:pPr>
            <w:r w:rsidRPr="00CD3C43">
              <w:rPr>
                <w:rFonts w:hint="eastAsia"/>
              </w:rPr>
              <w:t>部</w:t>
            </w:r>
          </w:p>
        </w:tc>
        <w:tc>
          <w:tcPr>
            <w:tcW w:w="1033" w:type="dxa"/>
          </w:tcPr>
          <w:p w:rsidR="00E503D5" w:rsidRPr="00CD3C43" w:rsidRDefault="00E503D5" w:rsidP="00CD3C43">
            <w:pPr>
              <w:jc w:val="center"/>
            </w:pPr>
            <w:r w:rsidRPr="00CD3C43">
              <w:rPr>
                <w:rFonts w:hint="eastAsia"/>
              </w:rPr>
              <w:t>部长</w:t>
            </w:r>
          </w:p>
        </w:tc>
        <w:tc>
          <w:tcPr>
            <w:tcW w:w="1033" w:type="dxa"/>
          </w:tcPr>
          <w:p w:rsidR="00E503D5" w:rsidRPr="00CD3C43" w:rsidRDefault="00E503D5">
            <w:r w:rsidRPr="00CD3C43">
              <w:rPr>
                <w:rFonts w:hint="eastAsia"/>
              </w:rPr>
              <w:t>苏茳浩</w:t>
            </w:r>
          </w:p>
        </w:tc>
        <w:tc>
          <w:tcPr>
            <w:tcW w:w="2571" w:type="dxa"/>
          </w:tcPr>
          <w:p w:rsidR="00E503D5" w:rsidRPr="00CD3C43" w:rsidRDefault="00E503D5">
            <w:r w:rsidRPr="00CD3C43">
              <w:rPr>
                <w:rFonts w:hint="eastAsia"/>
              </w:rPr>
              <w:t>中药学院</w:t>
            </w:r>
          </w:p>
        </w:tc>
        <w:tc>
          <w:tcPr>
            <w:tcW w:w="2128" w:type="dxa"/>
          </w:tcPr>
          <w:p w:rsidR="00E503D5" w:rsidRPr="00CD3C43" w:rsidRDefault="00E503D5">
            <w:r w:rsidRPr="00CD3C43">
              <w:t>13</w:t>
            </w:r>
            <w:r w:rsidRPr="00CD3C43">
              <w:rPr>
                <w:rFonts w:hint="eastAsia"/>
              </w:rPr>
              <w:t>药学</w:t>
            </w:r>
            <w:r w:rsidRPr="00CD3C43">
              <w:t>2</w:t>
            </w:r>
            <w:r w:rsidRPr="00CD3C43">
              <w:rPr>
                <w:rFonts w:hint="eastAsia"/>
              </w:rPr>
              <w:t>班</w:t>
            </w:r>
          </w:p>
        </w:tc>
        <w:tc>
          <w:tcPr>
            <w:tcW w:w="776" w:type="dxa"/>
          </w:tcPr>
          <w:p w:rsidR="00E503D5" w:rsidRPr="00CD3C43" w:rsidRDefault="00E503D5">
            <w:r w:rsidRPr="00CD3C43">
              <w:t>7</w:t>
            </w:r>
          </w:p>
        </w:tc>
      </w:tr>
      <w:tr w:rsidR="00E503D5" w:rsidRPr="00CD3C43" w:rsidTr="00CD3C43">
        <w:tc>
          <w:tcPr>
            <w:tcW w:w="969" w:type="dxa"/>
            <w:vMerge/>
          </w:tcPr>
          <w:p w:rsidR="00E503D5" w:rsidRPr="00CD3C43" w:rsidRDefault="00E503D5" w:rsidP="00CD3C43">
            <w:pPr>
              <w:jc w:val="center"/>
            </w:pPr>
          </w:p>
        </w:tc>
        <w:tc>
          <w:tcPr>
            <w:tcW w:w="1033" w:type="dxa"/>
            <w:vMerge w:val="restart"/>
          </w:tcPr>
          <w:p w:rsidR="00E503D5" w:rsidRPr="00CD3C43" w:rsidRDefault="00E503D5" w:rsidP="00CD3C43">
            <w:pPr>
              <w:jc w:val="center"/>
            </w:pPr>
            <w:r w:rsidRPr="00CD3C43">
              <w:rPr>
                <w:rFonts w:hint="eastAsia"/>
              </w:rPr>
              <w:t>干事</w:t>
            </w:r>
          </w:p>
        </w:tc>
        <w:tc>
          <w:tcPr>
            <w:tcW w:w="1033" w:type="dxa"/>
          </w:tcPr>
          <w:p w:rsidR="00E503D5" w:rsidRPr="00CD3C43" w:rsidRDefault="00E503D5">
            <w:r w:rsidRPr="00CD3C43">
              <w:rPr>
                <w:rFonts w:hint="eastAsia"/>
              </w:rPr>
              <w:t>刘英杰</w:t>
            </w:r>
          </w:p>
        </w:tc>
        <w:tc>
          <w:tcPr>
            <w:tcW w:w="2571" w:type="dxa"/>
          </w:tcPr>
          <w:p w:rsidR="00E503D5" w:rsidRPr="00CD3C43" w:rsidRDefault="00E503D5">
            <w:r w:rsidRPr="00CD3C43">
              <w:rPr>
                <w:rFonts w:hint="eastAsia"/>
              </w:rPr>
              <w:t>护理学院</w:t>
            </w:r>
          </w:p>
        </w:tc>
        <w:tc>
          <w:tcPr>
            <w:tcW w:w="2128" w:type="dxa"/>
          </w:tcPr>
          <w:p w:rsidR="00E503D5" w:rsidRPr="00CD3C43" w:rsidRDefault="00E503D5">
            <w:r w:rsidRPr="00CD3C43">
              <w:t>14</w:t>
            </w:r>
            <w:r w:rsidRPr="00CD3C43">
              <w:rPr>
                <w:rFonts w:hint="eastAsia"/>
              </w:rPr>
              <w:t>护理</w:t>
            </w:r>
            <w:r w:rsidRPr="00CD3C43">
              <w:t>5</w:t>
            </w:r>
            <w:r w:rsidRPr="00CD3C43">
              <w:rPr>
                <w:rFonts w:hint="eastAsia"/>
              </w:rPr>
              <w:t>班</w:t>
            </w:r>
          </w:p>
        </w:tc>
        <w:tc>
          <w:tcPr>
            <w:tcW w:w="776" w:type="dxa"/>
          </w:tcPr>
          <w:p w:rsidR="00E503D5" w:rsidRPr="00CD3C43" w:rsidRDefault="00E503D5">
            <w:r w:rsidRPr="00CD3C43">
              <w:t>5</w:t>
            </w:r>
          </w:p>
        </w:tc>
      </w:tr>
      <w:tr w:rsidR="00E503D5" w:rsidRPr="00CD3C43" w:rsidTr="00CD3C43">
        <w:tc>
          <w:tcPr>
            <w:tcW w:w="969" w:type="dxa"/>
            <w:vMerge/>
          </w:tcPr>
          <w:p w:rsidR="00E503D5" w:rsidRPr="00CD3C43" w:rsidRDefault="00E503D5" w:rsidP="00CD3C43">
            <w:pPr>
              <w:jc w:val="center"/>
            </w:pPr>
          </w:p>
        </w:tc>
        <w:tc>
          <w:tcPr>
            <w:tcW w:w="1033" w:type="dxa"/>
            <w:vMerge/>
          </w:tcPr>
          <w:p w:rsidR="00E503D5" w:rsidRPr="00CD3C43" w:rsidRDefault="00E503D5" w:rsidP="00CD3C43">
            <w:pPr>
              <w:jc w:val="center"/>
            </w:pPr>
          </w:p>
        </w:tc>
        <w:tc>
          <w:tcPr>
            <w:tcW w:w="1033" w:type="dxa"/>
          </w:tcPr>
          <w:p w:rsidR="00E503D5" w:rsidRPr="00CD3C43" w:rsidRDefault="00E503D5">
            <w:r w:rsidRPr="00CD3C43">
              <w:rPr>
                <w:rFonts w:hint="eastAsia"/>
              </w:rPr>
              <w:t>李骋烽</w:t>
            </w:r>
          </w:p>
        </w:tc>
        <w:tc>
          <w:tcPr>
            <w:tcW w:w="2571" w:type="dxa"/>
          </w:tcPr>
          <w:p w:rsidR="00E503D5" w:rsidRPr="00CD3C43" w:rsidRDefault="00E503D5">
            <w:r w:rsidRPr="00CD3C43">
              <w:rPr>
                <w:rFonts w:hint="eastAsia"/>
              </w:rPr>
              <w:t>护理学院</w:t>
            </w:r>
          </w:p>
        </w:tc>
        <w:tc>
          <w:tcPr>
            <w:tcW w:w="2128" w:type="dxa"/>
          </w:tcPr>
          <w:p w:rsidR="00E503D5" w:rsidRPr="00CD3C43" w:rsidRDefault="00E503D5">
            <w:r w:rsidRPr="00CD3C43">
              <w:t>13</w:t>
            </w:r>
            <w:r w:rsidRPr="00CD3C43">
              <w:rPr>
                <w:rFonts w:hint="eastAsia"/>
              </w:rPr>
              <w:t>护理</w:t>
            </w:r>
            <w:r w:rsidRPr="00CD3C43">
              <w:t>1</w:t>
            </w:r>
            <w:r w:rsidRPr="00CD3C43">
              <w:rPr>
                <w:rFonts w:hint="eastAsia"/>
              </w:rPr>
              <w:t>班</w:t>
            </w:r>
          </w:p>
        </w:tc>
        <w:tc>
          <w:tcPr>
            <w:tcW w:w="776" w:type="dxa"/>
          </w:tcPr>
          <w:p w:rsidR="00E503D5" w:rsidRPr="00CD3C43" w:rsidRDefault="00E503D5">
            <w:r w:rsidRPr="00CD3C43">
              <w:t>5</w:t>
            </w:r>
          </w:p>
        </w:tc>
      </w:tr>
      <w:tr w:rsidR="00E503D5" w:rsidRPr="00CD3C43" w:rsidTr="00CD3C43">
        <w:tc>
          <w:tcPr>
            <w:tcW w:w="969" w:type="dxa"/>
            <w:vMerge/>
          </w:tcPr>
          <w:p w:rsidR="00E503D5" w:rsidRPr="00CD3C43" w:rsidRDefault="00E503D5" w:rsidP="00CD3C43">
            <w:pPr>
              <w:jc w:val="center"/>
            </w:pPr>
          </w:p>
        </w:tc>
        <w:tc>
          <w:tcPr>
            <w:tcW w:w="1033" w:type="dxa"/>
            <w:vMerge/>
          </w:tcPr>
          <w:p w:rsidR="00E503D5" w:rsidRPr="00CD3C43" w:rsidRDefault="00E503D5" w:rsidP="00CD3C43">
            <w:pPr>
              <w:jc w:val="center"/>
            </w:pPr>
          </w:p>
        </w:tc>
        <w:tc>
          <w:tcPr>
            <w:tcW w:w="1033" w:type="dxa"/>
          </w:tcPr>
          <w:p w:rsidR="00E503D5" w:rsidRPr="00CD3C43" w:rsidRDefault="00E503D5">
            <w:r w:rsidRPr="00CD3C43">
              <w:rPr>
                <w:rFonts w:hint="eastAsia"/>
              </w:rPr>
              <w:t>吴圆圆</w:t>
            </w:r>
          </w:p>
        </w:tc>
        <w:tc>
          <w:tcPr>
            <w:tcW w:w="2571" w:type="dxa"/>
          </w:tcPr>
          <w:p w:rsidR="00E503D5" w:rsidRPr="00CD3C43" w:rsidRDefault="00E503D5">
            <w:r w:rsidRPr="00CD3C43">
              <w:rPr>
                <w:rFonts w:hint="eastAsia"/>
              </w:rPr>
              <w:t>医药管理学院</w:t>
            </w:r>
          </w:p>
        </w:tc>
        <w:tc>
          <w:tcPr>
            <w:tcW w:w="2128" w:type="dxa"/>
          </w:tcPr>
          <w:p w:rsidR="00E503D5" w:rsidRPr="00CD3C43" w:rsidRDefault="00E503D5">
            <w:r w:rsidRPr="00CD3C43">
              <w:t>15</w:t>
            </w:r>
            <w:r w:rsidRPr="00CD3C43">
              <w:rPr>
                <w:rFonts w:hint="eastAsia"/>
              </w:rPr>
              <w:t>信管</w:t>
            </w:r>
            <w:r w:rsidRPr="00CD3C43">
              <w:t>3</w:t>
            </w:r>
            <w:r w:rsidRPr="00CD3C43">
              <w:rPr>
                <w:rFonts w:hint="eastAsia"/>
              </w:rPr>
              <w:t>班</w:t>
            </w:r>
          </w:p>
        </w:tc>
        <w:tc>
          <w:tcPr>
            <w:tcW w:w="776" w:type="dxa"/>
          </w:tcPr>
          <w:p w:rsidR="00E503D5" w:rsidRPr="00CD3C43" w:rsidRDefault="00E503D5">
            <w:r w:rsidRPr="00CD3C43">
              <w:t>4.8</w:t>
            </w:r>
          </w:p>
        </w:tc>
      </w:tr>
      <w:tr w:rsidR="00E503D5" w:rsidRPr="00CD3C43" w:rsidTr="00CD3C43">
        <w:tc>
          <w:tcPr>
            <w:tcW w:w="969" w:type="dxa"/>
            <w:vMerge/>
          </w:tcPr>
          <w:p w:rsidR="00E503D5" w:rsidRPr="00CD3C43" w:rsidRDefault="00E503D5" w:rsidP="00CD3C43">
            <w:pPr>
              <w:jc w:val="center"/>
            </w:pPr>
          </w:p>
        </w:tc>
        <w:tc>
          <w:tcPr>
            <w:tcW w:w="1033" w:type="dxa"/>
            <w:vMerge/>
          </w:tcPr>
          <w:p w:rsidR="00E503D5" w:rsidRPr="00CD3C43" w:rsidRDefault="00E503D5" w:rsidP="00CD3C43">
            <w:pPr>
              <w:jc w:val="center"/>
            </w:pPr>
          </w:p>
        </w:tc>
        <w:tc>
          <w:tcPr>
            <w:tcW w:w="1033" w:type="dxa"/>
          </w:tcPr>
          <w:p w:rsidR="00E503D5" w:rsidRPr="00CD3C43" w:rsidRDefault="00E503D5">
            <w:r w:rsidRPr="00CD3C43">
              <w:rPr>
                <w:rFonts w:hint="eastAsia"/>
              </w:rPr>
              <w:t>范埔毓</w:t>
            </w:r>
          </w:p>
        </w:tc>
        <w:tc>
          <w:tcPr>
            <w:tcW w:w="2571" w:type="dxa"/>
          </w:tcPr>
          <w:p w:rsidR="00E503D5" w:rsidRPr="00CD3C43" w:rsidRDefault="00E503D5">
            <w:r w:rsidRPr="00CD3C43">
              <w:rPr>
                <w:rFonts w:hint="eastAsia"/>
              </w:rPr>
              <w:t>制药与食品工程学院</w:t>
            </w:r>
          </w:p>
        </w:tc>
        <w:tc>
          <w:tcPr>
            <w:tcW w:w="2128" w:type="dxa"/>
          </w:tcPr>
          <w:p w:rsidR="00E503D5" w:rsidRPr="00CD3C43" w:rsidRDefault="00E503D5">
            <w:r w:rsidRPr="00CD3C43">
              <w:t>15</w:t>
            </w:r>
            <w:r w:rsidRPr="00CD3C43">
              <w:rPr>
                <w:rFonts w:hint="eastAsia"/>
              </w:rPr>
              <w:t>制药</w:t>
            </w:r>
            <w:r w:rsidRPr="00CD3C43">
              <w:t>1</w:t>
            </w:r>
            <w:r w:rsidRPr="00CD3C43">
              <w:rPr>
                <w:rFonts w:hint="eastAsia"/>
              </w:rPr>
              <w:t>班</w:t>
            </w:r>
          </w:p>
        </w:tc>
        <w:tc>
          <w:tcPr>
            <w:tcW w:w="776" w:type="dxa"/>
          </w:tcPr>
          <w:p w:rsidR="00E503D5" w:rsidRPr="00CD3C43" w:rsidRDefault="00E503D5">
            <w:r w:rsidRPr="00CD3C43">
              <w:t>4.8</w:t>
            </w:r>
          </w:p>
        </w:tc>
      </w:tr>
      <w:tr w:rsidR="00E503D5" w:rsidRPr="00CD3C43" w:rsidTr="00CD3C43">
        <w:tc>
          <w:tcPr>
            <w:tcW w:w="969" w:type="dxa"/>
            <w:vMerge/>
          </w:tcPr>
          <w:p w:rsidR="00E503D5" w:rsidRPr="00CD3C43" w:rsidRDefault="00E503D5" w:rsidP="00CD3C43">
            <w:pPr>
              <w:jc w:val="center"/>
            </w:pPr>
          </w:p>
        </w:tc>
        <w:tc>
          <w:tcPr>
            <w:tcW w:w="1033" w:type="dxa"/>
            <w:vMerge/>
          </w:tcPr>
          <w:p w:rsidR="00E503D5" w:rsidRPr="00CD3C43" w:rsidRDefault="00E503D5" w:rsidP="00CD3C43">
            <w:pPr>
              <w:jc w:val="center"/>
            </w:pPr>
          </w:p>
        </w:tc>
        <w:tc>
          <w:tcPr>
            <w:tcW w:w="1033" w:type="dxa"/>
          </w:tcPr>
          <w:p w:rsidR="00E503D5" w:rsidRPr="00CD3C43" w:rsidRDefault="00E503D5">
            <w:r w:rsidRPr="00CD3C43">
              <w:rPr>
                <w:rFonts w:hint="eastAsia"/>
              </w:rPr>
              <w:t>高微微</w:t>
            </w:r>
          </w:p>
        </w:tc>
        <w:tc>
          <w:tcPr>
            <w:tcW w:w="2571" w:type="dxa"/>
          </w:tcPr>
          <w:p w:rsidR="00E503D5" w:rsidRPr="00CD3C43" w:rsidRDefault="00E503D5">
            <w:r w:rsidRPr="00CD3C43">
              <w:rPr>
                <w:rFonts w:hint="eastAsia"/>
              </w:rPr>
              <w:t>基础医学院</w:t>
            </w:r>
          </w:p>
        </w:tc>
        <w:tc>
          <w:tcPr>
            <w:tcW w:w="2128" w:type="dxa"/>
          </w:tcPr>
          <w:p w:rsidR="00E503D5" w:rsidRPr="00CD3C43" w:rsidRDefault="00E503D5">
            <w:r w:rsidRPr="00CD3C43">
              <w:t>15</w:t>
            </w:r>
            <w:r w:rsidRPr="00CD3C43">
              <w:rPr>
                <w:rFonts w:hint="eastAsia"/>
              </w:rPr>
              <w:t>生制</w:t>
            </w:r>
            <w:r w:rsidRPr="00CD3C43">
              <w:t>2</w:t>
            </w:r>
            <w:r w:rsidRPr="00CD3C43">
              <w:rPr>
                <w:rFonts w:hint="eastAsia"/>
              </w:rPr>
              <w:t>班</w:t>
            </w:r>
          </w:p>
        </w:tc>
        <w:tc>
          <w:tcPr>
            <w:tcW w:w="776" w:type="dxa"/>
          </w:tcPr>
          <w:p w:rsidR="00E503D5" w:rsidRPr="00CD3C43" w:rsidRDefault="00E503D5">
            <w:r w:rsidRPr="00CD3C43">
              <w:t>4.8</w:t>
            </w:r>
          </w:p>
        </w:tc>
      </w:tr>
      <w:tr w:rsidR="00E503D5" w:rsidRPr="00CD3C43" w:rsidTr="00CD3C43">
        <w:tc>
          <w:tcPr>
            <w:tcW w:w="969" w:type="dxa"/>
            <w:vMerge w:val="restart"/>
          </w:tcPr>
          <w:p w:rsidR="00E503D5" w:rsidRPr="00CD3C43" w:rsidRDefault="00E503D5" w:rsidP="00CD3C43">
            <w:pPr>
              <w:jc w:val="center"/>
            </w:pPr>
            <w:r w:rsidRPr="00CD3C43">
              <w:rPr>
                <w:rFonts w:hint="eastAsia"/>
              </w:rPr>
              <w:t>文</w:t>
            </w:r>
          </w:p>
          <w:p w:rsidR="00E503D5" w:rsidRPr="00CD3C43" w:rsidRDefault="00E503D5" w:rsidP="00CD3C43">
            <w:pPr>
              <w:jc w:val="center"/>
            </w:pPr>
            <w:r w:rsidRPr="00CD3C43">
              <w:rPr>
                <w:rFonts w:hint="eastAsia"/>
              </w:rPr>
              <w:t>秘</w:t>
            </w:r>
          </w:p>
          <w:p w:rsidR="00E503D5" w:rsidRPr="00CD3C43" w:rsidRDefault="00E503D5" w:rsidP="00CD3C43">
            <w:pPr>
              <w:jc w:val="center"/>
            </w:pPr>
            <w:r w:rsidRPr="00CD3C43">
              <w:rPr>
                <w:rFonts w:hint="eastAsia"/>
              </w:rPr>
              <w:t>部</w:t>
            </w:r>
          </w:p>
        </w:tc>
        <w:tc>
          <w:tcPr>
            <w:tcW w:w="1033" w:type="dxa"/>
          </w:tcPr>
          <w:p w:rsidR="00E503D5" w:rsidRPr="00CD3C43" w:rsidRDefault="00E503D5" w:rsidP="00CD3C43">
            <w:pPr>
              <w:jc w:val="center"/>
            </w:pPr>
            <w:r w:rsidRPr="00CD3C43">
              <w:rPr>
                <w:rFonts w:hint="eastAsia"/>
              </w:rPr>
              <w:t>部长</w:t>
            </w:r>
          </w:p>
        </w:tc>
        <w:tc>
          <w:tcPr>
            <w:tcW w:w="1033" w:type="dxa"/>
          </w:tcPr>
          <w:p w:rsidR="00E503D5" w:rsidRPr="00CD3C43" w:rsidRDefault="00E503D5">
            <w:r w:rsidRPr="00CD3C43">
              <w:rPr>
                <w:rFonts w:hint="eastAsia"/>
              </w:rPr>
              <w:t>李银喆</w:t>
            </w:r>
          </w:p>
        </w:tc>
        <w:tc>
          <w:tcPr>
            <w:tcW w:w="2571" w:type="dxa"/>
          </w:tcPr>
          <w:p w:rsidR="00E503D5" w:rsidRPr="00CD3C43" w:rsidRDefault="00E503D5">
            <w:r w:rsidRPr="00CD3C43">
              <w:rPr>
                <w:rFonts w:hint="eastAsia"/>
              </w:rPr>
              <w:t>制药与食品工程学院</w:t>
            </w:r>
          </w:p>
        </w:tc>
        <w:tc>
          <w:tcPr>
            <w:tcW w:w="2128" w:type="dxa"/>
          </w:tcPr>
          <w:p w:rsidR="00E503D5" w:rsidRPr="00CD3C43" w:rsidRDefault="00E503D5">
            <w:r w:rsidRPr="00CD3C43">
              <w:t>13</w:t>
            </w:r>
            <w:r w:rsidRPr="00CD3C43">
              <w:rPr>
                <w:rFonts w:hint="eastAsia"/>
              </w:rPr>
              <w:t>制药</w:t>
            </w:r>
            <w:r w:rsidRPr="00CD3C43">
              <w:t>1</w:t>
            </w:r>
            <w:r w:rsidRPr="00CD3C43">
              <w:rPr>
                <w:rFonts w:hint="eastAsia"/>
              </w:rPr>
              <w:t>班</w:t>
            </w:r>
          </w:p>
        </w:tc>
        <w:tc>
          <w:tcPr>
            <w:tcW w:w="776" w:type="dxa"/>
          </w:tcPr>
          <w:p w:rsidR="00E503D5" w:rsidRPr="00CD3C43" w:rsidRDefault="00E503D5">
            <w:r w:rsidRPr="00CD3C43">
              <w:t>7</w:t>
            </w:r>
          </w:p>
        </w:tc>
      </w:tr>
      <w:tr w:rsidR="00E503D5" w:rsidRPr="00CD3C43" w:rsidTr="00CD3C43">
        <w:tc>
          <w:tcPr>
            <w:tcW w:w="969" w:type="dxa"/>
            <w:vMerge/>
          </w:tcPr>
          <w:p w:rsidR="00E503D5" w:rsidRPr="00CD3C43" w:rsidRDefault="00E503D5" w:rsidP="00CD3C43">
            <w:pPr>
              <w:jc w:val="center"/>
            </w:pPr>
          </w:p>
        </w:tc>
        <w:tc>
          <w:tcPr>
            <w:tcW w:w="1033" w:type="dxa"/>
            <w:vMerge w:val="restart"/>
          </w:tcPr>
          <w:p w:rsidR="00E503D5" w:rsidRPr="00CD3C43" w:rsidRDefault="00E503D5" w:rsidP="00CD3C43">
            <w:pPr>
              <w:jc w:val="center"/>
            </w:pPr>
            <w:r w:rsidRPr="00CD3C43">
              <w:rPr>
                <w:rFonts w:hint="eastAsia"/>
              </w:rPr>
              <w:t>干事</w:t>
            </w:r>
          </w:p>
        </w:tc>
        <w:tc>
          <w:tcPr>
            <w:tcW w:w="1033" w:type="dxa"/>
          </w:tcPr>
          <w:p w:rsidR="00E503D5" w:rsidRPr="00CD3C43" w:rsidRDefault="00E503D5">
            <w:r w:rsidRPr="00CD3C43">
              <w:rPr>
                <w:rFonts w:hint="eastAsia"/>
              </w:rPr>
              <w:t>王婧</w:t>
            </w:r>
          </w:p>
        </w:tc>
        <w:tc>
          <w:tcPr>
            <w:tcW w:w="2571" w:type="dxa"/>
          </w:tcPr>
          <w:p w:rsidR="00E503D5" w:rsidRPr="00CD3C43" w:rsidRDefault="00E503D5">
            <w:r w:rsidRPr="00CD3C43">
              <w:rPr>
                <w:rFonts w:hint="eastAsia"/>
              </w:rPr>
              <w:t>医药管理学院</w:t>
            </w:r>
          </w:p>
        </w:tc>
        <w:tc>
          <w:tcPr>
            <w:tcW w:w="2128" w:type="dxa"/>
          </w:tcPr>
          <w:p w:rsidR="00E503D5" w:rsidRPr="00CD3C43" w:rsidRDefault="00E503D5">
            <w:r w:rsidRPr="00CD3C43">
              <w:t>15</w:t>
            </w:r>
            <w:r w:rsidRPr="00CD3C43">
              <w:rPr>
                <w:rFonts w:hint="eastAsia"/>
              </w:rPr>
              <w:t>市场营销</w:t>
            </w:r>
            <w:r w:rsidRPr="00CD3C43">
              <w:t>1</w:t>
            </w:r>
            <w:r w:rsidRPr="00CD3C43">
              <w:rPr>
                <w:rFonts w:hint="eastAsia"/>
              </w:rPr>
              <w:t>班</w:t>
            </w:r>
          </w:p>
        </w:tc>
        <w:tc>
          <w:tcPr>
            <w:tcW w:w="776" w:type="dxa"/>
          </w:tcPr>
          <w:p w:rsidR="00E503D5" w:rsidRPr="00CD3C43" w:rsidRDefault="00E503D5">
            <w:r w:rsidRPr="00CD3C43">
              <w:t>5</w:t>
            </w:r>
          </w:p>
        </w:tc>
      </w:tr>
      <w:tr w:rsidR="00E503D5" w:rsidRPr="00CD3C43" w:rsidTr="00CD3C43">
        <w:tc>
          <w:tcPr>
            <w:tcW w:w="969" w:type="dxa"/>
            <w:vMerge/>
          </w:tcPr>
          <w:p w:rsidR="00E503D5" w:rsidRPr="00CD3C43" w:rsidRDefault="00E503D5" w:rsidP="00CD3C43">
            <w:pPr>
              <w:jc w:val="center"/>
            </w:pPr>
          </w:p>
        </w:tc>
        <w:tc>
          <w:tcPr>
            <w:tcW w:w="1033" w:type="dxa"/>
            <w:vMerge/>
          </w:tcPr>
          <w:p w:rsidR="00E503D5" w:rsidRPr="00CD3C43" w:rsidRDefault="00E503D5" w:rsidP="00CD3C43">
            <w:pPr>
              <w:jc w:val="center"/>
            </w:pPr>
          </w:p>
        </w:tc>
        <w:tc>
          <w:tcPr>
            <w:tcW w:w="1033" w:type="dxa"/>
          </w:tcPr>
          <w:p w:rsidR="00E503D5" w:rsidRPr="00CD3C43" w:rsidRDefault="00E503D5">
            <w:r w:rsidRPr="00CD3C43">
              <w:rPr>
                <w:rFonts w:hint="eastAsia"/>
              </w:rPr>
              <w:t>孔晓娜</w:t>
            </w:r>
          </w:p>
        </w:tc>
        <w:tc>
          <w:tcPr>
            <w:tcW w:w="2571" w:type="dxa"/>
          </w:tcPr>
          <w:p w:rsidR="00E503D5" w:rsidRPr="00CD3C43" w:rsidRDefault="00E503D5">
            <w:r w:rsidRPr="00CD3C43">
              <w:rPr>
                <w:rFonts w:hint="eastAsia"/>
              </w:rPr>
              <w:t>制药与食品工程学院</w:t>
            </w:r>
          </w:p>
        </w:tc>
        <w:tc>
          <w:tcPr>
            <w:tcW w:w="2128" w:type="dxa"/>
          </w:tcPr>
          <w:p w:rsidR="00E503D5" w:rsidRPr="00CD3C43" w:rsidRDefault="00E503D5">
            <w:r w:rsidRPr="00CD3C43">
              <w:t>14</w:t>
            </w:r>
            <w:r w:rsidRPr="00CD3C43">
              <w:rPr>
                <w:rFonts w:hint="eastAsia"/>
              </w:rPr>
              <w:t>制药</w:t>
            </w:r>
            <w:r w:rsidRPr="00CD3C43">
              <w:t>2</w:t>
            </w:r>
            <w:r w:rsidRPr="00CD3C43">
              <w:rPr>
                <w:rFonts w:hint="eastAsia"/>
              </w:rPr>
              <w:t>班</w:t>
            </w:r>
          </w:p>
        </w:tc>
        <w:tc>
          <w:tcPr>
            <w:tcW w:w="776" w:type="dxa"/>
          </w:tcPr>
          <w:p w:rsidR="00E503D5" w:rsidRPr="00CD3C43" w:rsidRDefault="00E503D5">
            <w:r w:rsidRPr="00CD3C43">
              <w:t>5</w:t>
            </w:r>
          </w:p>
        </w:tc>
      </w:tr>
      <w:tr w:rsidR="00E503D5" w:rsidRPr="00CD3C43" w:rsidTr="00CD3C43">
        <w:tc>
          <w:tcPr>
            <w:tcW w:w="969" w:type="dxa"/>
            <w:vMerge/>
          </w:tcPr>
          <w:p w:rsidR="00E503D5" w:rsidRPr="00CD3C43" w:rsidRDefault="00E503D5" w:rsidP="00CD3C43">
            <w:pPr>
              <w:jc w:val="center"/>
            </w:pPr>
          </w:p>
        </w:tc>
        <w:tc>
          <w:tcPr>
            <w:tcW w:w="1033" w:type="dxa"/>
            <w:vMerge/>
          </w:tcPr>
          <w:p w:rsidR="00E503D5" w:rsidRPr="00CD3C43" w:rsidRDefault="00E503D5" w:rsidP="00CD3C43">
            <w:pPr>
              <w:jc w:val="center"/>
            </w:pPr>
          </w:p>
        </w:tc>
        <w:tc>
          <w:tcPr>
            <w:tcW w:w="1033" w:type="dxa"/>
          </w:tcPr>
          <w:p w:rsidR="00E503D5" w:rsidRPr="00CD3C43" w:rsidRDefault="00E503D5">
            <w:r w:rsidRPr="00CD3C43">
              <w:rPr>
                <w:rFonts w:hint="eastAsia"/>
              </w:rPr>
              <w:t>路丽娜</w:t>
            </w:r>
          </w:p>
        </w:tc>
        <w:tc>
          <w:tcPr>
            <w:tcW w:w="2571" w:type="dxa"/>
          </w:tcPr>
          <w:p w:rsidR="00E503D5" w:rsidRPr="00CD3C43" w:rsidRDefault="00E503D5">
            <w:r w:rsidRPr="00CD3C43">
              <w:rPr>
                <w:rFonts w:hint="eastAsia"/>
              </w:rPr>
              <w:t>中药学院</w:t>
            </w:r>
          </w:p>
        </w:tc>
        <w:tc>
          <w:tcPr>
            <w:tcW w:w="2128" w:type="dxa"/>
          </w:tcPr>
          <w:p w:rsidR="00E503D5" w:rsidRPr="00CD3C43" w:rsidRDefault="00E503D5">
            <w:r w:rsidRPr="00CD3C43">
              <w:t>15</w:t>
            </w:r>
            <w:r w:rsidRPr="00CD3C43">
              <w:rPr>
                <w:rFonts w:hint="eastAsia"/>
              </w:rPr>
              <w:t>中药实验班</w:t>
            </w:r>
          </w:p>
        </w:tc>
        <w:tc>
          <w:tcPr>
            <w:tcW w:w="776" w:type="dxa"/>
          </w:tcPr>
          <w:p w:rsidR="00E503D5" w:rsidRPr="00CD3C43" w:rsidRDefault="00E503D5">
            <w:r w:rsidRPr="00CD3C43">
              <w:t>4.93</w:t>
            </w:r>
          </w:p>
        </w:tc>
      </w:tr>
      <w:tr w:rsidR="00E503D5" w:rsidRPr="00CD3C43" w:rsidTr="00CD3C43">
        <w:tc>
          <w:tcPr>
            <w:tcW w:w="969" w:type="dxa"/>
            <w:vMerge/>
          </w:tcPr>
          <w:p w:rsidR="00E503D5" w:rsidRPr="00CD3C43" w:rsidRDefault="00E503D5" w:rsidP="00CD3C43">
            <w:pPr>
              <w:jc w:val="center"/>
            </w:pPr>
          </w:p>
        </w:tc>
        <w:tc>
          <w:tcPr>
            <w:tcW w:w="1033" w:type="dxa"/>
            <w:vMerge/>
          </w:tcPr>
          <w:p w:rsidR="00E503D5" w:rsidRPr="00CD3C43" w:rsidRDefault="00E503D5" w:rsidP="00CD3C43">
            <w:pPr>
              <w:jc w:val="center"/>
            </w:pPr>
          </w:p>
        </w:tc>
        <w:tc>
          <w:tcPr>
            <w:tcW w:w="1033" w:type="dxa"/>
          </w:tcPr>
          <w:p w:rsidR="00E503D5" w:rsidRPr="00CD3C43" w:rsidRDefault="00E503D5">
            <w:r w:rsidRPr="00CD3C43">
              <w:rPr>
                <w:rFonts w:hint="eastAsia"/>
              </w:rPr>
              <w:t>韦曌</w:t>
            </w:r>
          </w:p>
        </w:tc>
        <w:tc>
          <w:tcPr>
            <w:tcW w:w="2571" w:type="dxa"/>
          </w:tcPr>
          <w:p w:rsidR="00E503D5" w:rsidRPr="00CD3C43" w:rsidRDefault="00E503D5">
            <w:r w:rsidRPr="00CD3C43">
              <w:rPr>
                <w:rFonts w:hint="eastAsia"/>
              </w:rPr>
              <w:t>医药管理学院</w:t>
            </w:r>
          </w:p>
        </w:tc>
        <w:tc>
          <w:tcPr>
            <w:tcW w:w="2128" w:type="dxa"/>
          </w:tcPr>
          <w:p w:rsidR="00E503D5" w:rsidRPr="00CD3C43" w:rsidRDefault="00E503D5">
            <w:r w:rsidRPr="00CD3C43">
              <w:t>14</w:t>
            </w:r>
            <w:r w:rsidRPr="00CD3C43">
              <w:rPr>
                <w:rFonts w:hint="eastAsia"/>
              </w:rPr>
              <w:t>营销</w:t>
            </w:r>
            <w:r w:rsidRPr="00CD3C43">
              <w:t>2</w:t>
            </w:r>
            <w:r w:rsidRPr="00CD3C43">
              <w:rPr>
                <w:rFonts w:hint="eastAsia"/>
              </w:rPr>
              <w:t>班</w:t>
            </w:r>
          </w:p>
        </w:tc>
        <w:tc>
          <w:tcPr>
            <w:tcW w:w="776" w:type="dxa"/>
          </w:tcPr>
          <w:p w:rsidR="00E503D5" w:rsidRPr="00CD3C43" w:rsidRDefault="00E503D5">
            <w:r w:rsidRPr="00CD3C43">
              <w:t>4.93</w:t>
            </w:r>
          </w:p>
        </w:tc>
      </w:tr>
      <w:tr w:rsidR="00E503D5" w:rsidRPr="00CD3C43" w:rsidTr="00CD3C43">
        <w:tc>
          <w:tcPr>
            <w:tcW w:w="969" w:type="dxa"/>
            <w:vMerge/>
          </w:tcPr>
          <w:p w:rsidR="00E503D5" w:rsidRPr="00CD3C43" w:rsidRDefault="00E503D5" w:rsidP="00CD3C43">
            <w:pPr>
              <w:jc w:val="center"/>
            </w:pPr>
          </w:p>
        </w:tc>
        <w:tc>
          <w:tcPr>
            <w:tcW w:w="1033" w:type="dxa"/>
            <w:vMerge/>
          </w:tcPr>
          <w:p w:rsidR="00E503D5" w:rsidRPr="00CD3C43" w:rsidRDefault="00E503D5" w:rsidP="00CD3C43">
            <w:pPr>
              <w:jc w:val="center"/>
            </w:pPr>
          </w:p>
        </w:tc>
        <w:tc>
          <w:tcPr>
            <w:tcW w:w="1033" w:type="dxa"/>
          </w:tcPr>
          <w:p w:rsidR="00E503D5" w:rsidRPr="00CD3C43" w:rsidRDefault="00E503D5">
            <w:r w:rsidRPr="00CD3C43">
              <w:rPr>
                <w:rFonts w:hint="eastAsia"/>
              </w:rPr>
              <w:t>孟坤</w:t>
            </w:r>
          </w:p>
        </w:tc>
        <w:tc>
          <w:tcPr>
            <w:tcW w:w="2571" w:type="dxa"/>
          </w:tcPr>
          <w:p w:rsidR="00E503D5" w:rsidRPr="00CD3C43" w:rsidRDefault="00E503D5">
            <w:r w:rsidRPr="00CD3C43">
              <w:rPr>
                <w:rFonts w:hint="eastAsia"/>
              </w:rPr>
              <w:t>医药管理学院</w:t>
            </w:r>
          </w:p>
        </w:tc>
        <w:tc>
          <w:tcPr>
            <w:tcW w:w="2128" w:type="dxa"/>
          </w:tcPr>
          <w:p w:rsidR="00E503D5" w:rsidRPr="00CD3C43" w:rsidRDefault="00E503D5">
            <w:r w:rsidRPr="00CD3C43">
              <w:t>15</w:t>
            </w:r>
            <w:r w:rsidRPr="00CD3C43">
              <w:rPr>
                <w:rFonts w:hint="eastAsia"/>
              </w:rPr>
              <w:t>医管</w:t>
            </w:r>
            <w:r w:rsidRPr="00CD3C43">
              <w:t>1</w:t>
            </w:r>
            <w:r w:rsidRPr="00CD3C43">
              <w:rPr>
                <w:rFonts w:hint="eastAsia"/>
              </w:rPr>
              <w:t>班</w:t>
            </w:r>
          </w:p>
        </w:tc>
        <w:tc>
          <w:tcPr>
            <w:tcW w:w="776" w:type="dxa"/>
          </w:tcPr>
          <w:p w:rsidR="00E503D5" w:rsidRPr="00CD3C43" w:rsidRDefault="00E503D5">
            <w:r w:rsidRPr="00CD3C43">
              <w:t>4.93</w:t>
            </w:r>
          </w:p>
        </w:tc>
      </w:tr>
      <w:tr w:rsidR="00E503D5" w:rsidRPr="00CD3C43" w:rsidTr="00CD3C43">
        <w:tc>
          <w:tcPr>
            <w:tcW w:w="969" w:type="dxa"/>
            <w:vMerge w:val="restart"/>
          </w:tcPr>
          <w:p w:rsidR="00E503D5" w:rsidRPr="00CD3C43" w:rsidRDefault="00E503D5" w:rsidP="00CD3C43">
            <w:pPr>
              <w:jc w:val="center"/>
            </w:pPr>
            <w:r w:rsidRPr="00CD3C43">
              <w:rPr>
                <w:rFonts w:hint="eastAsia"/>
              </w:rPr>
              <w:t>采</w:t>
            </w:r>
          </w:p>
          <w:p w:rsidR="00E503D5" w:rsidRPr="00CD3C43" w:rsidRDefault="00E503D5" w:rsidP="00CD3C43">
            <w:pPr>
              <w:jc w:val="center"/>
            </w:pPr>
            <w:r w:rsidRPr="00CD3C43">
              <w:rPr>
                <w:rFonts w:hint="eastAsia"/>
              </w:rPr>
              <w:t>编</w:t>
            </w:r>
          </w:p>
          <w:p w:rsidR="00E503D5" w:rsidRPr="00CD3C43" w:rsidRDefault="00E503D5" w:rsidP="00CD3C43">
            <w:pPr>
              <w:jc w:val="center"/>
            </w:pPr>
            <w:r w:rsidRPr="00CD3C43">
              <w:rPr>
                <w:rFonts w:hint="eastAsia"/>
              </w:rPr>
              <w:t>部</w:t>
            </w:r>
          </w:p>
        </w:tc>
        <w:tc>
          <w:tcPr>
            <w:tcW w:w="1033" w:type="dxa"/>
          </w:tcPr>
          <w:p w:rsidR="00E503D5" w:rsidRPr="00CD3C43" w:rsidRDefault="00E503D5" w:rsidP="00CD3C43">
            <w:pPr>
              <w:jc w:val="center"/>
            </w:pPr>
            <w:r w:rsidRPr="00CD3C43">
              <w:rPr>
                <w:rFonts w:hint="eastAsia"/>
              </w:rPr>
              <w:t>部长</w:t>
            </w:r>
          </w:p>
        </w:tc>
        <w:tc>
          <w:tcPr>
            <w:tcW w:w="1033" w:type="dxa"/>
          </w:tcPr>
          <w:p w:rsidR="00E503D5" w:rsidRPr="00CD3C43" w:rsidRDefault="00E503D5">
            <w:r w:rsidRPr="00CD3C43">
              <w:rPr>
                <w:rFonts w:hint="eastAsia"/>
              </w:rPr>
              <w:t>孙丽霞</w:t>
            </w:r>
          </w:p>
        </w:tc>
        <w:tc>
          <w:tcPr>
            <w:tcW w:w="2571" w:type="dxa"/>
          </w:tcPr>
          <w:p w:rsidR="00E503D5" w:rsidRPr="00CD3C43" w:rsidRDefault="00E503D5">
            <w:r w:rsidRPr="00CD3C43">
              <w:rPr>
                <w:rFonts w:hint="eastAsia"/>
              </w:rPr>
              <w:t>中药学院</w:t>
            </w:r>
          </w:p>
        </w:tc>
        <w:tc>
          <w:tcPr>
            <w:tcW w:w="2128" w:type="dxa"/>
          </w:tcPr>
          <w:p w:rsidR="00E503D5" w:rsidRPr="00CD3C43" w:rsidRDefault="00E503D5">
            <w:r w:rsidRPr="00CD3C43">
              <w:t>13</w:t>
            </w:r>
            <w:r w:rsidRPr="00CD3C43">
              <w:rPr>
                <w:rFonts w:hint="eastAsia"/>
              </w:rPr>
              <w:t>临床中药</w:t>
            </w:r>
          </w:p>
        </w:tc>
        <w:tc>
          <w:tcPr>
            <w:tcW w:w="776" w:type="dxa"/>
          </w:tcPr>
          <w:p w:rsidR="00E503D5" w:rsidRPr="00CD3C43" w:rsidRDefault="00E503D5">
            <w:r w:rsidRPr="00CD3C43">
              <w:t>7</w:t>
            </w:r>
          </w:p>
        </w:tc>
      </w:tr>
      <w:tr w:rsidR="00E503D5" w:rsidRPr="00CD3C43" w:rsidTr="00CD3C43">
        <w:trPr>
          <w:trHeight w:val="271"/>
        </w:trPr>
        <w:tc>
          <w:tcPr>
            <w:tcW w:w="969" w:type="dxa"/>
            <w:vMerge/>
          </w:tcPr>
          <w:p w:rsidR="00E503D5" w:rsidRPr="00CD3C43" w:rsidRDefault="00E503D5" w:rsidP="00CD3C43">
            <w:pPr>
              <w:jc w:val="center"/>
            </w:pPr>
          </w:p>
        </w:tc>
        <w:tc>
          <w:tcPr>
            <w:tcW w:w="1033" w:type="dxa"/>
            <w:vMerge w:val="restart"/>
          </w:tcPr>
          <w:p w:rsidR="00E503D5" w:rsidRPr="00CD3C43" w:rsidRDefault="00E503D5" w:rsidP="00CD3C43">
            <w:pPr>
              <w:jc w:val="center"/>
            </w:pPr>
            <w:r w:rsidRPr="00CD3C43">
              <w:rPr>
                <w:rFonts w:hint="eastAsia"/>
              </w:rPr>
              <w:t>记者组</w:t>
            </w:r>
          </w:p>
        </w:tc>
        <w:tc>
          <w:tcPr>
            <w:tcW w:w="1033" w:type="dxa"/>
          </w:tcPr>
          <w:p w:rsidR="00E503D5" w:rsidRPr="00CD3C43" w:rsidRDefault="00E503D5">
            <w:r w:rsidRPr="00CD3C43">
              <w:rPr>
                <w:rFonts w:hint="eastAsia"/>
              </w:rPr>
              <w:t>陈亮亮</w:t>
            </w:r>
          </w:p>
        </w:tc>
        <w:tc>
          <w:tcPr>
            <w:tcW w:w="2571" w:type="dxa"/>
          </w:tcPr>
          <w:p w:rsidR="00E503D5" w:rsidRPr="00CD3C43" w:rsidRDefault="00E503D5">
            <w:r w:rsidRPr="00CD3C43">
              <w:rPr>
                <w:rFonts w:hint="eastAsia"/>
              </w:rPr>
              <w:t>中医临床学院</w:t>
            </w:r>
          </w:p>
        </w:tc>
        <w:tc>
          <w:tcPr>
            <w:tcW w:w="2128" w:type="dxa"/>
          </w:tcPr>
          <w:p w:rsidR="00E503D5" w:rsidRPr="00CD3C43" w:rsidRDefault="00E503D5">
            <w:r w:rsidRPr="00CD3C43">
              <w:t>14</w:t>
            </w:r>
            <w:r w:rsidRPr="00CD3C43">
              <w:rPr>
                <w:rFonts w:hint="eastAsia"/>
              </w:rPr>
              <w:t>中医</w:t>
            </w:r>
            <w:r w:rsidRPr="00CD3C43">
              <w:t>4</w:t>
            </w:r>
            <w:r w:rsidRPr="00CD3C43">
              <w:rPr>
                <w:rFonts w:hint="eastAsia"/>
              </w:rPr>
              <w:t>班</w:t>
            </w:r>
          </w:p>
        </w:tc>
        <w:tc>
          <w:tcPr>
            <w:tcW w:w="776" w:type="dxa"/>
          </w:tcPr>
          <w:p w:rsidR="00E503D5" w:rsidRPr="00CD3C43" w:rsidRDefault="00E503D5">
            <w:r w:rsidRPr="00CD3C43">
              <w:t>4.8</w:t>
            </w:r>
          </w:p>
        </w:tc>
      </w:tr>
      <w:tr w:rsidR="00E503D5" w:rsidRPr="00CD3C43" w:rsidTr="00CD3C43">
        <w:tc>
          <w:tcPr>
            <w:tcW w:w="969" w:type="dxa"/>
            <w:vMerge/>
          </w:tcPr>
          <w:p w:rsidR="00E503D5" w:rsidRPr="00CD3C43" w:rsidRDefault="00E503D5" w:rsidP="00CD3C43">
            <w:pPr>
              <w:jc w:val="center"/>
            </w:pPr>
          </w:p>
        </w:tc>
        <w:tc>
          <w:tcPr>
            <w:tcW w:w="1033" w:type="dxa"/>
            <w:vMerge/>
          </w:tcPr>
          <w:p w:rsidR="00E503D5" w:rsidRPr="00CD3C43" w:rsidRDefault="00E503D5" w:rsidP="00CD3C43">
            <w:pPr>
              <w:jc w:val="center"/>
            </w:pPr>
          </w:p>
        </w:tc>
        <w:tc>
          <w:tcPr>
            <w:tcW w:w="1033" w:type="dxa"/>
          </w:tcPr>
          <w:p w:rsidR="00E503D5" w:rsidRPr="00CD3C43" w:rsidRDefault="00E503D5">
            <w:r w:rsidRPr="00CD3C43">
              <w:rPr>
                <w:rFonts w:hint="eastAsia"/>
              </w:rPr>
              <w:t>尹雪慧</w:t>
            </w:r>
          </w:p>
        </w:tc>
        <w:tc>
          <w:tcPr>
            <w:tcW w:w="2571" w:type="dxa"/>
          </w:tcPr>
          <w:p w:rsidR="00E503D5" w:rsidRPr="00CD3C43" w:rsidRDefault="00E503D5">
            <w:r w:rsidRPr="00CD3C43">
              <w:rPr>
                <w:rFonts w:hint="eastAsia"/>
              </w:rPr>
              <w:t>基础医学院</w:t>
            </w:r>
          </w:p>
        </w:tc>
        <w:tc>
          <w:tcPr>
            <w:tcW w:w="2128" w:type="dxa"/>
          </w:tcPr>
          <w:p w:rsidR="00E503D5" w:rsidRPr="00CD3C43" w:rsidRDefault="00E503D5">
            <w:r w:rsidRPr="00CD3C43">
              <w:t>14</w:t>
            </w:r>
            <w:r w:rsidRPr="00CD3C43">
              <w:rPr>
                <w:rFonts w:hint="eastAsia"/>
              </w:rPr>
              <w:t>生物技术班</w:t>
            </w:r>
          </w:p>
        </w:tc>
        <w:tc>
          <w:tcPr>
            <w:tcW w:w="776" w:type="dxa"/>
          </w:tcPr>
          <w:p w:rsidR="00E503D5" w:rsidRPr="00CD3C43" w:rsidRDefault="00E503D5">
            <w:r w:rsidRPr="00CD3C43">
              <w:t>4.5</w:t>
            </w:r>
          </w:p>
        </w:tc>
      </w:tr>
      <w:tr w:rsidR="00E503D5" w:rsidRPr="00CD3C43" w:rsidTr="00CD3C43">
        <w:tc>
          <w:tcPr>
            <w:tcW w:w="969" w:type="dxa"/>
            <w:vMerge/>
          </w:tcPr>
          <w:p w:rsidR="00E503D5" w:rsidRPr="00CD3C43" w:rsidRDefault="00E503D5" w:rsidP="00CD3C43">
            <w:pPr>
              <w:jc w:val="center"/>
            </w:pPr>
          </w:p>
        </w:tc>
        <w:tc>
          <w:tcPr>
            <w:tcW w:w="1033" w:type="dxa"/>
            <w:vMerge/>
          </w:tcPr>
          <w:p w:rsidR="00E503D5" w:rsidRPr="00CD3C43" w:rsidRDefault="00E503D5" w:rsidP="00CD3C43">
            <w:pPr>
              <w:jc w:val="center"/>
            </w:pPr>
          </w:p>
        </w:tc>
        <w:tc>
          <w:tcPr>
            <w:tcW w:w="1033" w:type="dxa"/>
          </w:tcPr>
          <w:p w:rsidR="00E503D5" w:rsidRPr="00CD3C43" w:rsidRDefault="00E503D5">
            <w:r w:rsidRPr="00CD3C43">
              <w:rPr>
                <w:rFonts w:hint="eastAsia"/>
              </w:rPr>
              <w:t>张琪</w:t>
            </w:r>
          </w:p>
        </w:tc>
        <w:tc>
          <w:tcPr>
            <w:tcW w:w="2571" w:type="dxa"/>
          </w:tcPr>
          <w:p w:rsidR="00E503D5" w:rsidRPr="00CD3C43" w:rsidRDefault="00E503D5">
            <w:r w:rsidRPr="00CD3C43">
              <w:rPr>
                <w:rFonts w:hint="eastAsia"/>
              </w:rPr>
              <w:t>制药与食品工程学院</w:t>
            </w:r>
          </w:p>
        </w:tc>
        <w:tc>
          <w:tcPr>
            <w:tcW w:w="2128" w:type="dxa"/>
          </w:tcPr>
          <w:p w:rsidR="00E503D5" w:rsidRPr="00CD3C43" w:rsidRDefault="00E503D5">
            <w:r w:rsidRPr="00CD3C43">
              <w:t>15</w:t>
            </w:r>
            <w:r w:rsidRPr="00CD3C43">
              <w:rPr>
                <w:rFonts w:hint="eastAsia"/>
              </w:rPr>
              <w:t>制药</w:t>
            </w:r>
            <w:r w:rsidRPr="00CD3C43">
              <w:t>3</w:t>
            </w:r>
            <w:r w:rsidRPr="00CD3C43">
              <w:rPr>
                <w:rFonts w:hint="eastAsia"/>
              </w:rPr>
              <w:t>班</w:t>
            </w:r>
          </w:p>
        </w:tc>
        <w:tc>
          <w:tcPr>
            <w:tcW w:w="776" w:type="dxa"/>
          </w:tcPr>
          <w:p w:rsidR="00E503D5" w:rsidRPr="00CD3C43" w:rsidRDefault="00E503D5">
            <w:r w:rsidRPr="00CD3C43">
              <w:t>5</w:t>
            </w:r>
          </w:p>
        </w:tc>
      </w:tr>
      <w:tr w:rsidR="00E503D5" w:rsidRPr="00CD3C43" w:rsidTr="00CD3C43">
        <w:tc>
          <w:tcPr>
            <w:tcW w:w="969" w:type="dxa"/>
            <w:vMerge/>
          </w:tcPr>
          <w:p w:rsidR="00E503D5" w:rsidRPr="00CD3C43" w:rsidRDefault="00E503D5" w:rsidP="00CD3C43">
            <w:pPr>
              <w:jc w:val="center"/>
            </w:pPr>
          </w:p>
        </w:tc>
        <w:tc>
          <w:tcPr>
            <w:tcW w:w="1033" w:type="dxa"/>
            <w:vMerge/>
          </w:tcPr>
          <w:p w:rsidR="00E503D5" w:rsidRPr="00CD3C43" w:rsidRDefault="00E503D5" w:rsidP="00CD3C43">
            <w:pPr>
              <w:jc w:val="center"/>
            </w:pPr>
          </w:p>
        </w:tc>
        <w:tc>
          <w:tcPr>
            <w:tcW w:w="1033" w:type="dxa"/>
          </w:tcPr>
          <w:p w:rsidR="00E503D5" w:rsidRPr="00CD3C43" w:rsidRDefault="00E503D5">
            <w:r w:rsidRPr="00CD3C43">
              <w:rPr>
                <w:rFonts w:hint="eastAsia"/>
              </w:rPr>
              <w:t>杨晓楠</w:t>
            </w:r>
          </w:p>
        </w:tc>
        <w:tc>
          <w:tcPr>
            <w:tcW w:w="2571" w:type="dxa"/>
          </w:tcPr>
          <w:p w:rsidR="00E503D5" w:rsidRPr="00CD3C43" w:rsidRDefault="00E503D5">
            <w:r w:rsidRPr="00CD3C43">
              <w:rPr>
                <w:rFonts w:hint="eastAsia"/>
              </w:rPr>
              <w:t>中药学院</w:t>
            </w:r>
          </w:p>
        </w:tc>
        <w:tc>
          <w:tcPr>
            <w:tcW w:w="2128" w:type="dxa"/>
          </w:tcPr>
          <w:p w:rsidR="00E503D5" w:rsidRPr="00CD3C43" w:rsidRDefault="00E503D5">
            <w:r w:rsidRPr="00CD3C43">
              <w:t>15</w:t>
            </w:r>
            <w:r w:rsidRPr="00CD3C43">
              <w:rPr>
                <w:rFonts w:hint="eastAsia"/>
              </w:rPr>
              <w:t>临床中药</w:t>
            </w:r>
            <w:r w:rsidRPr="00CD3C43">
              <w:t>1</w:t>
            </w:r>
            <w:r w:rsidRPr="00CD3C43">
              <w:rPr>
                <w:rFonts w:hint="eastAsia"/>
              </w:rPr>
              <w:t>班</w:t>
            </w:r>
          </w:p>
        </w:tc>
        <w:tc>
          <w:tcPr>
            <w:tcW w:w="776" w:type="dxa"/>
          </w:tcPr>
          <w:p w:rsidR="00E503D5" w:rsidRPr="00CD3C43" w:rsidRDefault="00E503D5">
            <w:r w:rsidRPr="00CD3C43">
              <w:t>5</w:t>
            </w:r>
          </w:p>
        </w:tc>
      </w:tr>
      <w:tr w:rsidR="00E503D5" w:rsidRPr="00CD3C43" w:rsidTr="00CD3C43">
        <w:tc>
          <w:tcPr>
            <w:tcW w:w="969" w:type="dxa"/>
            <w:vMerge/>
          </w:tcPr>
          <w:p w:rsidR="00E503D5" w:rsidRPr="00CD3C43" w:rsidRDefault="00E503D5" w:rsidP="00CD3C43">
            <w:pPr>
              <w:jc w:val="center"/>
            </w:pPr>
          </w:p>
        </w:tc>
        <w:tc>
          <w:tcPr>
            <w:tcW w:w="1033" w:type="dxa"/>
            <w:vMerge/>
          </w:tcPr>
          <w:p w:rsidR="00E503D5" w:rsidRPr="00CD3C43" w:rsidRDefault="00E503D5" w:rsidP="00CD3C43">
            <w:pPr>
              <w:jc w:val="center"/>
            </w:pPr>
          </w:p>
        </w:tc>
        <w:tc>
          <w:tcPr>
            <w:tcW w:w="1033" w:type="dxa"/>
          </w:tcPr>
          <w:p w:rsidR="00E503D5" w:rsidRPr="00CD3C43" w:rsidRDefault="00E503D5">
            <w:r w:rsidRPr="00CD3C43">
              <w:rPr>
                <w:rFonts w:hint="eastAsia"/>
              </w:rPr>
              <w:t>李媛</w:t>
            </w:r>
          </w:p>
        </w:tc>
        <w:tc>
          <w:tcPr>
            <w:tcW w:w="2571" w:type="dxa"/>
          </w:tcPr>
          <w:p w:rsidR="00E503D5" w:rsidRPr="00CD3C43" w:rsidRDefault="00E503D5">
            <w:r w:rsidRPr="00CD3C43">
              <w:rPr>
                <w:rFonts w:hint="eastAsia"/>
              </w:rPr>
              <w:t>中西医结合临床学院</w:t>
            </w:r>
          </w:p>
        </w:tc>
        <w:tc>
          <w:tcPr>
            <w:tcW w:w="2128" w:type="dxa"/>
          </w:tcPr>
          <w:p w:rsidR="00E503D5" w:rsidRPr="00CD3C43" w:rsidRDefault="00E503D5">
            <w:r w:rsidRPr="00CD3C43">
              <w:t>15</w:t>
            </w:r>
            <w:r w:rsidRPr="00CD3C43">
              <w:rPr>
                <w:rFonts w:hint="eastAsia"/>
              </w:rPr>
              <w:t>中西医</w:t>
            </w:r>
            <w:r w:rsidRPr="00CD3C43">
              <w:t>1</w:t>
            </w:r>
            <w:r w:rsidRPr="00CD3C43">
              <w:rPr>
                <w:rFonts w:hint="eastAsia"/>
              </w:rPr>
              <w:t>班</w:t>
            </w:r>
          </w:p>
        </w:tc>
        <w:tc>
          <w:tcPr>
            <w:tcW w:w="776" w:type="dxa"/>
          </w:tcPr>
          <w:p w:rsidR="00E503D5" w:rsidRPr="00CD3C43" w:rsidRDefault="00E503D5">
            <w:r w:rsidRPr="00CD3C43">
              <w:t>4.8</w:t>
            </w:r>
          </w:p>
        </w:tc>
      </w:tr>
      <w:tr w:rsidR="00E503D5" w:rsidRPr="00CD3C43" w:rsidTr="00CD3C43">
        <w:tc>
          <w:tcPr>
            <w:tcW w:w="969" w:type="dxa"/>
            <w:vMerge/>
          </w:tcPr>
          <w:p w:rsidR="00E503D5" w:rsidRPr="00CD3C43" w:rsidRDefault="00E503D5" w:rsidP="00CD3C43">
            <w:pPr>
              <w:jc w:val="center"/>
            </w:pPr>
          </w:p>
        </w:tc>
        <w:tc>
          <w:tcPr>
            <w:tcW w:w="1033" w:type="dxa"/>
            <w:vMerge/>
          </w:tcPr>
          <w:p w:rsidR="00E503D5" w:rsidRPr="00CD3C43" w:rsidRDefault="00E503D5" w:rsidP="00CD3C43">
            <w:pPr>
              <w:jc w:val="center"/>
            </w:pPr>
          </w:p>
        </w:tc>
        <w:tc>
          <w:tcPr>
            <w:tcW w:w="1033" w:type="dxa"/>
          </w:tcPr>
          <w:p w:rsidR="00E503D5" w:rsidRPr="00CD3C43" w:rsidRDefault="00E503D5">
            <w:r w:rsidRPr="00CD3C43">
              <w:rPr>
                <w:rFonts w:hint="eastAsia"/>
              </w:rPr>
              <w:t>马彦敏</w:t>
            </w:r>
          </w:p>
        </w:tc>
        <w:tc>
          <w:tcPr>
            <w:tcW w:w="2571" w:type="dxa"/>
          </w:tcPr>
          <w:p w:rsidR="00E503D5" w:rsidRPr="00CD3C43" w:rsidRDefault="00E503D5">
            <w:r w:rsidRPr="00CD3C43">
              <w:rPr>
                <w:rFonts w:hint="eastAsia"/>
              </w:rPr>
              <w:t>医药管理学院</w:t>
            </w:r>
          </w:p>
        </w:tc>
        <w:tc>
          <w:tcPr>
            <w:tcW w:w="2128" w:type="dxa"/>
          </w:tcPr>
          <w:p w:rsidR="00E503D5" w:rsidRPr="00CD3C43" w:rsidRDefault="00E503D5">
            <w:r w:rsidRPr="00CD3C43">
              <w:t>14</w:t>
            </w:r>
            <w:r w:rsidRPr="00CD3C43">
              <w:rPr>
                <w:rFonts w:hint="eastAsia"/>
              </w:rPr>
              <w:t>营销</w:t>
            </w:r>
            <w:r w:rsidRPr="00CD3C43">
              <w:t>2</w:t>
            </w:r>
            <w:r w:rsidRPr="00CD3C43">
              <w:rPr>
                <w:rFonts w:hint="eastAsia"/>
              </w:rPr>
              <w:t>班</w:t>
            </w:r>
          </w:p>
        </w:tc>
        <w:tc>
          <w:tcPr>
            <w:tcW w:w="776" w:type="dxa"/>
          </w:tcPr>
          <w:p w:rsidR="00E503D5" w:rsidRPr="00CD3C43" w:rsidRDefault="00E503D5">
            <w:r w:rsidRPr="00CD3C43">
              <w:t>4.5</w:t>
            </w:r>
          </w:p>
        </w:tc>
      </w:tr>
      <w:tr w:rsidR="00E503D5" w:rsidRPr="00CD3C43" w:rsidTr="00CD3C43">
        <w:tc>
          <w:tcPr>
            <w:tcW w:w="969" w:type="dxa"/>
            <w:vMerge/>
          </w:tcPr>
          <w:p w:rsidR="00E503D5" w:rsidRPr="00CD3C43" w:rsidRDefault="00E503D5" w:rsidP="00CD3C43">
            <w:pPr>
              <w:jc w:val="center"/>
            </w:pPr>
          </w:p>
        </w:tc>
        <w:tc>
          <w:tcPr>
            <w:tcW w:w="1033" w:type="dxa"/>
            <w:vMerge/>
          </w:tcPr>
          <w:p w:rsidR="00E503D5" w:rsidRPr="00CD3C43" w:rsidRDefault="00E503D5" w:rsidP="00CD3C43">
            <w:pPr>
              <w:jc w:val="center"/>
            </w:pPr>
          </w:p>
        </w:tc>
        <w:tc>
          <w:tcPr>
            <w:tcW w:w="1033" w:type="dxa"/>
          </w:tcPr>
          <w:p w:rsidR="00E503D5" w:rsidRPr="00CD3C43" w:rsidRDefault="00E503D5">
            <w:r w:rsidRPr="00CD3C43">
              <w:rPr>
                <w:rFonts w:hint="eastAsia"/>
              </w:rPr>
              <w:t>陶玥含</w:t>
            </w:r>
          </w:p>
        </w:tc>
        <w:tc>
          <w:tcPr>
            <w:tcW w:w="2571" w:type="dxa"/>
          </w:tcPr>
          <w:p w:rsidR="00E503D5" w:rsidRPr="00CD3C43" w:rsidRDefault="00E503D5">
            <w:r w:rsidRPr="00CD3C43">
              <w:rPr>
                <w:rFonts w:hint="eastAsia"/>
              </w:rPr>
              <w:t>针推学院</w:t>
            </w:r>
          </w:p>
        </w:tc>
        <w:tc>
          <w:tcPr>
            <w:tcW w:w="2128" w:type="dxa"/>
          </w:tcPr>
          <w:p w:rsidR="00E503D5" w:rsidRPr="00CD3C43" w:rsidRDefault="00E503D5">
            <w:r w:rsidRPr="00CD3C43">
              <w:t>14</w:t>
            </w:r>
            <w:r w:rsidRPr="00CD3C43">
              <w:rPr>
                <w:rFonts w:hint="eastAsia"/>
              </w:rPr>
              <w:t>针推</w:t>
            </w:r>
            <w:r w:rsidRPr="00CD3C43">
              <w:t>3</w:t>
            </w:r>
            <w:r w:rsidRPr="00CD3C43">
              <w:rPr>
                <w:rFonts w:hint="eastAsia"/>
              </w:rPr>
              <w:t>班</w:t>
            </w:r>
          </w:p>
        </w:tc>
        <w:tc>
          <w:tcPr>
            <w:tcW w:w="776" w:type="dxa"/>
          </w:tcPr>
          <w:p w:rsidR="00E503D5" w:rsidRPr="00CD3C43" w:rsidRDefault="00E503D5">
            <w:r w:rsidRPr="00CD3C43">
              <w:t>4.9</w:t>
            </w:r>
          </w:p>
        </w:tc>
      </w:tr>
      <w:tr w:rsidR="00E503D5" w:rsidRPr="00CD3C43" w:rsidTr="00CD3C43">
        <w:tc>
          <w:tcPr>
            <w:tcW w:w="969" w:type="dxa"/>
            <w:vMerge/>
          </w:tcPr>
          <w:p w:rsidR="00E503D5" w:rsidRPr="00CD3C43" w:rsidRDefault="00E503D5" w:rsidP="00CD3C43">
            <w:pPr>
              <w:jc w:val="center"/>
            </w:pPr>
          </w:p>
        </w:tc>
        <w:tc>
          <w:tcPr>
            <w:tcW w:w="1033" w:type="dxa"/>
            <w:vMerge/>
          </w:tcPr>
          <w:p w:rsidR="00E503D5" w:rsidRPr="00CD3C43" w:rsidRDefault="00E503D5" w:rsidP="00CD3C43">
            <w:pPr>
              <w:jc w:val="center"/>
            </w:pPr>
          </w:p>
        </w:tc>
        <w:tc>
          <w:tcPr>
            <w:tcW w:w="1033" w:type="dxa"/>
          </w:tcPr>
          <w:p w:rsidR="00E503D5" w:rsidRPr="00CD3C43" w:rsidRDefault="00E503D5">
            <w:r w:rsidRPr="00CD3C43">
              <w:rPr>
                <w:rFonts w:hint="eastAsia"/>
              </w:rPr>
              <w:t>刘腊岚</w:t>
            </w:r>
          </w:p>
        </w:tc>
        <w:tc>
          <w:tcPr>
            <w:tcW w:w="2571" w:type="dxa"/>
          </w:tcPr>
          <w:p w:rsidR="00E503D5" w:rsidRPr="00CD3C43" w:rsidRDefault="00E503D5">
            <w:r w:rsidRPr="00CD3C43">
              <w:rPr>
                <w:rFonts w:hint="eastAsia"/>
              </w:rPr>
              <w:t>人文学院</w:t>
            </w:r>
          </w:p>
        </w:tc>
        <w:tc>
          <w:tcPr>
            <w:tcW w:w="2128" w:type="dxa"/>
          </w:tcPr>
          <w:p w:rsidR="00E503D5" w:rsidRPr="00CD3C43" w:rsidRDefault="00E503D5">
            <w:r w:rsidRPr="00CD3C43">
              <w:t>15</w:t>
            </w:r>
            <w:r w:rsidRPr="00CD3C43">
              <w:rPr>
                <w:rFonts w:hint="eastAsia"/>
              </w:rPr>
              <w:t>应用心理</w:t>
            </w:r>
            <w:r w:rsidRPr="00CD3C43">
              <w:t>1</w:t>
            </w:r>
          </w:p>
        </w:tc>
        <w:tc>
          <w:tcPr>
            <w:tcW w:w="776" w:type="dxa"/>
          </w:tcPr>
          <w:p w:rsidR="00E503D5" w:rsidRPr="00CD3C43" w:rsidRDefault="00E503D5">
            <w:r w:rsidRPr="00CD3C43">
              <w:t>4.8</w:t>
            </w:r>
          </w:p>
        </w:tc>
      </w:tr>
      <w:tr w:rsidR="00E503D5" w:rsidRPr="00CD3C43" w:rsidTr="00CD3C43">
        <w:tc>
          <w:tcPr>
            <w:tcW w:w="969" w:type="dxa"/>
            <w:vMerge/>
          </w:tcPr>
          <w:p w:rsidR="00E503D5" w:rsidRPr="00CD3C43" w:rsidRDefault="00E503D5" w:rsidP="00CD3C43">
            <w:pPr>
              <w:jc w:val="center"/>
            </w:pPr>
          </w:p>
        </w:tc>
        <w:tc>
          <w:tcPr>
            <w:tcW w:w="1033" w:type="dxa"/>
            <w:vMerge w:val="restart"/>
          </w:tcPr>
          <w:p w:rsidR="00E503D5" w:rsidRPr="00CD3C43" w:rsidRDefault="00E503D5" w:rsidP="00CD3C43">
            <w:pPr>
              <w:jc w:val="center"/>
            </w:pPr>
            <w:r w:rsidRPr="00CD3C43">
              <w:rPr>
                <w:rFonts w:hint="eastAsia"/>
              </w:rPr>
              <w:t>摄影组</w:t>
            </w:r>
          </w:p>
        </w:tc>
        <w:tc>
          <w:tcPr>
            <w:tcW w:w="1033" w:type="dxa"/>
          </w:tcPr>
          <w:p w:rsidR="00E503D5" w:rsidRPr="00CD3C43" w:rsidRDefault="00E503D5">
            <w:r w:rsidRPr="00CD3C43">
              <w:rPr>
                <w:rFonts w:hint="eastAsia"/>
              </w:rPr>
              <w:t>刘梦丹</w:t>
            </w:r>
          </w:p>
        </w:tc>
        <w:tc>
          <w:tcPr>
            <w:tcW w:w="2571" w:type="dxa"/>
          </w:tcPr>
          <w:p w:rsidR="00E503D5" w:rsidRPr="00CD3C43" w:rsidRDefault="00E503D5">
            <w:r w:rsidRPr="00CD3C43">
              <w:rPr>
                <w:rFonts w:hint="eastAsia"/>
              </w:rPr>
              <w:t>中医临床学院</w:t>
            </w:r>
          </w:p>
        </w:tc>
        <w:tc>
          <w:tcPr>
            <w:tcW w:w="2128" w:type="dxa"/>
          </w:tcPr>
          <w:p w:rsidR="00E503D5" w:rsidRPr="00CD3C43" w:rsidRDefault="00E503D5">
            <w:r w:rsidRPr="00CD3C43">
              <w:t>13</w:t>
            </w:r>
            <w:r w:rsidRPr="00CD3C43">
              <w:rPr>
                <w:rFonts w:hint="eastAsia"/>
              </w:rPr>
              <w:t>中医</w:t>
            </w:r>
            <w:r w:rsidRPr="00CD3C43">
              <w:t>3</w:t>
            </w:r>
            <w:r w:rsidRPr="00CD3C43">
              <w:rPr>
                <w:rFonts w:hint="eastAsia"/>
              </w:rPr>
              <w:t>班</w:t>
            </w:r>
          </w:p>
        </w:tc>
        <w:tc>
          <w:tcPr>
            <w:tcW w:w="776" w:type="dxa"/>
          </w:tcPr>
          <w:p w:rsidR="00E503D5" w:rsidRPr="00CD3C43" w:rsidRDefault="00E503D5">
            <w:r w:rsidRPr="00CD3C43">
              <w:t>4.9</w:t>
            </w:r>
          </w:p>
        </w:tc>
      </w:tr>
      <w:tr w:rsidR="00E503D5" w:rsidRPr="00CD3C43" w:rsidTr="00CD3C43">
        <w:tc>
          <w:tcPr>
            <w:tcW w:w="969" w:type="dxa"/>
            <w:vMerge/>
          </w:tcPr>
          <w:p w:rsidR="00E503D5" w:rsidRPr="00CD3C43" w:rsidRDefault="00E503D5" w:rsidP="00CD3C43">
            <w:pPr>
              <w:jc w:val="center"/>
            </w:pPr>
          </w:p>
        </w:tc>
        <w:tc>
          <w:tcPr>
            <w:tcW w:w="1033" w:type="dxa"/>
            <w:vMerge/>
          </w:tcPr>
          <w:p w:rsidR="00E503D5" w:rsidRPr="00CD3C43" w:rsidRDefault="00E503D5" w:rsidP="00CD3C43">
            <w:pPr>
              <w:jc w:val="center"/>
            </w:pPr>
          </w:p>
        </w:tc>
        <w:tc>
          <w:tcPr>
            <w:tcW w:w="1033" w:type="dxa"/>
          </w:tcPr>
          <w:p w:rsidR="00E503D5" w:rsidRPr="00CD3C43" w:rsidRDefault="00E503D5">
            <w:r w:rsidRPr="00CD3C43">
              <w:rPr>
                <w:rFonts w:hint="eastAsia"/>
              </w:rPr>
              <w:t>薛晓雪</w:t>
            </w:r>
          </w:p>
        </w:tc>
        <w:tc>
          <w:tcPr>
            <w:tcW w:w="2571" w:type="dxa"/>
          </w:tcPr>
          <w:p w:rsidR="00E503D5" w:rsidRPr="00CD3C43" w:rsidRDefault="00E503D5">
            <w:r w:rsidRPr="00CD3C43">
              <w:rPr>
                <w:rFonts w:hint="eastAsia"/>
              </w:rPr>
              <w:t>中医临床学院</w:t>
            </w:r>
          </w:p>
        </w:tc>
        <w:tc>
          <w:tcPr>
            <w:tcW w:w="2128" w:type="dxa"/>
          </w:tcPr>
          <w:p w:rsidR="00E503D5" w:rsidRPr="00CD3C43" w:rsidRDefault="00E503D5">
            <w:r w:rsidRPr="00CD3C43">
              <w:t>13</w:t>
            </w:r>
            <w:r w:rsidRPr="00CD3C43">
              <w:rPr>
                <w:rFonts w:hint="eastAsia"/>
              </w:rPr>
              <w:t>中医</w:t>
            </w:r>
            <w:r w:rsidRPr="00CD3C43">
              <w:t>3</w:t>
            </w:r>
            <w:r w:rsidRPr="00CD3C43">
              <w:rPr>
                <w:rFonts w:hint="eastAsia"/>
              </w:rPr>
              <w:t>班</w:t>
            </w:r>
          </w:p>
        </w:tc>
        <w:tc>
          <w:tcPr>
            <w:tcW w:w="776" w:type="dxa"/>
          </w:tcPr>
          <w:p w:rsidR="00E503D5" w:rsidRPr="00CD3C43" w:rsidRDefault="00E503D5">
            <w:r w:rsidRPr="00CD3C43">
              <w:t>4.9</w:t>
            </w:r>
          </w:p>
        </w:tc>
      </w:tr>
      <w:tr w:rsidR="00E503D5" w:rsidRPr="00CD3C43" w:rsidTr="00CD3C43">
        <w:tc>
          <w:tcPr>
            <w:tcW w:w="969" w:type="dxa"/>
            <w:vMerge/>
          </w:tcPr>
          <w:p w:rsidR="00E503D5" w:rsidRPr="00CD3C43" w:rsidRDefault="00E503D5" w:rsidP="00CD3C43">
            <w:pPr>
              <w:jc w:val="center"/>
            </w:pPr>
          </w:p>
        </w:tc>
        <w:tc>
          <w:tcPr>
            <w:tcW w:w="1033" w:type="dxa"/>
            <w:vMerge/>
          </w:tcPr>
          <w:p w:rsidR="00E503D5" w:rsidRPr="00CD3C43" w:rsidRDefault="00E503D5" w:rsidP="00CD3C43">
            <w:pPr>
              <w:jc w:val="center"/>
            </w:pPr>
          </w:p>
        </w:tc>
        <w:tc>
          <w:tcPr>
            <w:tcW w:w="1033" w:type="dxa"/>
          </w:tcPr>
          <w:p w:rsidR="00E503D5" w:rsidRPr="00CD3C43" w:rsidRDefault="00E503D5">
            <w:r w:rsidRPr="00CD3C43">
              <w:rPr>
                <w:rFonts w:hint="eastAsia"/>
              </w:rPr>
              <w:t>杨金龙</w:t>
            </w:r>
          </w:p>
        </w:tc>
        <w:tc>
          <w:tcPr>
            <w:tcW w:w="2571" w:type="dxa"/>
          </w:tcPr>
          <w:p w:rsidR="00E503D5" w:rsidRPr="00CD3C43" w:rsidRDefault="00E503D5">
            <w:r w:rsidRPr="00CD3C43">
              <w:rPr>
                <w:rFonts w:hint="eastAsia"/>
              </w:rPr>
              <w:t>制药与食品工程学院</w:t>
            </w:r>
          </w:p>
        </w:tc>
        <w:tc>
          <w:tcPr>
            <w:tcW w:w="2128" w:type="dxa"/>
          </w:tcPr>
          <w:p w:rsidR="00E503D5" w:rsidRPr="00CD3C43" w:rsidRDefault="00E503D5">
            <w:r w:rsidRPr="00CD3C43">
              <w:t>15</w:t>
            </w:r>
            <w:r w:rsidRPr="00CD3C43">
              <w:rPr>
                <w:rFonts w:hint="eastAsia"/>
              </w:rPr>
              <w:t>制药</w:t>
            </w:r>
            <w:r w:rsidRPr="00CD3C43">
              <w:t>4</w:t>
            </w:r>
            <w:r w:rsidRPr="00CD3C43">
              <w:rPr>
                <w:rFonts w:hint="eastAsia"/>
              </w:rPr>
              <w:t>班</w:t>
            </w:r>
          </w:p>
        </w:tc>
        <w:tc>
          <w:tcPr>
            <w:tcW w:w="776" w:type="dxa"/>
          </w:tcPr>
          <w:p w:rsidR="00E503D5" w:rsidRPr="00CD3C43" w:rsidRDefault="00E503D5">
            <w:r w:rsidRPr="00CD3C43">
              <w:t>5</w:t>
            </w:r>
          </w:p>
        </w:tc>
      </w:tr>
      <w:tr w:rsidR="00E503D5" w:rsidRPr="00CD3C43" w:rsidTr="00CD3C43">
        <w:tc>
          <w:tcPr>
            <w:tcW w:w="969" w:type="dxa"/>
            <w:vMerge/>
          </w:tcPr>
          <w:p w:rsidR="00E503D5" w:rsidRPr="00CD3C43" w:rsidRDefault="00E503D5" w:rsidP="00CD3C43">
            <w:pPr>
              <w:jc w:val="center"/>
            </w:pPr>
          </w:p>
        </w:tc>
        <w:tc>
          <w:tcPr>
            <w:tcW w:w="1033" w:type="dxa"/>
            <w:vMerge/>
          </w:tcPr>
          <w:p w:rsidR="00E503D5" w:rsidRPr="00CD3C43" w:rsidRDefault="00E503D5" w:rsidP="00CD3C43">
            <w:pPr>
              <w:jc w:val="center"/>
            </w:pPr>
          </w:p>
        </w:tc>
        <w:tc>
          <w:tcPr>
            <w:tcW w:w="1033" w:type="dxa"/>
          </w:tcPr>
          <w:p w:rsidR="00E503D5" w:rsidRPr="00CD3C43" w:rsidRDefault="00E503D5">
            <w:r w:rsidRPr="00CD3C43">
              <w:rPr>
                <w:rFonts w:hint="eastAsia"/>
              </w:rPr>
              <w:t>郭宝锋</w:t>
            </w:r>
          </w:p>
        </w:tc>
        <w:tc>
          <w:tcPr>
            <w:tcW w:w="2571" w:type="dxa"/>
          </w:tcPr>
          <w:p w:rsidR="00E503D5" w:rsidRPr="00CD3C43" w:rsidRDefault="00E503D5">
            <w:r w:rsidRPr="00CD3C43">
              <w:rPr>
                <w:rFonts w:hint="eastAsia"/>
              </w:rPr>
              <w:t>医药管理学院</w:t>
            </w:r>
          </w:p>
        </w:tc>
        <w:tc>
          <w:tcPr>
            <w:tcW w:w="2128" w:type="dxa"/>
          </w:tcPr>
          <w:p w:rsidR="00E503D5" w:rsidRPr="00CD3C43" w:rsidRDefault="00E503D5">
            <w:r w:rsidRPr="00CD3C43">
              <w:t>15</w:t>
            </w:r>
            <w:r w:rsidRPr="00CD3C43">
              <w:rPr>
                <w:rFonts w:hint="eastAsia"/>
              </w:rPr>
              <w:t>营销</w:t>
            </w:r>
            <w:r w:rsidRPr="00CD3C43">
              <w:t>2</w:t>
            </w:r>
            <w:r w:rsidRPr="00CD3C43">
              <w:rPr>
                <w:rFonts w:hint="eastAsia"/>
              </w:rPr>
              <w:t>班</w:t>
            </w:r>
          </w:p>
        </w:tc>
        <w:tc>
          <w:tcPr>
            <w:tcW w:w="776" w:type="dxa"/>
          </w:tcPr>
          <w:p w:rsidR="00E503D5" w:rsidRPr="00CD3C43" w:rsidRDefault="00E503D5">
            <w:r w:rsidRPr="00CD3C43">
              <w:t>4.8</w:t>
            </w:r>
          </w:p>
        </w:tc>
      </w:tr>
      <w:tr w:rsidR="00E503D5" w:rsidRPr="00CD3C43" w:rsidTr="00CD3C43">
        <w:tc>
          <w:tcPr>
            <w:tcW w:w="969" w:type="dxa"/>
            <w:vMerge/>
          </w:tcPr>
          <w:p w:rsidR="00E503D5" w:rsidRPr="00CD3C43" w:rsidRDefault="00E503D5" w:rsidP="00CD3C43">
            <w:pPr>
              <w:jc w:val="center"/>
            </w:pPr>
          </w:p>
        </w:tc>
        <w:tc>
          <w:tcPr>
            <w:tcW w:w="1033" w:type="dxa"/>
            <w:vMerge/>
          </w:tcPr>
          <w:p w:rsidR="00E503D5" w:rsidRPr="00CD3C43" w:rsidRDefault="00E503D5" w:rsidP="00CD3C43">
            <w:pPr>
              <w:jc w:val="center"/>
            </w:pPr>
          </w:p>
        </w:tc>
        <w:tc>
          <w:tcPr>
            <w:tcW w:w="1033" w:type="dxa"/>
          </w:tcPr>
          <w:p w:rsidR="00E503D5" w:rsidRPr="00CD3C43" w:rsidRDefault="00E503D5">
            <w:r w:rsidRPr="00CD3C43">
              <w:rPr>
                <w:rFonts w:hint="eastAsia"/>
              </w:rPr>
              <w:t>李瑞</w:t>
            </w:r>
          </w:p>
        </w:tc>
        <w:tc>
          <w:tcPr>
            <w:tcW w:w="2571" w:type="dxa"/>
          </w:tcPr>
          <w:p w:rsidR="00E503D5" w:rsidRPr="00CD3C43" w:rsidRDefault="00E503D5">
            <w:r w:rsidRPr="00CD3C43">
              <w:rPr>
                <w:rFonts w:hint="eastAsia"/>
              </w:rPr>
              <w:t>针灸推拿学院</w:t>
            </w:r>
          </w:p>
        </w:tc>
        <w:tc>
          <w:tcPr>
            <w:tcW w:w="2128" w:type="dxa"/>
          </w:tcPr>
          <w:p w:rsidR="00E503D5" w:rsidRPr="00CD3C43" w:rsidRDefault="00E503D5">
            <w:r w:rsidRPr="00CD3C43">
              <w:t>15</w:t>
            </w:r>
            <w:r w:rsidRPr="00CD3C43">
              <w:rPr>
                <w:rFonts w:hint="eastAsia"/>
              </w:rPr>
              <w:t>康复</w:t>
            </w:r>
            <w:r w:rsidRPr="00CD3C43">
              <w:t>2</w:t>
            </w:r>
            <w:r w:rsidRPr="00CD3C43">
              <w:rPr>
                <w:rFonts w:hint="eastAsia"/>
              </w:rPr>
              <w:t>班</w:t>
            </w:r>
          </w:p>
        </w:tc>
        <w:tc>
          <w:tcPr>
            <w:tcW w:w="776" w:type="dxa"/>
          </w:tcPr>
          <w:p w:rsidR="00E503D5" w:rsidRPr="00CD3C43" w:rsidRDefault="00E503D5">
            <w:r w:rsidRPr="00CD3C43">
              <w:t>4.8</w:t>
            </w:r>
          </w:p>
        </w:tc>
      </w:tr>
      <w:tr w:rsidR="00E503D5" w:rsidRPr="00CD3C43" w:rsidTr="00CD3C43">
        <w:tc>
          <w:tcPr>
            <w:tcW w:w="969" w:type="dxa"/>
            <w:vMerge/>
          </w:tcPr>
          <w:p w:rsidR="00E503D5" w:rsidRPr="00CD3C43" w:rsidRDefault="00E503D5" w:rsidP="00CD3C43">
            <w:pPr>
              <w:jc w:val="center"/>
            </w:pPr>
          </w:p>
        </w:tc>
        <w:tc>
          <w:tcPr>
            <w:tcW w:w="1033" w:type="dxa"/>
            <w:vMerge/>
          </w:tcPr>
          <w:p w:rsidR="00E503D5" w:rsidRPr="00CD3C43" w:rsidRDefault="00E503D5" w:rsidP="00CD3C43">
            <w:pPr>
              <w:jc w:val="center"/>
            </w:pPr>
          </w:p>
        </w:tc>
        <w:tc>
          <w:tcPr>
            <w:tcW w:w="1033" w:type="dxa"/>
          </w:tcPr>
          <w:p w:rsidR="00E503D5" w:rsidRPr="00CD3C43" w:rsidRDefault="00E503D5">
            <w:r w:rsidRPr="00CD3C43">
              <w:rPr>
                <w:rFonts w:hint="eastAsia"/>
              </w:rPr>
              <w:t>陈雅欣</w:t>
            </w:r>
          </w:p>
        </w:tc>
        <w:tc>
          <w:tcPr>
            <w:tcW w:w="2571" w:type="dxa"/>
          </w:tcPr>
          <w:p w:rsidR="00E503D5" w:rsidRPr="00CD3C43" w:rsidRDefault="00E503D5">
            <w:r w:rsidRPr="00CD3C43">
              <w:rPr>
                <w:rFonts w:hint="eastAsia"/>
              </w:rPr>
              <w:t>护理学院</w:t>
            </w:r>
          </w:p>
        </w:tc>
        <w:tc>
          <w:tcPr>
            <w:tcW w:w="2128" w:type="dxa"/>
          </w:tcPr>
          <w:p w:rsidR="00E503D5" w:rsidRPr="00CD3C43" w:rsidRDefault="00E503D5">
            <w:r w:rsidRPr="00CD3C43">
              <w:t>15</w:t>
            </w:r>
            <w:r w:rsidRPr="00CD3C43">
              <w:rPr>
                <w:rFonts w:hint="eastAsia"/>
              </w:rPr>
              <w:t>护理</w:t>
            </w:r>
            <w:r w:rsidRPr="00CD3C43">
              <w:t>3</w:t>
            </w:r>
            <w:r w:rsidRPr="00CD3C43">
              <w:rPr>
                <w:rFonts w:hint="eastAsia"/>
              </w:rPr>
              <w:t>班</w:t>
            </w:r>
          </w:p>
        </w:tc>
        <w:tc>
          <w:tcPr>
            <w:tcW w:w="776" w:type="dxa"/>
          </w:tcPr>
          <w:p w:rsidR="00E503D5" w:rsidRPr="00CD3C43" w:rsidRDefault="00E503D5">
            <w:r w:rsidRPr="00CD3C43">
              <w:t>4.8</w:t>
            </w:r>
          </w:p>
        </w:tc>
      </w:tr>
      <w:tr w:rsidR="00E503D5" w:rsidRPr="00CD3C43" w:rsidTr="00CD3C43">
        <w:tc>
          <w:tcPr>
            <w:tcW w:w="969" w:type="dxa"/>
            <w:vMerge/>
          </w:tcPr>
          <w:p w:rsidR="00E503D5" w:rsidRPr="00CD3C43" w:rsidRDefault="00E503D5" w:rsidP="00CD3C43">
            <w:pPr>
              <w:jc w:val="center"/>
            </w:pPr>
          </w:p>
        </w:tc>
        <w:tc>
          <w:tcPr>
            <w:tcW w:w="1033" w:type="dxa"/>
            <w:vMerge/>
          </w:tcPr>
          <w:p w:rsidR="00E503D5" w:rsidRPr="00CD3C43" w:rsidRDefault="00E503D5" w:rsidP="00CD3C43">
            <w:pPr>
              <w:jc w:val="center"/>
            </w:pPr>
          </w:p>
        </w:tc>
        <w:tc>
          <w:tcPr>
            <w:tcW w:w="1033" w:type="dxa"/>
          </w:tcPr>
          <w:p w:rsidR="00E503D5" w:rsidRPr="00CD3C43" w:rsidRDefault="00E503D5">
            <w:r w:rsidRPr="00CD3C43">
              <w:rPr>
                <w:rFonts w:hint="eastAsia"/>
              </w:rPr>
              <w:t>张菁仁</w:t>
            </w:r>
          </w:p>
        </w:tc>
        <w:tc>
          <w:tcPr>
            <w:tcW w:w="2571" w:type="dxa"/>
          </w:tcPr>
          <w:p w:rsidR="00E503D5" w:rsidRPr="00CD3C43" w:rsidRDefault="00E503D5">
            <w:r w:rsidRPr="00CD3C43">
              <w:rPr>
                <w:rFonts w:hint="eastAsia"/>
              </w:rPr>
              <w:t>医药管理学院</w:t>
            </w:r>
          </w:p>
        </w:tc>
        <w:tc>
          <w:tcPr>
            <w:tcW w:w="2128" w:type="dxa"/>
          </w:tcPr>
          <w:p w:rsidR="00E503D5" w:rsidRPr="00CD3C43" w:rsidRDefault="00E503D5">
            <w:r w:rsidRPr="00CD3C43">
              <w:t>15</w:t>
            </w:r>
            <w:r w:rsidRPr="00CD3C43">
              <w:rPr>
                <w:rFonts w:hint="eastAsia"/>
              </w:rPr>
              <w:t>医管</w:t>
            </w:r>
            <w:r w:rsidRPr="00CD3C43">
              <w:t>1</w:t>
            </w:r>
            <w:r w:rsidRPr="00CD3C43">
              <w:rPr>
                <w:rFonts w:hint="eastAsia"/>
              </w:rPr>
              <w:t>班</w:t>
            </w:r>
          </w:p>
        </w:tc>
        <w:tc>
          <w:tcPr>
            <w:tcW w:w="776" w:type="dxa"/>
          </w:tcPr>
          <w:p w:rsidR="00E503D5" w:rsidRPr="00CD3C43" w:rsidRDefault="00E503D5">
            <w:r w:rsidRPr="00CD3C43">
              <w:t>5</w:t>
            </w:r>
          </w:p>
        </w:tc>
      </w:tr>
      <w:tr w:rsidR="00E503D5" w:rsidRPr="00CD3C43" w:rsidTr="00CD3C43">
        <w:tc>
          <w:tcPr>
            <w:tcW w:w="969" w:type="dxa"/>
            <w:vMerge/>
          </w:tcPr>
          <w:p w:rsidR="00E503D5" w:rsidRPr="00CD3C43" w:rsidRDefault="00E503D5" w:rsidP="00CD3C43">
            <w:pPr>
              <w:jc w:val="center"/>
            </w:pPr>
          </w:p>
        </w:tc>
        <w:tc>
          <w:tcPr>
            <w:tcW w:w="1033" w:type="dxa"/>
            <w:vMerge/>
          </w:tcPr>
          <w:p w:rsidR="00E503D5" w:rsidRPr="00CD3C43" w:rsidRDefault="00E503D5" w:rsidP="00CD3C43">
            <w:pPr>
              <w:jc w:val="center"/>
            </w:pPr>
          </w:p>
        </w:tc>
        <w:tc>
          <w:tcPr>
            <w:tcW w:w="1033" w:type="dxa"/>
          </w:tcPr>
          <w:p w:rsidR="00E503D5" w:rsidRPr="00CD3C43" w:rsidRDefault="00E503D5">
            <w:r w:rsidRPr="00CD3C43">
              <w:rPr>
                <w:rFonts w:hint="eastAsia"/>
              </w:rPr>
              <w:t>张哲</w:t>
            </w:r>
          </w:p>
        </w:tc>
        <w:tc>
          <w:tcPr>
            <w:tcW w:w="2571" w:type="dxa"/>
          </w:tcPr>
          <w:p w:rsidR="00E503D5" w:rsidRPr="00CD3C43" w:rsidRDefault="00E503D5">
            <w:r w:rsidRPr="00CD3C43">
              <w:rPr>
                <w:rFonts w:hint="eastAsia"/>
              </w:rPr>
              <w:t>中药学院</w:t>
            </w:r>
          </w:p>
        </w:tc>
        <w:tc>
          <w:tcPr>
            <w:tcW w:w="2128" w:type="dxa"/>
          </w:tcPr>
          <w:p w:rsidR="00E503D5" w:rsidRPr="00CD3C43" w:rsidRDefault="00E503D5">
            <w:r w:rsidRPr="00CD3C43">
              <w:t>14</w:t>
            </w:r>
            <w:r w:rsidRPr="00CD3C43">
              <w:rPr>
                <w:rFonts w:hint="eastAsia"/>
              </w:rPr>
              <w:t>临床中药班</w:t>
            </w:r>
          </w:p>
        </w:tc>
        <w:tc>
          <w:tcPr>
            <w:tcW w:w="776" w:type="dxa"/>
          </w:tcPr>
          <w:p w:rsidR="00E503D5" w:rsidRPr="00CD3C43" w:rsidRDefault="00E503D5">
            <w:r w:rsidRPr="00CD3C43">
              <w:t>5</w:t>
            </w:r>
          </w:p>
        </w:tc>
      </w:tr>
      <w:tr w:rsidR="00E503D5" w:rsidRPr="00CD3C43" w:rsidTr="00CD3C43">
        <w:tc>
          <w:tcPr>
            <w:tcW w:w="969" w:type="dxa"/>
            <w:vMerge/>
          </w:tcPr>
          <w:p w:rsidR="00E503D5" w:rsidRPr="00CD3C43" w:rsidRDefault="00E503D5" w:rsidP="00CD3C43">
            <w:pPr>
              <w:jc w:val="center"/>
            </w:pPr>
          </w:p>
        </w:tc>
        <w:tc>
          <w:tcPr>
            <w:tcW w:w="1033" w:type="dxa"/>
            <w:vMerge/>
          </w:tcPr>
          <w:p w:rsidR="00E503D5" w:rsidRPr="00CD3C43" w:rsidRDefault="00E503D5" w:rsidP="00CD3C43">
            <w:pPr>
              <w:jc w:val="center"/>
            </w:pPr>
          </w:p>
        </w:tc>
        <w:tc>
          <w:tcPr>
            <w:tcW w:w="1033" w:type="dxa"/>
          </w:tcPr>
          <w:p w:rsidR="00E503D5" w:rsidRPr="00CD3C43" w:rsidRDefault="00E503D5">
            <w:r w:rsidRPr="00CD3C43">
              <w:rPr>
                <w:rFonts w:hint="eastAsia"/>
              </w:rPr>
              <w:t>王雪莉</w:t>
            </w:r>
          </w:p>
        </w:tc>
        <w:tc>
          <w:tcPr>
            <w:tcW w:w="2571" w:type="dxa"/>
          </w:tcPr>
          <w:p w:rsidR="00E503D5" w:rsidRPr="00CD3C43" w:rsidRDefault="00E503D5">
            <w:r w:rsidRPr="00CD3C43">
              <w:rPr>
                <w:rFonts w:hint="eastAsia"/>
              </w:rPr>
              <w:t>中西医结合临床医学院</w:t>
            </w:r>
          </w:p>
        </w:tc>
        <w:tc>
          <w:tcPr>
            <w:tcW w:w="2128" w:type="dxa"/>
          </w:tcPr>
          <w:p w:rsidR="00E503D5" w:rsidRPr="00CD3C43" w:rsidRDefault="00E503D5">
            <w:r w:rsidRPr="00CD3C43">
              <w:t>14</w:t>
            </w:r>
            <w:r w:rsidRPr="00CD3C43">
              <w:rPr>
                <w:rFonts w:hint="eastAsia"/>
              </w:rPr>
              <w:t>中西医</w:t>
            </w:r>
            <w:r w:rsidRPr="00CD3C43">
              <w:t>1</w:t>
            </w:r>
            <w:r w:rsidRPr="00CD3C43">
              <w:rPr>
                <w:rFonts w:hint="eastAsia"/>
              </w:rPr>
              <w:t>班</w:t>
            </w:r>
          </w:p>
        </w:tc>
        <w:tc>
          <w:tcPr>
            <w:tcW w:w="776" w:type="dxa"/>
          </w:tcPr>
          <w:p w:rsidR="00E503D5" w:rsidRPr="00CD3C43" w:rsidRDefault="00E503D5">
            <w:r w:rsidRPr="00CD3C43">
              <w:t>4.6</w:t>
            </w:r>
          </w:p>
        </w:tc>
      </w:tr>
      <w:tr w:rsidR="00E503D5" w:rsidRPr="00CD3C43" w:rsidTr="00CD3C43">
        <w:trPr>
          <w:trHeight w:val="287"/>
        </w:trPr>
        <w:tc>
          <w:tcPr>
            <w:tcW w:w="969" w:type="dxa"/>
            <w:vMerge/>
          </w:tcPr>
          <w:p w:rsidR="00E503D5" w:rsidRPr="00CD3C43" w:rsidRDefault="00E503D5" w:rsidP="00CD3C43">
            <w:pPr>
              <w:jc w:val="center"/>
            </w:pPr>
          </w:p>
        </w:tc>
        <w:tc>
          <w:tcPr>
            <w:tcW w:w="1033" w:type="dxa"/>
            <w:vMerge/>
          </w:tcPr>
          <w:p w:rsidR="00E503D5" w:rsidRPr="00CD3C43" w:rsidRDefault="00E503D5" w:rsidP="00CD3C43">
            <w:pPr>
              <w:jc w:val="center"/>
            </w:pPr>
          </w:p>
        </w:tc>
        <w:tc>
          <w:tcPr>
            <w:tcW w:w="1033" w:type="dxa"/>
          </w:tcPr>
          <w:p w:rsidR="00E503D5" w:rsidRPr="00CD3C43" w:rsidRDefault="00E503D5">
            <w:r w:rsidRPr="00CD3C43">
              <w:rPr>
                <w:rFonts w:hint="eastAsia"/>
              </w:rPr>
              <w:t>吴恺</w:t>
            </w:r>
          </w:p>
        </w:tc>
        <w:tc>
          <w:tcPr>
            <w:tcW w:w="2571" w:type="dxa"/>
          </w:tcPr>
          <w:p w:rsidR="00E503D5" w:rsidRPr="00CD3C43" w:rsidRDefault="00E503D5">
            <w:r w:rsidRPr="00CD3C43">
              <w:rPr>
                <w:rFonts w:hint="eastAsia"/>
              </w:rPr>
              <w:t>中药学院</w:t>
            </w:r>
          </w:p>
        </w:tc>
        <w:tc>
          <w:tcPr>
            <w:tcW w:w="2128" w:type="dxa"/>
          </w:tcPr>
          <w:p w:rsidR="00E503D5" w:rsidRPr="00CD3C43" w:rsidRDefault="00E503D5">
            <w:r w:rsidRPr="00CD3C43">
              <w:t>14</w:t>
            </w:r>
            <w:r w:rsidRPr="00CD3C43">
              <w:rPr>
                <w:rFonts w:hint="eastAsia"/>
              </w:rPr>
              <w:t>临床中药班</w:t>
            </w:r>
          </w:p>
        </w:tc>
        <w:tc>
          <w:tcPr>
            <w:tcW w:w="776" w:type="dxa"/>
          </w:tcPr>
          <w:p w:rsidR="00E503D5" w:rsidRPr="00CD3C43" w:rsidRDefault="00E503D5">
            <w:r w:rsidRPr="00CD3C43">
              <w:t>4.6</w:t>
            </w:r>
          </w:p>
        </w:tc>
      </w:tr>
      <w:tr w:rsidR="00E503D5" w:rsidRPr="00CD3C43" w:rsidTr="00CD3C43">
        <w:tc>
          <w:tcPr>
            <w:tcW w:w="969" w:type="dxa"/>
            <w:vMerge/>
          </w:tcPr>
          <w:p w:rsidR="00E503D5" w:rsidRPr="00CD3C43" w:rsidRDefault="00E503D5" w:rsidP="00CD3C43">
            <w:pPr>
              <w:jc w:val="center"/>
            </w:pPr>
          </w:p>
        </w:tc>
        <w:tc>
          <w:tcPr>
            <w:tcW w:w="1033" w:type="dxa"/>
            <w:vMerge/>
          </w:tcPr>
          <w:p w:rsidR="00E503D5" w:rsidRPr="00CD3C43" w:rsidRDefault="00E503D5" w:rsidP="00CD3C43">
            <w:pPr>
              <w:jc w:val="center"/>
            </w:pPr>
          </w:p>
        </w:tc>
        <w:tc>
          <w:tcPr>
            <w:tcW w:w="1033" w:type="dxa"/>
          </w:tcPr>
          <w:p w:rsidR="00E503D5" w:rsidRPr="00CD3C43" w:rsidRDefault="00E503D5">
            <w:r w:rsidRPr="00CD3C43">
              <w:rPr>
                <w:rFonts w:hint="eastAsia"/>
              </w:rPr>
              <w:t>赵飞龙</w:t>
            </w:r>
          </w:p>
        </w:tc>
        <w:tc>
          <w:tcPr>
            <w:tcW w:w="2571" w:type="dxa"/>
          </w:tcPr>
          <w:p w:rsidR="00E503D5" w:rsidRPr="00CD3C43" w:rsidRDefault="00E503D5">
            <w:r w:rsidRPr="00CD3C43">
              <w:rPr>
                <w:rFonts w:hint="eastAsia"/>
              </w:rPr>
              <w:t>制药与食品工程学院</w:t>
            </w:r>
          </w:p>
        </w:tc>
        <w:tc>
          <w:tcPr>
            <w:tcW w:w="2128" w:type="dxa"/>
          </w:tcPr>
          <w:p w:rsidR="00E503D5" w:rsidRPr="00CD3C43" w:rsidRDefault="00E503D5">
            <w:r w:rsidRPr="00CD3C43">
              <w:t>15</w:t>
            </w:r>
            <w:r w:rsidRPr="00CD3C43">
              <w:rPr>
                <w:rFonts w:hint="eastAsia"/>
              </w:rPr>
              <w:t>食品</w:t>
            </w:r>
            <w:r w:rsidRPr="00CD3C43">
              <w:t>2</w:t>
            </w:r>
            <w:r w:rsidRPr="00CD3C43">
              <w:rPr>
                <w:rFonts w:hint="eastAsia"/>
              </w:rPr>
              <w:t>班</w:t>
            </w:r>
          </w:p>
        </w:tc>
        <w:tc>
          <w:tcPr>
            <w:tcW w:w="776" w:type="dxa"/>
          </w:tcPr>
          <w:p w:rsidR="00E503D5" w:rsidRPr="00CD3C43" w:rsidRDefault="00E503D5">
            <w:r w:rsidRPr="00CD3C43">
              <w:t>4.8</w:t>
            </w:r>
          </w:p>
        </w:tc>
      </w:tr>
      <w:tr w:rsidR="00E503D5" w:rsidRPr="00CD3C43" w:rsidTr="00CD3C43">
        <w:tc>
          <w:tcPr>
            <w:tcW w:w="969" w:type="dxa"/>
            <w:vMerge w:val="restart"/>
          </w:tcPr>
          <w:p w:rsidR="00E503D5" w:rsidRPr="00CD3C43" w:rsidRDefault="00E503D5" w:rsidP="00CD3C43">
            <w:pPr>
              <w:jc w:val="center"/>
            </w:pPr>
            <w:r w:rsidRPr="00CD3C43">
              <w:rPr>
                <w:rFonts w:hint="eastAsia"/>
              </w:rPr>
              <w:t>影</w:t>
            </w:r>
          </w:p>
          <w:p w:rsidR="00E503D5" w:rsidRPr="00CD3C43" w:rsidRDefault="00E503D5" w:rsidP="00CD3C43">
            <w:pPr>
              <w:jc w:val="center"/>
            </w:pPr>
            <w:r w:rsidRPr="00CD3C43">
              <w:rPr>
                <w:rFonts w:hint="eastAsia"/>
              </w:rPr>
              <w:t>像</w:t>
            </w:r>
          </w:p>
          <w:p w:rsidR="00E503D5" w:rsidRPr="00CD3C43" w:rsidRDefault="00E503D5" w:rsidP="00CD3C43">
            <w:pPr>
              <w:jc w:val="center"/>
            </w:pPr>
            <w:r w:rsidRPr="00CD3C43">
              <w:rPr>
                <w:rFonts w:hint="eastAsia"/>
              </w:rPr>
              <w:t>部</w:t>
            </w:r>
          </w:p>
        </w:tc>
        <w:tc>
          <w:tcPr>
            <w:tcW w:w="1033" w:type="dxa"/>
          </w:tcPr>
          <w:p w:rsidR="00E503D5" w:rsidRPr="00CD3C43" w:rsidRDefault="00E503D5" w:rsidP="00CD3C43">
            <w:pPr>
              <w:jc w:val="center"/>
            </w:pPr>
            <w:r w:rsidRPr="00CD3C43">
              <w:rPr>
                <w:rFonts w:hint="eastAsia"/>
              </w:rPr>
              <w:t>部长</w:t>
            </w:r>
          </w:p>
        </w:tc>
        <w:tc>
          <w:tcPr>
            <w:tcW w:w="1033" w:type="dxa"/>
          </w:tcPr>
          <w:p w:rsidR="00E503D5" w:rsidRPr="00CD3C43" w:rsidRDefault="00E503D5">
            <w:r w:rsidRPr="00CD3C43">
              <w:rPr>
                <w:rFonts w:hint="eastAsia"/>
              </w:rPr>
              <w:t>朱道宇</w:t>
            </w:r>
          </w:p>
        </w:tc>
        <w:tc>
          <w:tcPr>
            <w:tcW w:w="2571" w:type="dxa"/>
          </w:tcPr>
          <w:p w:rsidR="00E503D5" w:rsidRPr="00CD3C43" w:rsidRDefault="00E503D5">
            <w:r w:rsidRPr="00CD3C43">
              <w:rPr>
                <w:rFonts w:hint="eastAsia"/>
              </w:rPr>
              <w:t>医药管理学院</w:t>
            </w:r>
          </w:p>
        </w:tc>
        <w:tc>
          <w:tcPr>
            <w:tcW w:w="2128" w:type="dxa"/>
          </w:tcPr>
          <w:p w:rsidR="00E503D5" w:rsidRPr="00CD3C43" w:rsidRDefault="00E503D5">
            <w:r w:rsidRPr="00CD3C43">
              <w:t>13</w:t>
            </w:r>
            <w:r w:rsidRPr="00CD3C43">
              <w:rPr>
                <w:rFonts w:hint="eastAsia"/>
              </w:rPr>
              <w:t>信管</w:t>
            </w:r>
            <w:r w:rsidRPr="00CD3C43">
              <w:t>2</w:t>
            </w:r>
            <w:r w:rsidRPr="00CD3C43">
              <w:rPr>
                <w:rFonts w:hint="eastAsia"/>
              </w:rPr>
              <w:t>班</w:t>
            </w:r>
          </w:p>
        </w:tc>
        <w:tc>
          <w:tcPr>
            <w:tcW w:w="776" w:type="dxa"/>
          </w:tcPr>
          <w:p w:rsidR="00E503D5" w:rsidRPr="00CD3C43" w:rsidRDefault="00E503D5">
            <w:r w:rsidRPr="00CD3C43">
              <w:t>7</w:t>
            </w:r>
          </w:p>
        </w:tc>
      </w:tr>
      <w:tr w:rsidR="00E503D5" w:rsidRPr="00CD3C43" w:rsidTr="00CD3C43">
        <w:tc>
          <w:tcPr>
            <w:tcW w:w="969" w:type="dxa"/>
            <w:vMerge/>
          </w:tcPr>
          <w:p w:rsidR="00E503D5" w:rsidRPr="00CD3C43" w:rsidRDefault="00E503D5" w:rsidP="00CD3C43">
            <w:pPr>
              <w:jc w:val="center"/>
            </w:pPr>
          </w:p>
        </w:tc>
        <w:tc>
          <w:tcPr>
            <w:tcW w:w="1033" w:type="dxa"/>
            <w:vMerge w:val="restart"/>
          </w:tcPr>
          <w:p w:rsidR="00E503D5" w:rsidRPr="00CD3C43" w:rsidRDefault="00E503D5" w:rsidP="00CD3C43">
            <w:pPr>
              <w:jc w:val="center"/>
            </w:pPr>
            <w:r w:rsidRPr="00CD3C43">
              <w:rPr>
                <w:rFonts w:hint="eastAsia"/>
              </w:rPr>
              <w:t>干事</w:t>
            </w:r>
          </w:p>
        </w:tc>
        <w:tc>
          <w:tcPr>
            <w:tcW w:w="1033" w:type="dxa"/>
          </w:tcPr>
          <w:p w:rsidR="00E503D5" w:rsidRPr="00CD3C43" w:rsidRDefault="00E503D5">
            <w:r w:rsidRPr="00CD3C43">
              <w:rPr>
                <w:rFonts w:hint="eastAsia"/>
              </w:rPr>
              <w:t>赵晶</w:t>
            </w:r>
          </w:p>
        </w:tc>
        <w:tc>
          <w:tcPr>
            <w:tcW w:w="2571" w:type="dxa"/>
          </w:tcPr>
          <w:p w:rsidR="00E503D5" w:rsidRPr="00CD3C43" w:rsidRDefault="00E503D5">
            <w:r w:rsidRPr="00CD3C43">
              <w:rPr>
                <w:rFonts w:hint="eastAsia"/>
              </w:rPr>
              <w:t>医药管理学院</w:t>
            </w:r>
          </w:p>
        </w:tc>
        <w:tc>
          <w:tcPr>
            <w:tcW w:w="2128" w:type="dxa"/>
          </w:tcPr>
          <w:p w:rsidR="00E503D5" w:rsidRPr="00CD3C43" w:rsidRDefault="00E503D5">
            <w:r w:rsidRPr="00CD3C43">
              <w:t>14</w:t>
            </w:r>
            <w:r w:rsidRPr="00CD3C43">
              <w:rPr>
                <w:rFonts w:hint="eastAsia"/>
              </w:rPr>
              <w:t>信管</w:t>
            </w:r>
            <w:r w:rsidRPr="00CD3C43">
              <w:t>2</w:t>
            </w:r>
            <w:r w:rsidRPr="00CD3C43">
              <w:rPr>
                <w:rFonts w:hint="eastAsia"/>
              </w:rPr>
              <w:t>班</w:t>
            </w:r>
          </w:p>
        </w:tc>
        <w:tc>
          <w:tcPr>
            <w:tcW w:w="776" w:type="dxa"/>
          </w:tcPr>
          <w:p w:rsidR="00E503D5" w:rsidRPr="00CD3C43" w:rsidRDefault="00E503D5">
            <w:r w:rsidRPr="00CD3C43">
              <w:t>5</w:t>
            </w:r>
          </w:p>
        </w:tc>
      </w:tr>
      <w:tr w:rsidR="00E503D5" w:rsidRPr="00CD3C43" w:rsidTr="00CD3C43">
        <w:tc>
          <w:tcPr>
            <w:tcW w:w="969" w:type="dxa"/>
            <w:vMerge/>
          </w:tcPr>
          <w:p w:rsidR="00E503D5" w:rsidRPr="00CD3C43" w:rsidRDefault="00E503D5" w:rsidP="00CD3C43">
            <w:pPr>
              <w:jc w:val="center"/>
            </w:pPr>
          </w:p>
        </w:tc>
        <w:tc>
          <w:tcPr>
            <w:tcW w:w="1033" w:type="dxa"/>
            <w:vMerge/>
          </w:tcPr>
          <w:p w:rsidR="00E503D5" w:rsidRPr="00CD3C43" w:rsidRDefault="00E503D5" w:rsidP="00CD3C43">
            <w:pPr>
              <w:jc w:val="center"/>
            </w:pPr>
          </w:p>
        </w:tc>
        <w:tc>
          <w:tcPr>
            <w:tcW w:w="1033" w:type="dxa"/>
          </w:tcPr>
          <w:p w:rsidR="00E503D5" w:rsidRPr="00CD3C43" w:rsidRDefault="00E503D5">
            <w:r w:rsidRPr="00CD3C43">
              <w:rPr>
                <w:rFonts w:hint="eastAsia"/>
              </w:rPr>
              <w:t>孟本洁</w:t>
            </w:r>
          </w:p>
        </w:tc>
        <w:tc>
          <w:tcPr>
            <w:tcW w:w="2571" w:type="dxa"/>
          </w:tcPr>
          <w:p w:rsidR="00E503D5" w:rsidRPr="00CD3C43" w:rsidRDefault="00E503D5">
            <w:r w:rsidRPr="00CD3C43">
              <w:rPr>
                <w:rFonts w:hint="eastAsia"/>
              </w:rPr>
              <w:t>制药与食品工程学院</w:t>
            </w:r>
          </w:p>
        </w:tc>
        <w:tc>
          <w:tcPr>
            <w:tcW w:w="2128" w:type="dxa"/>
          </w:tcPr>
          <w:p w:rsidR="00E503D5" w:rsidRPr="00CD3C43" w:rsidRDefault="00E503D5">
            <w:r w:rsidRPr="00CD3C43">
              <w:t>14</w:t>
            </w:r>
            <w:r w:rsidRPr="00CD3C43">
              <w:rPr>
                <w:rFonts w:hint="eastAsia"/>
              </w:rPr>
              <w:t>食品</w:t>
            </w:r>
            <w:r w:rsidRPr="00CD3C43">
              <w:t>2</w:t>
            </w:r>
            <w:r w:rsidRPr="00CD3C43">
              <w:rPr>
                <w:rFonts w:hint="eastAsia"/>
              </w:rPr>
              <w:t>班</w:t>
            </w:r>
          </w:p>
        </w:tc>
        <w:tc>
          <w:tcPr>
            <w:tcW w:w="776" w:type="dxa"/>
          </w:tcPr>
          <w:p w:rsidR="00E503D5" w:rsidRPr="00CD3C43" w:rsidRDefault="00E503D5">
            <w:r w:rsidRPr="00CD3C43">
              <w:t>5</w:t>
            </w:r>
          </w:p>
        </w:tc>
      </w:tr>
      <w:tr w:rsidR="00E503D5" w:rsidRPr="00CD3C43" w:rsidTr="00CD3C43">
        <w:tc>
          <w:tcPr>
            <w:tcW w:w="969" w:type="dxa"/>
            <w:vMerge/>
          </w:tcPr>
          <w:p w:rsidR="00E503D5" w:rsidRPr="00CD3C43" w:rsidRDefault="00E503D5" w:rsidP="00CD3C43">
            <w:pPr>
              <w:jc w:val="center"/>
            </w:pPr>
          </w:p>
        </w:tc>
        <w:tc>
          <w:tcPr>
            <w:tcW w:w="1033" w:type="dxa"/>
            <w:vMerge/>
          </w:tcPr>
          <w:p w:rsidR="00E503D5" w:rsidRPr="00CD3C43" w:rsidRDefault="00E503D5" w:rsidP="00CD3C43">
            <w:pPr>
              <w:jc w:val="center"/>
            </w:pPr>
          </w:p>
        </w:tc>
        <w:tc>
          <w:tcPr>
            <w:tcW w:w="1033" w:type="dxa"/>
          </w:tcPr>
          <w:p w:rsidR="00E503D5" w:rsidRPr="00CD3C43" w:rsidRDefault="00E503D5">
            <w:r w:rsidRPr="00CD3C43">
              <w:rPr>
                <w:rFonts w:hint="eastAsia"/>
              </w:rPr>
              <w:t>王俊枝</w:t>
            </w:r>
          </w:p>
        </w:tc>
        <w:tc>
          <w:tcPr>
            <w:tcW w:w="2571" w:type="dxa"/>
          </w:tcPr>
          <w:p w:rsidR="00E503D5" w:rsidRPr="00CD3C43" w:rsidRDefault="00E503D5">
            <w:r w:rsidRPr="00CD3C43">
              <w:rPr>
                <w:rFonts w:hint="eastAsia"/>
              </w:rPr>
              <w:t>护理学院</w:t>
            </w:r>
          </w:p>
        </w:tc>
        <w:tc>
          <w:tcPr>
            <w:tcW w:w="2128" w:type="dxa"/>
          </w:tcPr>
          <w:p w:rsidR="00E503D5" w:rsidRPr="00CD3C43" w:rsidRDefault="00E503D5">
            <w:r w:rsidRPr="00CD3C43">
              <w:t>14</w:t>
            </w:r>
            <w:r w:rsidRPr="00CD3C43">
              <w:rPr>
                <w:rFonts w:hint="eastAsia"/>
              </w:rPr>
              <w:t>护理</w:t>
            </w:r>
            <w:r w:rsidRPr="00CD3C43">
              <w:t>1</w:t>
            </w:r>
            <w:r w:rsidRPr="00CD3C43">
              <w:rPr>
                <w:rFonts w:hint="eastAsia"/>
              </w:rPr>
              <w:t>班</w:t>
            </w:r>
          </w:p>
        </w:tc>
        <w:tc>
          <w:tcPr>
            <w:tcW w:w="776" w:type="dxa"/>
          </w:tcPr>
          <w:p w:rsidR="00E503D5" w:rsidRPr="00CD3C43" w:rsidRDefault="00E503D5">
            <w:r w:rsidRPr="00CD3C43">
              <w:t>5</w:t>
            </w:r>
          </w:p>
        </w:tc>
      </w:tr>
      <w:tr w:rsidR="00E503D5" w:rsidRPr="00CD3C43" w:rsidTr="00CD3C43">
        <w:tc>
          <w:tcPr>
            <w:tcW w:w="969" w:type="dxa"/>
            <w:vMerge/>
          </w:tcPr>
          <w:p w:rsidR="00E503D5" w:rsidRPr="00CD3C43" w:rsidRDefault="00E503D5" w:rsidP="00CD3C43">
            <w:pPr>
              <w:jc w:val="center"/>
            </w:pPr>
          </w:p>
        </w:tc>
        <w:tc>
          <w:tcPr>
            <w:tcW w:w="1033" w:type="dxa"/>
            <w:vMerge/>
          </w:tcPr>
          <w:p w:rsidR="00E503D5" w:rsidRPr="00CD3C43" w:rsidRDefault="00E503D5" w:rsidP="00CD3C43">
            <w:pPr>
              <w:jc w:val="center"/>
            </w:pPr>
          </w:p>
        </w:tc>
        <w:tc>
          <w:tcPr>
            <w:tcW w:w="1033" w:type="dxa"/>
          </w:tcPr>
          <w:p w:rsidR="00E503D5" w:rsidRPr="00CD3C43" w:rsidRDefault="00E503D5">
            <w:r w:rsidRPr="00CD3C43">
              <w:rPr>
                <w:rFonts w:hint="eastAsia"/>
              </w:rPr>
              <w:t>牛智杰</w:t>
            </w:r>
          </w:p>
        </w:tc>
        <w:tc>
          <w:tcPr>
            <w:tcW w:w="2571" w:type="dxa"/>
          </w:tcPr>
          <w:p w:rsidR="00E503D5" w:rsidRPr="00CD3C43" w:rsidRDefault="00E503D5">
            <w:r w:rsidRPr="00CD3C43">
              <w:rPr>
                <w:rFonts w:hint="eastAsia"/>
              </w:rPr>
              <w:t>基础医学院</w:t>
            </w:r>
          </w:p>
        </w:tc>
        <w:tc>
          <w:tcPr>
            <w:tcW w:w="2128" w:type="dxa"/>
          </w:tcPr>
          <w:p w:rsidR="00E503D5" w:rsidRPr="00CD3C43" w:rsidRDefault="00E503D5">
            <w:r w:rsidRPr="00CD3C43">
              <w:t>15</w:t>
            </w:r>
            <w:r w:rsidRPr="00CD3C43">
              <w:rPr>
                <w:rFonts w:hint="eastAsia"/>
              </w:rPr>
              <w:t>生物技术</w:t>
            </w:r>
          </w:p>
        </w:tc>
        <w:tc>
          <w:tcPr>
            <w:tcW w:w="776" w:type="dxa"/>
          </w:tcPr>
          <w:p w:rsidR="00E503D5" w:rsidRPr="00CD3C43" w:rsidRDefault="00E503D5">
            <w:r w:rsidRPr="00CD3C43">
              <w:t>4.75</w:t>
            </w:r>
          </w:p>
        </w:tc>
      </w:tr>
      <w:tr w:rsidR="00E503D5" w:rsidRPr="00CD3C43" w:rsidTr="00CD3C43">
        <w:tc>
          <w:tcPr>
            <w:tcW w:w="969" w:type="dxa"/>
            <w:vMerge/>
          </w:tcPr>
          <w:p w:rsidR="00E503D5" w:rsidRPr="00CD3C43" w:rsidRDefault="00E503D5" w:rsidP="00CD3C43">
            <w:pPr>
              <w:jc w:val="center"/>
            </w:pPr>
          </w:p>
        </w:tc>
        <w:tc>
          <w:tcPr>
            <w:tcW w:w="1033" w:type="dxa"/>
            <w:vMerge/>
          </w:tcPr>
          <w:p w:rsidR="00E503D5" w:rsidRPr="00CD3C43" w:rsidRDefault="00E503D5" w:rsidP="00CD3C43">
            <w:pPr>
              <w:jc w:val="center"/>
            </w:pPr>
          </w:p>
        </w:tc>
        <w:tc>
          <w:tcPr>
            <w:tcW w:w="1033" w:type="dxa"/>
          </w:tcPr>
          <w:p w:rsidR="00E503D5" w:rsidRPr="00CD3C43" w:rsidRDefault="00E503D5">
            <w:r w:rsidRPr="00CD3C43">
              <w:rPr>
                <w:rFonts w:hint="eastAsia"/>
              </w:rPr>
              <w:t>范瑞东</w:t>
            </w:r>
          </w:p>
        </w:tc>
        <w:tc>
          <w:tcPr>
            <w:tcW w:w="2571" w:type="dxa"/>
          </w:tcPr>
          <w:p w:rsidR="00E503D5" w:rsidRPr="00CD3C43" w:rsidRDefault="00E503D5">
            <w:r w:rsidRPr="00CD3C43">
              <w:rPr>
                <w:rFonts w:hint="eastAsia"/>
              </w:rPr>
              <w:t>制药与食品工程学院</w:t>
            </w:r>
          </w:p>
        </w:tc>
        <w:tc>
          <w:tcPr>
            <w:tcW w:w="2128" w:type="dxa"/>
          </w:tcPr>
          <w:p w:rsidR="00E503D5" w:rsidRPr="00CD3C43" w:rsidRDefault="00E503D5">
            <w:r w:rsidRPr="00CD3C43">
              <w:t>15</w:t>
            </w:r>
            <w:r w:rsidRPr="00CD3C43">
              <w:rPr>
                <w:rFonts w:hint="eastAsia"/>
              </w:rPr>
              <w:t>生制</w:t>
            </w:r>
            <w:r w:rsidRPr="00CD3C43">
              <w:t>1</w:t>
            </w:r>
            <w:r w:rsidRPr="00CD3C43">
              <w:rPr>
                <w:rFonts w:hint="eastAsia"/>
              </w:rPr>
              <w:t>班</w:t>
            </w:r>
          </w:p>
        </w:tc>
        <w:tc>
          <w:tcPr>
            <w:tcW w:w="776" w:type="dxa"/>
          </w:tcPr>
          <w:p w:rsidR="00E503D5" w:rsidRPr="00CD3C43" w:rsidRDefault="00E503D5">
            <w:r w:rsidRPr="00CD3C43">
              <w:t>4.9</w:t>
            </w:r>
          </w:p>
        </w:tc>
      </w:tr>
      <w:tr w:rsidR="00E503D5" w:rsidRPr="00CD3C43" w:rsidTr="00CD3C43">
        <w:tc>
          <w:tcPr>
            <w:tcW w:w="969" w:type="dxa"/>
            <w:vMerge/>
          </w:tcPr>
          <w:p w:rsidR="00E503D5" w:rsidRPr="00CD3C43" w:rsidRDefault="00E503D5" w:rsidP="00CD3C43">
            <w:pPr>
              <w:jc w:val="center"/>
            </w:pPr>
          </w:p>
        </w:tc>
        <w:tc>
          <w:tcPr>
            <w:tcW w:w="1033" w:type="dxa"/>
            <w:vMerge/>
          </w:tcPr>
          <w:p w:rsidR="00E503D5" w:rsidRPr="00CD3C43" w:rsidRDefault="00E503D5" w:rsidP="00CD3C43">
            <w:pPr>
              <w:jc w:val="center"/>
            </w:pPr>
          </w:p>
        </w:tc>
        <w:tc>
          <w:tcPr>
            <w:tcW w:w="1033" w:type="dxa"/>
          </w:tcPr>
          <w:p w:rsidR="00E503D5" w:rsidRPr="00CD3C43" w:rsidRDefault="00E503D5">
            <w:r w:rsidRPr="00CD3C43">
              <w:rPr>
                <w:rFonts w:hint="eastAsia"/>
              </w:rPr>
              <w:t>蒋有为</w:t>
            </w:r>
          </w:p>
        </w:tc>
        <w:tc>
          <w:tcPr>
            <w:tcW w:w="2571" w:type="dxa"/>
          </w:tcPr>
          <w:p w:rsidR="00E503D5" w:rsidRPr="00CD3C43" w:rsidRDefault="00E503D5">
            <w:r w:rsidRPr="00CD3C43">
              <w:rPr>
                <w:rFonts w:hint="eastAsia"/>
              </w:rPr>
              <w:t>医药管理学院</w:t>
            </w:r>
          </w:p>
        </w:tc>
        <w:tc>
          <w:tcPr>
            <w:tcW w:w="2128" w:type="dxa"/>
          </w:tcPr>
          <w:p w:rsidR="00E503D5" w:rsidRPr="00CD3C43" w:rsidRDefault="00E503D5">
            <w:r w:rsidRPr="00CD3C43">
              <w:t>15</w:t>
            </w:r>
            <w:r w:rsidRPr="00CD3C43">
              <w:rPr>
                <w:rFonts w:hint="eastAsia"/>
              </w:rPr>
              <w:t>信管</w:t>
            </w:r>
            <w:r w:rsidRPr="00CD3C43">
              <w:t>2</w:t>
            </w:r>
            <w:r w:rsidRPr="00CD3C43">
              <w:rPr>
                <w:rFonts w:hint="eastAsia"/>
              </w:rPr>
              <w:t>班</w:t>
            </w:r>
          </w:p>
        </w:tc>
        <w:tc>
          <w:tcPr>
            <w:tcW w:w="776" w:type="dxa"/>
          </w:tcPr>
          <w:p w:rsidR="00E503D5" w:rsidRPr="00CD3C43" w:rsidRDefault="00E503D5">
            <w:r w:rsidRPr="00CD3C43">
              <w:t>4.75</w:t>
            </w:r>
          </w:p>
        </w:tc>
      </w:tr>
      <w:tr w:rsidR="00E503D5" w:rsidRPr="00CD3C43" w:rsidTr="00CD3C43">
        <w:tc>
          <w:tcPr>
            <w:tcW w:w="969" w:type="dxa"/>
            <w:vMerge/>
          </w:tcPr>
          <w:p w:rsidR="00E503D5" w:rsidRPr="00CD3C43" w:rsidRDefault="00E503D5" w:rsidP="00CD3C43">
            <w:pPr>
              <w:jc w:val="center"/>
            </w:pPr>
          </w:p>
        </w:tc>
        <w:tc>
          <w:tcPr>
            <w:tcW w:w="1033" w:type="dxa"/>
            <w:vMerge/>
          </w:tcPr>
          <w:p w:rsidR="00E503D5" w:rsidRPr="00CD3C43" w:rsidRDefault="00E503D5" w:rsidP="00CD3C43">
            <w:pPr>
              <w:jc w:val="center"/>
            </w:pPr>
          </w:p>
        </w:tc>
        <w:tc>
          <w:tcPr>
            <w:tcW w:w="1033" w:type="dxa"/>
          </w:tcPr>
          <w:p w:rsidR="00E503D5" w:rsidRPr="00CD3C43" w:rsidRDefault="00E503D5">
            <w:r w:rsidRPr="00CD3C43">
              <w:rPr>
                <w:rFonts w:hint="eastAsia"/>
              </w:rPr>
              <w:t>陈思忆</w:t>
            </w:r>
          </w:p>
        </w:tc>
        <w:tc>
          <w:tcPr>
            <w:tcW w:w="2571" w:type="dxa"/>
          </w:tcPr>
          <w:p w:rsidR="00E503D5" w:rsidRPr="00CD3C43" w:rsidRDefault="00E503D5">
            <w:r w:rsidRPr="00CD3C43">
              <w:rPr>
                <w:rFonts w:hint="eastAsia"/>
              </w:rPr>
              <w:t>中药学院</w:t>
            </w:r>
          </w:p>
        </w:tc>
        <w:tc>
          <w:tcPr>
            <w:tcW w:w="2128" w:type="dxa"/>
          </w:tcPr>
          <w:p w:rsidR="00E503D5" w:rsidRPr="00CD3C43" w:rsidRDefault="00E503D5">
            <w:r w:rsidRPr="00CD3C43">
              <w:t>14</w:t>
            </w:r>
            <w:r w:rsidRPr="00CD3C43">
              <w:rPr>
                <w:rFonts w:hint="eastAsia"/>
              </w:rPr>
              <w:t>药学</w:t>
            </w:r>
            <w:r w:rsidRPr="00CD3C43">
              <w:t>2</w:t>
            </w:r>
            <w:r w:rsidRPr="00CD3C43">
              <w:rPr>
                <w:rFonts w:hint="eastAsia"/>
              </w:rPr>
              <w:t>班</w:t>
            </w:r>
          </w:p>
        </w:tc>
        <w:tc>
          <w:tcPr>
            <w:tcW w:w="776" w:type="dxa"/>
          </w:tcPr>
          <w:p w:rsidR="00E503D5" w:rsidRPr="00CD3C43" w:rsidRDefault="00E503D5">
            <w:r w:rsidRPr="00CD3C43">
              <w:t>5</w:t>
            </w:r>
          </w:p>
        </w:tc>
      </w:tr>
      <w:tr w:rsidR="00E503D5" w:rsidRPr="00CD3C43" w:rsidTr="00CD3C43">
        <w:tc>
          <w:tcPr>
            <w:tcW w:w="969" w:type="dxa"/>
            <w:vMerge/>
          </w:tcPr>
          <w:p w:rsidR="00E503D5" w:rsidRPr="00CD3C43" w:rsidRDefault="00E503D5" w:rsidP="00CD3C43">
            <w:pPr>
              <w:jc w:val="center"/>
            </w:pPr>
          </w:p>
        </w:tc>
        <w:tc>
          <w:tcPr>
            <w:tcW w:w="1033" w:type="dxa"/>
            <w:vMerge/>
          </w:tcPr>
          <w:p w:rsidR="00E503D5" w:rsidRPr="00CD3C43" w:rsidRDefault="00E503D5" w:rsidP="00CD3C43">
            <w:pPr>
              <w:jc w:val="center"/>
            </w:pPr>
          </w:p>
        </w:tc>
        <w:tc>
          <w:tcPr>
            <w:tcW w:w="1033" w:type="dxa"/>
          </w:tcPr>
          <w:p w:rsidR="00E503D5" w:rsidRPr="00CD3C43" w:rsidRDefault="00E503D5">
            <w:r w:rsidRPr="00CD3C43">
              <w:rPr>
                <w:rFonts w:hint="eastAsia"/>
              </w:rPr>
              <w:t>冯静宜</w:t>
            </w:r>
          </w:p>
        </w:tc>
        <w:tc>
          <w:tcPr>
            <w:tcW w:w="2571" w:type="dxa"/>
          </w:tcPr>
          <w:p w:rsidR="00E503D5" w:rsidRPr="00CD3C43" w:rsidRDefault="00E503D5">
            <w:r w:rsidRPr="00CD3C43">
              <w:rPr>
                <w:rFonts w:hint="eastAsia"/>
              </w:rPr>
              <w:t>制药与食品工程学院</w:t>
            </w:r>
          </w:p>
        </w:tc>
        <w:tc>
          <w:tcPr>
            <w:tcW w:w="2128" w:type="dxa"/>
          </w:tcPr>
          <w:p w:rsidR="00E503D5" w:rsidRPr="00CD3C43" w:rsidRDefault="00E503D5">
            <w:r w:rsidRPr="00CD3C43">
              <w:t>15</w:t>
            </w:r>
            <w:r w:rsidRPr="00CD3C43">
              <w:rPr>
                <w:rFonts w:hint="eastAsia"/>
              </w:rPr>
              <w:t>生制</w:t>
            </w:r>
            <w:r w:rsidRPr="00CD3C43">
              <w:t>2</w:t>
            </w:r>
            <w:r w:rsidRPr="00CD3C43">
              <w:rPr>
                <w:rFonts w:hint="eastAsia"/>
              </w:rPr>
              <w:t>班</w:t>
            </w:r>
          </w:p>
        </w:tc>
        <w:tc>
          <w:tcPr>
            <w:tcW w:w="776" w:type="dxa"/>
          </w:tcPr>
          <w:p w:rsidR="00E503D5" w:rsidRPr="00CD3C43" w:rsidRDefault="00E503D5">
            <w:r w:rsidRPr="00CD3C43">
              <w:t>4.6</w:t>
            </w:r>
          </w:p>
        </w:tc>
      </w:tr>
      <w:tr w:rsidR="00E503D5" w:rsidRPr="00CD3C43" w:rsidTr="00CD3C43">
        <w:tc>
          <w:tcPr>
            <w:tcW w:w="969" w:type="dxa"/>
          </w:tcPr>
          <w:p w:rsidR="00E503D5" w:rsidRPr="00CD3C43" w:rsidRDefault="00E503D5" w:rsidP="00CD3C43">
            <w:pPr>
              <w:jc w:val="center"/>
            </w:pPr>
          </w:p>
        </w:tc>
        <w:tc>
          <w:tcPr>
            <w:tcW w:w="1033" w:type="dxa"/>
          </w:tcPr>
          <w:p w:rsidR="00E503D5" w:rsidRPr="00CD3C43" w:rsidRDefault="00E503D5" w:rsidP="00CD3C43">
            <w:pPr>
              <w:jc w:val="center"/>
            </w:pPr>
          </w:p>
        </w:tc>
        <w:tc>
          <w:tcPr>
            <w:tcW w:w="1033" w:type="dxa"/>
          </w:tcPr>
          <w:p w:rsidR="00E503D5" w:rsidRPr="00CD3C43" w:rsidRDefault="00E503D5">
            <w:r w:rsidRPr="00CD3C43">
              <w:rPr>
                <w:rFonts w:hint="eastAsia"/>
              </w:rPr>
              <w:t>李孟杰</w:t>
            </w:r>
          </w:p>
        </w:tc>
        <w:tc>
          <w:tcPr>
            <w:tcW w:w="2571" w:type="dxa"/>
          </w:tcPr>
          <w:p w:rsidR="00E503D5" w:rsidRPr="00CD3C43" w:rsidRDefault="00E503D5">
            <w:r w:rsidRPr="00CD3C43">
              <w:rPr>
                <w:rFonts w:hint="eastAsia"/>
              </w:rPr>
              <w:t>制药与食品工程学院</w:t>
            </w:r>
          </w:p>
        </w:tc>
        <w:tc>
          <w:tcPr>
            <w:tcW w:w="2128" w:type="dxa"/>
          </w:tcPr>
          <w:p w:rsidR="00E503D5" w:rsidRPr="00CD3C43" w:rsidRDefault="00E503D5">
            <w:r w:rsidRPr="00CD3C43">
              <w:t>14</w:t>
            </w:r>
            <w:r w:rsidRPr="00CD3C43">
              <w:rPr>
                <w:rFonts w:hint="eastAsia"/>
              </w:rPr>
              <w:t>制药</w:t>
            </w:r>
            <w:r w:rsidRPr="00CD3C43">
              <w:t>3</w:t>
            </w:r>
            <w:r w:rsidRPr="00CD3C43">
              <w:rPr>
                <w:rFonts w:hint="eastAsia"/>
              </w:rPr>
              <w:t>班</w:t>
            </w:r>
          </w:p>
        </w:tc>
        <w:tc>
          <w:tcPr>
            <w:tcW w:w="776" w:type="dxa"/>
          </w:tcPr>
          <w:p w:rsidR="00E503D5" w:rsidRPr="00CD3C43" w:rsidRDefault="00E503D5">
            <w:r w:rsidRPr="00CD3C43">
              <w:t>5</w:t>
            </w:r>
          </w:p>
        </w:tc>
      </w:tr>
      <w:tr w:rsidR="00E503D5" w:rsidRPr="00CD3C43" w:rsidTr="00CD3C43">
        <w:tc>
          <w:tcPr>
            <w:tcW w:w="969" w:type="dxa"/>
          </w:tcPr>
          <w:p w:rsidR="00E503D5" w:rsidRPr="00CD3C43" w:rsidRDefault="00E503D5" w:rsidP="00CD3C43">
            <w:pPr>
              <w:jc w:val="center"/>
            </w:pPr>
          </w:p>
        </w:tc>
        <w:tc>
          <w:tcPr>
            <w:tcW w:w="1033" w:type="dxa"/>
          </w:tcPr>
          <w:p w:rsidR="00E503D5" w:rsidRPr="00CD3C43" w:rsidRDefault="00E503D5" w:rsidP="00CD3C43">
            <w:pPr>
              <w:jc w:val="center"/>
            </w:pPr>
            <w:r w:rsidRPr="00CD3C43">
              <w:rPr>
                <w:rFonts w:hint="eastAsia"/>
              </w:rPr>
              <w:t>部长</w:t>
            </w:r>
          </w:p>
        </w:tc>
        <w:tc>
          <w:tcPr>
            <w:tcW w:w="1033" w:type="dxa"/>
          </w:tcPr>
          <w:p w:rsidR="00E503D5" w:rsidRPr="00CD3C43" w:rsidRDefault="00E503D5">
            <w:r w:rsidRPr="00CD3C43">
              <w:rPr>
                <w:rFonts w:hint="eastAsia"/>
              </w:rPr>
              <w:t>刘静妮</w:t>
            </w:r>
          </w:p>
        </w:tc>
        <w:tc>
          <w:tcPr>
            <w:tcW w:w="2571" w:type="dxa"/>
          </w:tcPr>
          <w:p w:rsidR="00E503D5" w:rsidRPr="00CD3C43" w:rsidRDefault="00E503D5">
            <w:r w:rsidRPr="00CD3C43">
              <w:rPr>
                <w:rFonts w:hint="eastAsia"/>
              </w:rPr>
              <w:t>护理学院</w:t>
            </w:r>
          </w:p>
        </w:tc>
        <w:tc>
          <w:tcPr>
            <w:tcW w:w="2128" w:type="dxa"/>
          </w:tcPr>
          <w:p w:rsidR="00E503D5" w:rsidRPr="00CD3C43" w:rsidRDefault="00E503D5">
            <w:r w:rsidRPr="00CD3C43">
              <w:t>13</w:t>
            </w:r>
            <w:r w:rsidRPr="00CD3C43">
              <w:rPr>
                <w:rFonts w:hint="eastAsia"/>
              </w:rPr>
              <w:t>涉外护理班</w:t>
            </w:r>
          </w:p>
        </w:tc>
        <w:tc>
          <w:tcPr>
            <w:tcW w:w="776" w:type="dxa"/>
          </w:tcPr>
          <w:p w:rsidR="00E503D5" w:rsidRPr="00CD3C43" w:rsidRDefault="00E503D5">
            <w:r w:rsidRPr="00CD3C43">
              <w:t>7</w:t>
            </w:r>
          </w:p>
        </w:tc>
      </w:tr>
      <w:tr w:rsidR="00E503D5" w:rsidRPr="00CD3C43" w:rsidTr="00CD3C43">
        <w:tc>
          <w:tcPr>
            <w:tcW w:w="969" w:type="dxa"/>
            <w:vMerge w:val="restart"/>
          </w:tcPr>
          <w:p w:rsidR="00E503D5" w:rsidRPr="00CD3C43" w:rsidRDefault="00E503D5" w:rsidP="00CD3C43">
            <w:pPr>
              <w:jc w:val="center"/>
            </w:pPr>
            <w:r w:rsidRPr="00CD3C43">
              <w:rPr>
                <w:rFonts w:hint="eastAsia"/>
              </w:rPr>
              <w:t>宣</w:t>
            </w:r>
          </w:p>
          <w:p w:rsidR="00E503D5" w:rsidRPr="00CD3C43" w:rsidRDefault="00E503D5" w:rsidP="00CD3C43">
            <w:pPr>
              <w:jc w:val="center"/>
            </w:pPr>
            <w:r w:rsidRPr="00CD3C43">
              <w:rPr>
                <w:rFonts w:hint="eastAsia"/>
              </w:rPr>
              <w:t>传</w:t>
            </w:r>
          </w:p>
          <w:p w:rsidR="00E503D5" w:rsidRPr="00CD3C43" w:rsidRDefault="00E503D5" w:rsidP="00CD3C43">
            <w:pPr>
              <w:jc w:val="center"/>
            </w:pPr>
            <w:r w:rsidRPr="00CD3C43">
              <w:rPr>
                <w:rFonts w:hint="eastAsia"/>
              </w:rPr>
              <w:t>部</w:t>
            </w:r>
          </w:p>
        </w:tc>
        <w:tc>
          <w:tcPr>
            <w:tcW w:w="1033" w:type="dxa"/>
            <w:vMerge w:val="restart"/>
          </w:tcPr>
          <w:p w:rsidR="00E503D5" w:rsidRPr="00CD3C43" w:rsidRDefault="00E503D5" w:rsidP="00CD3C43">
            <w:pPr>
              <w:jc w:val="center"/>
            </w:pPr>
            <w:r w:rsidRPr="00CD3C43">
              <w:rPr>
                <w:rFonts w:hint="eastAsia"/>
              </w:rPr>
              <w:t>干事</w:t>
            </w:r>
          </w:p>
        </w:tc>
        <w:tc>
          <w:tcPr>
            <w:tcW w:w="1033" w:type="dxa"/>
          </w:tcPr>
          <w:p w:rsidR="00E503D5" w:rsidRPr="00CD3C43" w:rsidRDefault="00E503D5">
            <w:r w:rsidRPr="00CD3C43">
              <w:rPr>
                <w:rFonts w:hint="eastAsia"/>
              </w:rPr>
              <w:t>秦泽慧</w:t>
            </w:r>
          </w:p>
        </w:tc>
        <w:tc>
          <w:tcPr>
            <w:tcW w:w="2571" w:type="dxa"/>
          </w:tcPr>
          <w:p w:rsidR="00E503D5" w:rsidRPr="00CD3C43" w:rsidRDefault="00E503D5">
            <w:r w:rsidRPr="00CD3C43">
              <w:rPr>
                <w:rFonts w:hint="eastAsia"/>
              </w:rPr>
              <w:t>中药学院</w:t>
            </w:r>
          </w:p>
        </w:tc>
        <w:tc>
          <w:tcPr>
            <w:tcW w:w="2128" w:type="dxa"/>
          </w:tcPr>
          <w:p w:rsidR="00E503D5" w:rsidRPr="00CD3C43" w:rsidRDefault="00E503D5">
            <w:r w:rsidRPr="00CD3C43">
              <w:t>14</w:t>
            </w:r>
            <w:r w:rsidRPr="00CD3C43">
              <w:rPr>
                <w:rFonts w:hint="eastAsia"/>
              </w:rPr>
              <w:t>中药</w:t>
            </w:r>
            <w:r w:rsidRPr="00CD3C43">
              <w:t>3</w:t>
            </w:r>
            <w:r w:rsidRPr="00CD3C43">
              <w:rPr>
                <w:rFonts w:hint="eastAsia"/>
              </w:rPr>
              <w:t>班</w:t>
            </w:r>
          </w:p>
        </w:tc>
        <w:tc>
          <w:tcPr>
            <w:tcW w:w="776" w:type="dxa"/>
          </w:tcPr>
          <w:p w:rsidR="00E503D5" w:rsidRPr="00CD3C43" w:rsidRDefault="00E503D5">
            <w:r w:rsidRPr="00CD3C43">
              <w:t>5</w:t>
            </w:r>
          </w:p>
        </w:tc>
      </w:tr>
      <w:tr w:rsidR="00E503D5" w:rsidRPr="00CD3C43" w:rsidTr="00CD3C43">
        <w:trPr>
          <w:trHeight w:val="298"/>
        </w:trPr>
        <w:tc>
          <w:tcPr>
            <w:tcW w:w="969" w:type="dxa"/>
            <w:vMerge/>
          </w:tcPr>
          <w:p w:rsidR="00E503D5" w:rsidRPr="00CD3C43" w:rsidRDefault="00E503D5" w:rsidP="00CD3C43">
            <w:pPr>
              <w:jc w:val="center"/>
            </w:pPr>
          </w:p>
        </w:tc>
        <w:tc>
          <w:tcPr>
            <w:tcW w:w="1033" w:type="dxa"/>
            <w:vMerge/>
          </w:tcPr>
          <w:p w:rsidR="00E503D5" w:rsidRPr="00CD3C43" w:rsidRDefault="00E503D5" w:rsidP="00CD3C43">
            <w:pPr>
              <w:jc w:val="center"/>
            </w:pPr>
          </w:p>
        </w:tc>
        <w:tc>
          <w:tcPr>
            <w:tcW w:w="1033" w:type="dxa"/>
          </w:tcPr>
          <w:p w:rsidR="00E503D5" w:rsidRPr="00CD3C43" w:rsidRDefault="00E503D5">
            <w:r w:rsidRPr="00CD3C43">
              <w:rPr>
                <w:rFonts w:hint="eastAsia"/>
              </w:rPr>
              <w:t>张雪</w:t>
            </w:r>
          </w:p>
        </w:tc>
        <w:tc>
          <w:tcPr>
            <w:tcW w:w="2571" w:type="dxa"/>
          </w:tcPr>
          <w:p w:rsidR="00E503D5" w:rsidRPr="00CD3C43" w:rsidRDefault="00E503D5">
            <w:r w:rsidRPr="00CD3C43">
              <w:rPr>
                <w:rFonts w:hint="eastAsia"/>
              </w:rPr>
              <w:t>医药管理学院</w:t>
            </w:r>
          </w:p>
        </w:tc>
        <w:tc>
          <w:tcPr>
            <w:tcW w:w="2128" w:type="dxa"/>
          </w:tcPr>
          <w:p w:rsidR="00E503D5" w:rsidRPr="00CD3C43" w:rsidRDefault="00E503D5">
            <w:r w:rsidRPr="00CD3C43">
              <w:t>13</w:t>
            </w:r>
            <w:r w:rsidRPr="00CD3C43">
              <w:rPr>
                <w:rFonts w:hint="eastAsia"/>
              </w:rPr>
              <w:t>营销</w:t>
            </w:r>
            <w:r w:rsidRPr="00CD3C43">
              <w:t>1</w:t>
            </w:r>
            <w:r w:rsidRPr="00CD3C43">
              <w:rPr>
                <w:rFonts w:hint="eastAsia"/>
              </w:rPr>
              <w:t>班</w:t>
            </w:r>
          </w:p>
        </w:tc>
        <w:tc>
          <w:tcPr>
            <w:tcW w:w="776" w:type="dxa"/>
          </w:tcPr>
          <w:p w:rsidR="00E503D5" w:rsidRPr="00CD3C43" w:rsidRDefault="00E503D5">
            <w:r w:rsidRPr="00CD3C43">
              <w:t>4.9</w:t>
            </w:r>
          </w:p>
        </w:tc>
      </w:tr>
      <w:tr w:rsidR="00E503D5" w:rsidRPr="00CD3C43" w:rsidTr="00CD3C43">
        <w:trPr>
          <w:trHeight w:val="287"/>
        </w:trPr>
        <w:tc>
          <w:tcPr>
            <w:tcW w:w="969" w:type="dxa"/>
            <w:vMerge/>
          </w:tcPr>
          <w:p w:rsidR="00E503D5" w:rsidRPr="00CD3C43" w:rsidRDefault="00E503D5" w:rsidP="00CD3C43">
            <w:pPr>
              <w:jc w:val="center"/>
            </w:pPr>
          </w:p>
        </w:tc>
        <w:tc>
          <w:tcPr>
            <w:tcW w:w="1033" w:type="dxa"/>
            <w:vMerge/>
          </w:tcPr>
          <w:p w:rsidR="00E503D5" w:rsidRPr="00CD3C43" w:rsidRDefault="00E503D5" w:rsidP="00CD3C43">
            <w:pPr>
              <w:jc w:val="center"/>
            </w:pPr>
          </w:p>
        </w:tc>
        <w:tc>
          <w:tcPr>
            <w:tcW w:w="1033" w:type="dxa"/>
          </w:tcPr>
          <w:p w:rsidR="00E503D5" w:rsidRPr="00CD3C43" w:rsidRDefault="00E503D5">
            <w:r w:rsidRPr="00CD3C43">
              <w:rPr>
                <w:rFonts w:hint="eastAsia"/>
              </w:rPr>
              <w:t>王浩</w:t>
            </w:r>
          </w:p>
        </w:tc>
        <w:tc>
          <w:tcPr>
            <w:tcW w:w="2571" w:type="dxa"/>
          </w:tcPr>
          <w:p w:rsidR="00E503D5" w:rsidRPr="00CD3C43" w:rsidRDefault="00E503D5">
            <w:r w:rsidRPr="00CD3C43">
              <w:rPr>
                <w:rFonts w:hint="eastAsia"/>
              </w:rPr>
              <w:t>中药学院</w:t>
            </w:r>
          </w:p>
        </w:tc>
        <w:tc>
          <w:tcPr>
            <w:tcW w:w="2128" w:type="dxa"/>
          </w:tcPr>
          <w:p w:rsidR="00E503D5" w:rsidRPr="00CD3C43" w:rsidRDefault="00E503D5">
            <w:r w:rsidRPr="00CD3C43">
              <w:t>13</w:t>
            </w:r>
            <w:r w:rsidRPr="00CD3C43">
              <w:rPr>
                <w:rFonts w:hint="eastAsia"/>
              </w:rPr>
              <w:t>中药分析</w:t>
            </w:r>
            <w:r w:rsidRPr="00CD3C43">
              <w:t>2</w:t>
            </w:r>
            <w:r w:rsidRPr="00CD3C43">
              <w:rPr>
                <w:rFonts w:hint="eastAsia"/>
              </w:rPr>
              <w:t>班</w:t>
            </w:r>
          </w:p>
        </w:tc>
        <w:tc>
          <w:tcPr>
            <w:tcW w:w="776" w:type="dxa"/>
          </w:tcPr>
          <w:p w:rsidR="00E503D5" w:rsidRPr="00CD3C43" w:rsidRDefault="00E503D5">
            <w:r w:rsidRPr="00CD3C43">
              <w:t>4.9</w:t>
            </w:r>
          </w:p>
        </w:tc>
      </w:tr>
      <w:tr w:rsidR="00E503D5" w:rsidRPr="00CD3C43" w:rsidTr="00CD3C43">
        <w:trPr>
          <w:trHeight w:val="90"/>
        </w:trPr>
        <w:tc>
          <w:tcPr>
            <w:tcW w:w="969" w:type="dxa"/>
            <w:vMerge/>
          </w:tcPr>
          <w:p w:rsidR="00E503D5" w:rsidRPr="00CD3C43" w:rsidRDefault="00E503D5" w:rsidP="00CD3C43">
            <w:pPr>
              <w:jc w:val="center"/>
            </w:pPr>
          </w:p>
        </w:tc>
        <w:tc>
          <w:tcPr>
            <w:tcW w:w="1033" w:type="dxa"/>
            <w:vMerge/>
          </w:tcPr>
          <w:p w:rsidR="00E503D5" w:rsidRPr="00CD3C43" w:rsidRDefault="00E503D5" w:rsidP="00CD3C43">
            <w:pPr>
              <w:jc w:val="center"/>
            </w:pPr>
          </w:p>
        </w:tc>
        <w:tc>
          <w:tcPr>
            <w:tcW w:w="1033" w:type="dxa"/>
          </w:tcPr>
          <w:p w:rsidR="00E503D5" w:rsidRPr="00CD3C43" w:rsidRDefault="00E503D5">
            <w:r w:rsidRPr="00CD3C43">
              <w:rPr>
                <w:rFonts w:hint="eastAsia"/>
              </w:rPr>
              <w:t>周柯</w:t>
            </w:r>
          </w:p>
        </w:tc>
        <w:tc>
          <w:tcPr>
            <w:tcW w:w="2571" w:type="dxa"/>
          </w:tcPr>
          <w:p w:rsidR="00E503D5" w:rsidRPr="00CD3C43" w:rsidRDefault="00E503D5">
            <w:r w:rsidRPr="00CD3C43">
              <w:rPr>
                <w:rFonts w:hint="eastAsia"/>
              </w:rPr>
              <w:t>中医临床学院</w:t>
            </w:r>
          </w:p>
        </w:tc>
        <w:tc>
          <w:tcPr>
            <w:tcW w:w="2128" w:type="dxa"/>
          </w:tcPr>
          <w:p w:rsidR="00E503D5" w:rsidRPr="00CD3C43" w:rsidRDefault="00E503D5">
            <w:r w:rsidRPr="00CD3C43">
              <w:t>12</w:t>
            </w:r>
            <w:r w:rsidRPr="00CD3C43">
              <w:rPr>
                <w:rFonts w:hint="eastAsia"/>
              </w:rPr>
              <w:t>中医英语班</w:t>
            </w:r>
          </w:p>
        </w:tc>
        <w:tc>
          <w:tcPr>
            <w:tcW w:w="776" w:type="dxa"/>
          </w:tcPr>
          <w:p w:rsidR="00E503D5" w:rsidRPr="00CD3C43" w:rsidRDefault="00E503D5">
            <w:r w:rsidRPr="00CD3C43">
              <w:t>4.5</w:t>
            </w:r>
          </w:p>
        </w:tc>
      </w:tr>
      <w:tr w:rsidR="00E503D5" w:rsidRPr="00CD3C43" w:rsidTr="00CD3C43">
        <w:tc>
          <w:tcPr>
            <w:tcW w:w="969" w:type="dxa"/>
            <w:vMerge/>
          </w:tcPr>
          <w:p w:rsidR="00E503D5" w:rsidRPr="00CD3C43" w:rsidRDefault="00E503D5" w:rsidP="00CD3C43">
            <w:pPr>
              <w:jc w:val="center"/>
            </w:pPr>
          </w:p>
        </w:tc>
        <w:tc>
          <w:tcPr>
            <w:tcW w:w="1033" w:type="dxa"/>
            <w:vMerge/>
          </w:tcPr>
          <w:p w:rsidR="00E503D5" w:rsidRPr="00CD3C43" w:rsidRDefault="00E503D5" w:rsidP="00CD3C43">
            <w:pPr>
              <w:jc w:val="center"/>
            </w:pPr>
          </w:p>
        </w:tc>
        <w:tc>
          <w:tcPr>
            <w:tcW w:w="1033" w:type="dxa"/>
          </w:tcPr>
          <w:p w:rsidR="00E503D5" w:rsidRPr="00CD3C43" w:rsidRDefault="00E503D5">
            <w:r w:rsidRPr="00CD3C43">
              <w:rPr>
                <w:rFonts w:hint="eastAsia"/>
              </w:rPr>
              <w:t>朱君文</w:t>
            </w:r>
          </w:p>
        </w:tc>
        <w:tc>
          <w:tcPr>
            <w:tcW w:w="2571" w:type="dxa"/>
          </w:tcPr>
          <w:p w:rsidR="00E503D5" w:rsidRPr="00CD3C43" w:rsidRDefault="00E503D5">
            <w:r w:rsidRPr="00CD3C43">
              <w:rPr>
                <w:rFonts w:hint="eastAsia"/>
              </w:rPr>
              <w:t>医药管理学院</w:t>
            </w:r>
          </w:p>
        </w:tc>
        <w:tc>
          <w:tcPr>
            <w:tcW w:w="2128" w:type="dxa"/>
          </w:tcPr>
          <w:p w:rsidR="00E503D5" w:rsidRPr="00CD3C43" w:rsidRDefault="00E503D5">
            <w:r w:rsidRPr="00CD3C43">
              <w:t>14</w:t>
            </w:r>
            <w:r w:rsidRPr="00CD3C43">
              <w:rPr>
                <w:rFonts w:hint="eastAsia"/>
              </w:rPr>
              <w:t>信管</w:t>
            </w:r>
            <w:r w:rsidRPr="00CD3C43">
              <w:t>2</w:t>
            </w:r>
            <w:r w:rsidRPr="00CD3C43">
              <w:rPr>
                <w:rFonts w:hint="eastAsia"/>
              </w:rPr>
              <w:t>班</w:t>
            </w:r>
          </w:p>
        </w:tc>
        <w:tc>
          <w:tcPr>
            <w:tcW w:w="776" w:type="dxa"/>
          </w:tcPr>
          <w:p w:rsidR="00E503D5" w:rsidRPr="00CD3C43" w:rsidRDefault="00E503D5">
            <w:r w:rsidRPr="00CD3C43">
              <w:t>4.9</w:t>
            </w:r>
          </w:p>
        </w:tc>
      </w:tr>
      <w:tr w:rsidR="00E503D5" w:rsidRPr="00CD3C43" w:rsidTr="00CD3C43">
        <w:tc>
          <w:tcPr>
            <w:tcW w:w="969" w:type="dxa"/>
            <w:vMerge/>
          </w:tcPr>
          <w:p w:rsidR="00E503D5" w:rsidRPr="00CD3C43" w:rsidRDefault="00E503D5" w:rsidP="00CD3C43">
            <w:pPr>
              <w:jc w:val="center"/>
            </w:pPr>
          </w:p>
        </w:tc>
        <w:tc>
          <w:tcPr>
            <w:tcW w:w="1033" w:type="dxa"/>
            <w:vMerge/>
          </w:tcPr>
          <w:p w:rsidR="00E503D5" w:rsidRPr="00CD3C43" w:rsidRDefault="00E503D5" w:rsidP="00CD3C43">
            <w:pPr>
              <w:jc w:val="center"/>
            </w:pPr>
          </w:p>
        </w:tc>
        <w:tc>
          <w:tcPr>
            <w:tcW w:w="1033" w:type="dxa"/>
          </w:tcPr>
          <w:p w:rsidR="00E503D5" w:rsidRPr="00CD3C43" w:rsidRDefault="00E503D5">
            <w:r w:rsidRPr="00CD3C43">
              <w:rPr>
                <w:rFonts w:hint="eastAsia"/>
              </w:rPr>
              <w:t>石铎</w:t>
            </w:r>
          </w:p>
        </w:tc>
        <w:tc>
          <w:tcPr>
            <w:tcW w:w="2571" w:type="dxa"/>
          </w:tcPr>
          <w:p w:rsidR="00E503D5" w:rsidRPr="00CD3C43" w:rsidRDefault="00E503D5">
            <w:r w:rsidRPr="00CD3C43">
              <w:rPr>
                <w:rFonts w:hint="eastAsia"/>
              </w:rPr>
              <w:t>中西医结合临床医学院</w:t>
            </w:r>
          </w:p>
        </w:tc>
        <w:tc>
          <w:tcPr>
            <w:tcW w:w="2128" w:type="dxa"/>
          </w:tcPr>
          <w:p w:rsidR="00E503D5" w:rsidRPr="00CD3C43" w:rsidRDefault="00E503D5">
            <w:r w:rsidRPr="00CD3C43">
              <w:t>14</w:t>
            </w:r>
            <w:r w:rsidRPr="00CD3C43">
              <w:rPr>
                <w:rFonts w:hint="eastAsia"/>
              </w:rPr>
              <w:t>中西医</w:t>
            </w:r>
            <w:r w:rsidRPr="00CD3C43">
              <w:t>1</w:t>
            </w:r>
            <w:r w:rsidRPr="00CD3C43">
              <w:rPr>
                <w:rFonts w:hint="eastAsia"/>
              </w:rPr>
              <w:t>班</w:t>
            </w:r>
          </w:p>
        </w:tc>
        <w:tc>
          <w:tcPr>
            <w:tcW w:w="776" w:type="dxa"/>
          </w:tcPr>
          <w:p w:rsidR="00E503D5" w:rsidRPr="00CD3C43" w:rsidRDefault="00E503D5">
            <w:r w:rsidRPr="00CD3C43">
              <w:t>4.5</w:t>
            </w:r>
          </w:p>
        </w:tc>
      </w:tr>
      <w:tr w:rsidR="00E503D5" w:rsidRPr="00CD3C43" w:rsidTr="00CD3C43">
        <w:tc>
          <w:tcPr>
            <w:tcW w:w="969" w:type="dxa"/>
            <w:vMerge/>
          </w:tcPr>
          <w:p w:rsidR="00E503D5" w:rsidRPr="00CD3C43" w:rsidRDefault="00E503D5" w:rsidP="00CD3C43">
            <w:pPr>
              <w:jc w:val="center"/>
            </w:pPr>
          </w:p>
        </w:tc>
        <w:tc>
          <w:tcPr>
            <w:tcW w:w="1033" w:type="dxa"/>
            <w:vMerge/>
          </w:tcPr>
          <w:p w:rsidR="00E503D5" w:rsidRPr="00CD3C43" w:rsidRDefault="00E503D5" w:rsidP="00CD3C43">
            <w:pPr>
              <w:jc w:val="center"/>
            </w:pPr>
          </w:p>
        </w:tc>
        <w:tc>
          <w:tcPr>
            <w:tcW w:w="1033" w:type="dxa"/>
          </w:tcPr>
          <w:p w:rsidR="00E503D5" w:rsidRPr="00CD3C43" w:rsidRDefault="00E503D5">
            <w:r w:rsidRPr="00CD3C43">
              <w:rPr>
                <w:rFonts w:hint="eastAsia"/>
              </w:rPr>
              <w:t>于淼</w:t>
            </w:r>
          </w:p>
        </w:tc>
        <w:tc>
          <w:tcPr>
            <w:tcW w:w="2571" w:type="dxa"/>
          </w:tcPr>
          <w:p w:rsidR="00E503D5" w:rsidRPr="00CD3C43" w:rsidRDefault="00E503D5">
            <w:r w:rsidRPr="00CD3C43">
              <w:rPr>
                <w:rFonts w:hint="eastAsia"/>
              </w:rPr>
              <w:t>护理学院</w:t>
            </w:r>
          </w:p>
        </w:tc>
        <w:tc>
          <w:tcPr>
            <w:tcW w:w="2128" w:type="dxa"/>
          </w:tcPr>
          <w:p w:rsidR="00E503D5" w:rsidRPr="00CD3C43" w:rsidRDefault="00E503D5">
            <w:r w:rsidRPr="00CD3C43">
              <w:t>14</w:t>
            </w:r>
            <w:r w:rsidRPr="00CD3C43">
              <w:rPr>
                <w:rFonts w:hint="eastAsia"/>
              </w:rPr>
              <w:t>涉外</w:t>
            </w:r>
            <w:r w:rsidRPr="00CD3C43">
              <w:t>2</w:t>
            </w:r>
            <w:r w:rsidRPr="00CD3C43">
              <w:rPr>
                <w:rFonts w:hint="eastAsia"/>
              </w:rPr>
              <w:t>班</w:t>
            </w:r>
          </w:p>
        </w:tc>
        <w:tc>
          <w:tcPr>
            <w:tcW w:w="776" w:type="dxa"/>
          </w:tcPr>
          <w:p w:rsidR="00E503D5" w:rsidRPr="00CD3C43" w:rsidRDefault="00E503D5">
            <w:r w:rsidRPr="00CD3C43">
              <w:t>5</w:t>
            </w:r>
          </w:p>
        </w:tc>
      </w:tr>
      <w:tr w:rsidR="00E503D5" w:rsidRPr="00CD3C43" w:rsidTr="00CD3C43">
        <w:trPr>
          <w:trHeight w:val="427"/>
        </w:trPr>
        <w:tc>
          <w:tcPr>
            <w:tcW w:w="969" w:type="dxa"/>
            <w:vMerge/>
          </w:tcPr>
          <w:p w:rsidR="00E503D5" w:rsidRPr="00CD3C43" w:rsidRDefault="00E503D5" w:rsidP="00CD3C43">
            <w:pPr>
              <w:jc w:val="center"/>
            </w:pPr>
          </w:p>
        </w:tc>
        <w:tc>
          <w:tcPr>
            <w:tcW w:w="1033" w:type="dxa"/>
            <w:vMerge/>
          </w:tcPr>
          <w:p w:rsidR="00E503D5" w:rsidRPr="00CD3C43" w:rsidRDefault="00E503D5" w:rsidP="00CD3C43">
            <w:pPr>
              <w:jc w:val="center"/>
            </w:pPr>
          </w:p>
        </w:tc>
        <w:tc>
          <w:tcPr>
            <w:tcW w:w="1033" w:type="dxa"/>
          </w:tcPr>
          <w:p w:rsidR="00E503D5" w:rsidRPr="00CD3C43" w:rsidRDefault="00E503D5">
            <w:r w:rsidRPr="00CD3C43">
              <w:rPr>
                <w:rFonts w:hint="eastAsia"/>
              </w:rPr>
              <w:t>杨镔</w:t>
            </w:r>
          </w:p>
        </w:tc>
        <w:tc>
          <w:tcPr>
            <w:tcW w:w="2571" w:type="dxa"/>
          </w:tcPr>
          <w:p w:rsidR="00E503D5" w:rsidRPr="00CD3C43" w:rsidRDefault="00E503D5">
            <w:r w:rsidRPr="00CD3C43">
              <w:rPr>
                <w:rFonts w:hint="eastAsia"/>
              </w:rPr>
              <w:t>医药管理学院</w:t>
            </w:r>
          </w:p>
        </w:tc>
        <w:tc>
          <w:tcPr>
            <w:tcW w:w="2128" w:type="dxa"/>
          </w:tcPr>
          <w:p w:rsidR="00E503D5" w:rsidRPr="00CD3C43" w:rsidRDefault="00E503D5">
            <w:r w:rsidRPr="00CD3C43">
              <w:t>14</w:t>
            </w:r>
            <w:r w:rsidRPr="00CD3C43">
              <w:rPr>
                <w:rFonts w:hint="eastAsia"/>
              </w:rPr>
              <w:t>医管</w:t>
            </w:r>
            <w:r w:rsidRPr="00CD3C43">
              <w:t>1</w:t>
            </w:r>
            <w:r w:rsidRPr="00CD3C43">
              <w:rPr>
                <w:rFonts w:hint="eastAsia"/>
              </w:rPr>
              <w:t>班</w:t>
            </w:r>
          </w:p>
        </w:tc>
        <w:tc>
          <w:tcPr>
            <w:tcW w:w="776" w:type="dxa"/>
          </w:tcPr>
          <w:p w:rsidR="00E503D5" w:rsidRPr="00CD3C43" w:rsidRDefault="00E503D5">
            <w:r w:rsidRPr="00CD3C43">
              <w:t>4.9</w:t>
            </w:r>
          </w:p>
        </w:tc>
      </w:tr>
      <w:tr w:rsidR="00E503D5" w:rsidRPr="00CD3C43" w:rsidTr="00CD3C43">
        <w:tc>
          <w:tcPr>
            <w:tcW w:w="969" w:type="dxa"/>
            <w:vMerge/>
          </w:tcPr>
          <w:p w:rsidR="00E503D5" w:rsidRPr="00CD3C43" w:rsidRDefault="00E503D5" w:rsidP="00CD3C43">
            <w:pPr>
              <w:jc w:val="center"/>
            </w:pPr>
          </w:p>
        </w:tc>
        <w:tc>
          <w:tcPr>
            <w:tcW w:w="1033" w:type="dxa"/>
            <w:vMerge/>
          </w:tcPr>
          <w:p w:rsidR="00E503D5" w:rsidRPr="00CD3C43" w:rsidRDefault="00E503D5" w:rsidP="00CD3C43">
            <w:pPr>
              <w:jc w:val="center"/>
            </w:pPr>
          </w:p>
        </w:tc>
        <w:tc>
          <w:tcPr>
            <w:tcW w:w="1033" w:type="dxa"/>
          </w:tcPr>
          <w:p w:rsidR="00E503D5" w:rsidRPr="00CD3C43" w:rsidRDefault="00E503D5">
            <w:r w:rsidRPr="00CD3C43">
              <w:rPr>
                <w:rFonts w:hint="eastAsia"/>
              </w:rPr>
              <w:t>雷雪珍</w:t>
            </w:r>
          </w:p>
        </w:tc>
        <w:tc>
          <w:tcPr>
            <w:tcW w:w="2571" w:type="dxa"/>
          </w:tcPr>
          <w:p w:rsidR="00E503D5" w:rsidRPr="00CD3C43" w:rsidRDefault="00E503D5">
            <w:r w:rsidRPr="00CD3C43">
              <w:rPr>
                <w:rFonts w:hint="eastAsia"/>
              </w:rPr>
              <w:t>制药与食品工程学院</w:t>
            </w:r>
          </w:p>
        </w:tc>
        <w:tc>
          <w:tcPr>
            <w:tcW w:w="2128" w:type="dxa"/>
          </w:tcPr>
          <w:p w:rsidR="00E503D5" w:rsidRPr="00CD3C43" w:rsidRDefault="00E503D5">
            <w:r w:rsidRPr="00CD3C43">
              <w:t>14</w:t>
            </w:r>
            <w:r w:rsidRPr="00CD3C43">
              <w:rPr>
                <w:rFonts w:hint="eastAsia"/>
              </w:rPr>
              <w:t>制药</w:t>
            </w:r>
            <w:r w:rsidRPr="00CD3C43">
              <w:t>2</w:t>
            </w:r>
            <w:r w:rsidRPr="00CD3C43">
              <w:rPr>
                <w:rFonts w:hint="eastAsia"/>
              </w:rPr>
              <w:t>班</w:t>
            </w:r>
          </w:p>
        </w:tc>
        <w:tc>
          <w:tcPr>
            <w:tcW w:w="776" w:type="dxa"/>
          </w:tcPr>
          <w:p w:rsidR="00E503D5" w:rsidRPr="00CD3C43" w:rsidRDefault="00E503D5">
            <w:r w:rsidRPr="00CD3C43">
              <w:t>4.9</w:t>
            </w:r>
          </w:p>
        </w:tc>
      </w:tr>
      <w:tr w:rsidR="00E503D5" w:rsidRPr="00CD3C43" w:rsidTr="00CD3C43">
        <w:trPr>
          <w:trHeight w:val="388"/>
        </w:trPr>
        <w:tc>
          <w:tcPr>
            <w:tcW w:w="969" w:type="dxa"/>
            <w:vMerge/>
          </w:tcPr>
          <w:p w:rsidR="00E503D5" w:rsidRPr="00CD3C43" w:rsidRDefault="00E503D5" w:rsidP="00CD3C43">
            <w:pPr>
              <w:jc w:val="center"/>
            </w:pPr>
          </w:p>
        </w:tc>
        <w:tc>
          <w:tcPr>
            <w:tcW w:w="1033" w:type="dxa"/>
            <w:vMerge/>
          </w:tcPr>
          <w:p w:rsidR="00E503D5" w:rsidRPr="00CD3C43" w:rsidRDefault="00E503D5" w:rsidP="00CD3C43">
            <w:pPr>
              <w:jc w:val="center"/>
            </w:pPr>
          </w:p>
        </w:tc>
        <w:tc>
          <w:tcPr>
            <w:tcW w:w="1033" w:type="dxa"/>
          </w:tcPr>
          <w:p w:rsidR="00E503D5" w:rsidRPr="00CD3C43" w:rsidRDefault="00E503D5">
            <w:r w:rsidRPr="00CD3C43">
              <w:rPr>
                <w:rFonts w:hint="eastAsia"/>
              </w:rPr>
              <w:t>武冬强</w:t>
            </w:r>
          </w:p>
        </w:tc>
        <w:tc>
          <w:tcPr>
            <w:tcW w:w="2571" w:type="dxa"/>
          </w:tcPr>
          <w:p w:rsidR="00E503D5" w:rsidRPr="00CD3C43" w:rsidRDefault="00E503D5">
            <w:r w:rsidRPr="00CD3C43">
              <w:rPr>
                <w:rFonts w:hint="eastAsia"/>
              </w:rPr>
              <w:t>医药管理学院</w:t>
            </w:r>
          </w:p>
        </w:tc>
        <w:tc>
          <w:tcPr>
            <w:tcW w:w="2128" w:type="dxa"/>
          </w:tcPr>
          <w:p w:rsidR="00E503D5" w:rsidRPr="00CD3C43" w:rsidRDefault="00E503D5">
            <w:r w:rsidRPr="00CD3C43">
              <w:t>14</w:t>
            </w:r>
            <w:r w:rsidRPr="00CD3C43">
              <w:rPr>
                <w:rFonts w:hint="eastAsia"/>
              </w:rPr>
              <w:t>营销</w:t>
            </w:r>
            <w:r w:rsidRPr="00CD3C43">
              <w:t>1</w:t>
            </w:r>
            <w:r w:rsidRPr="00CD3C43">
              <w:rPr>
                <w:rFonts w:hint="eastAsia"/>
              </w:rPr>
              <w:t>班</w:t>
            </w:r>
          </w:p>
        </w:tc>
        <w:tc>
          <w:tcPr>
            <w:tcW w:w="776" w:type="dxa"/>
          </w:tcPr>
          <w:p w:rsidR="00E503D5" w:rsidRPr="00CD3C43" w:rsidRDefault="00E503D5">
            <w:r w:rsidRPr="00CD3C43">
              <w:t>4.8</w:t>
            </w:r>
          </w:p>
        </w:tc>
      </w:tr>
      <w:tr w:rsidR="00E503D5" w:rsidRPr="00CD3C43" w:rsidTr="00CD3C43">
        <w:tc>
          <w:tcPr>
            <w:tcW w:w="969" w:type="dxa"/>
            <w:vMerge/>
          </w:tcPr>
          <w:p w:rsidR="00E503D5" w:rsidRPr="00CD3C43" w:rsidRDefault="00E503D5" w:rsidP="00CD3C43">
            <w:pPr>
              <w:jc w:val="center"/>
            </w:pPr>
          </w:p>
        </w:tc>
        <w:tc>
          <w:tcPr>
            <w:tcW w:w="1033" w:type="dxa"/>
            <w:vMerge/>
          </w:tcPr>
          <w:p w:rsidR="00E503D5" w:rsidRPr="00CD3C43" w:rsidRDefault="00E503D5" w:rsidP="00CD3C43">
            <w:pPr>
              <w:jc w:val="center"/>
            </w:pPr>
          </w:p>
        </w:tc>
        <w:tc>
          <w:tcPr>
            <w:tcW w:w="1033" w:type="dxa"/>
          </w:tcPr>
          <w:p w:rsidR="00E503D5" w:rsidRPr="00CD3C43" w:rsidRDefault="00E503D5">
            <w:r w:rsidRPr="00CD3C43">
              <w:rPr>
                <w:rFonts w:hint="eastAsia"/>
              </w:rPr>
              <w:t>郭妮妮</w:t>
            </w:r>
          </w:p>
        </w:tc>
        <w:tc>
          <w:tcPr>
            <w:tcW w:w="2571" w:type="dxa"/>
          </w:tcPr>
          <w:p w:rsidR="00E503D5" w:rsidRPr="00CD3C43" w:rsidRDefault="00E503D5">
            <w:r w:rsidRPr="00CD3C43">
              <w:rPr>
                <w:rFonts w:hint="eastAsia"/>
              </w:rPr>
              <w:t>护理学院</w:t>
            </w:r>
          </w:p>
        </w:tc>
        <w:tc>
          <w:tcPr>
            <w:tcW w:w="2128" w:type="dxa"/>
          </w:tcPr>
          <w:p w:rsidR="00E503D5" w:rsidRPr="00CD3C43" w:rsidRDefault="00E503D5">
            <w:r w:rsidRPr="00CD3C43">
              <w:t>15</w:t>
            </w:r>
            <w:r w:rsidRPr="00CD3C43">
              <w:rPr>
                <w:rFonts w:hint="eastAsia"/>
              </w:rPr>
              <w:t>涉外</w:t>
            </w:r>
            <w:r w:rsidRPr="00CD3C43">
              <w:t>1</w:t>
            </w:r>
            <w:r w:rsidRPr="00CD3C43">
              <w:rPr>
                <w:rFonts w:hint="eastAsia"/>
              </w:rPr>
              <w:t>班</w:t>
            </w:r>
          </w:p>
        </w:tc>
        <w:tc>
          <w:tcPr>
            <w:tcW w:w="776" w:type="dxa"/>
          </w:tcPr>
          <w:p w:rsidR="00E503D5" w:rsidRPr="00CD3C43" w:rsidRDefault="00E503D5">
            <w:r w:rsidRPr="00CD3C43">
              <w:t>4.9</w:t>
            </w:r>
          </w:p>
        </w:tc>
      </w:tr>
      <w:tr w:rsidR="00E503D5" w:rsidRPr="00CD3C43" w:rsidTr="00CD3C43">
        <w:tc>
          <w:tcPr>
            <w:tcW w:w="969" w:type="dxa"/>
            <w:vMerge/>
          </w:tcPr>
          <w:p w:rsidR="00E503D5" w:rsidRPr="00CD3C43" w:rsidRDefault="00E503D5" w:rsidP="00CD3C43">
            <w:pPr>
              <w:jc w:val="center"/>
            </w:pPr>
          </w:p>
        </w:tc>
        <w:tc>
          <w:tcPr>
            <w:tcW w:w="1033" w:type="dxa"/>
            <w:vMerge/>
          </w:tcPr>
          <w:p w:rsidR="00E503D5" w:rsidRPr="00CD3C43" w:rsidRDefault="00E503D5" w:rsidP="00CD3C43">
            <w:pPr>
              <w:jc w:val="center"/>
            </w:pPr>
          </w:p>
        </w:tc>
        <w:tc>
          <w:tcPr>
            <w:tcW w:w="1033" w:type="dxa"/>
          </w:tcPr>
          <w:p w:rsidR="00E503D5" w:rsidRPr="00CD3C43" w:rsidRDefault="00E503D5">
            <w:r w:rsidRPr="00CD3C43">
              <w:rPr>
                <w:rFonts w:hint="eastAsia"/>
              </w:rPr>
              <w:t>彭雅潇</w:t>
            </w:r>
          </w:p>
        </w:tc>
        <w:tc>
          <w:tcPr>
            <w:tcW w:w="2571" w:type="dxa"/>
          </w:tcPr>
          <w:p w:rsidR="00E503D5" w:rsidRPr="00CD3C43" w:rsidRDefault="00E503D5">
            <w:r w:rsidRPr="00CD3C43">
              <w:rPr>
                <w:rFonts w:hint="eastAsia"/>
              </w:rPr>
              <w:t>护理学院</w:t>
            </w:r>
          </w:p>
        </w:tc>
        <w:tc>
          <w:tcPr>
            <w:tcW w:w="2128" w:type="dxa"/>
          </w:tcPr>
          <w:p w:rsidR="00E503D5" w:rsidRPr="00CD3C43" w:rsidRDefault="00E503D5">
            <w:r w:rsidRPr="00CD3C43">
              <w:t>15</w:t>
            </w:r>
            <w:r w:rsidRPr="00CD3C43">
              <w:rPr>
                <w:rFonts w:hint="eastAsia"/>
              </w:rPr>
              <w:t>涉外</w:t>
            </w:r>
            <w:r w:rsidRPr="00CD3C43">
              <w:t>1</w:t>
            </w:r>
            <w:r w:rsidRPr="00CD3C43">
              <w:rPr>
                <w:rFonts w:hint="eastAsia"/>
              </w:rPr>
              <w:t>班</w:t>
            </w:r>
          </w:p>
        </w:tc>
        <w:tc>
          <w:tcPr>
            <w:tcW w:w="776" w:type="dxa"/>
          </w:tcPr>
          <w:p w:rsidR="00E503D5" w:rsidRPr="00CD3C43" w:rsidRDefault="00E503D5">
            <w:r w:rsidRPr="00CD3C43">
              <w:t>4.9</w:t>
            </w:r>
          </w:p>
        </w:tc>
      </w:tr>
      <w:tr w:rsidR="00E503D5" w:rsidRPr="00CD3C43" w:rsidTr="00CD3C43">
        <w:tc>
          <w:tcPr>
            <w:tcW w:w="969" w:type="dxa"/>
            <w:vMerge/>
          </w:tcPr>
          <w:p w:rsidR="00E503D5" w:rsidRPr="00CD3C43" w:rsidRDefault="00E503D5" w:rsidP="00CD3C43">
            <w:pPr>
              <w:jc w:val="center"/>
            </w:pPr>
          </w:p>
        </w:tc>
        <w:tc>
          <w:tcPr>
            <w:tcW w:w="1033" w:type="dxa"/>
            <w:vMerge/>
          </w:tcPr>
          <w:p w:rsidR="00E503D5" w:rsidRPr="00CD3C43" w:rsidRDefault="00E503D5" w:rsidP="00CD3C43">
            <w:pPr>
              <w:jc w:val="center"/>
            </w:pPr>
          </w:p>
        </w:tc>
        <w:tc>
          <w:tcPr>
            <w:tcW w:w="1033" w:type="dxa"/>
          </w:tcPr>
          <w:p w:rsidR="00E503D5" w:rsidRPr="00CD3C43" w:rsidRDefault="00E503D5">
            <w:r w:rsidRPr="00CD3C43">
              <w:rPr>
                <w:rFonts w:hint="eastAsia"/>
              </w:rPr>
              <w:t>曹凤娇</w:t>
            </w:r>
          </w:p>
        </w:tc>
        <w:tc>
          <w:tcPr>
            <w:tcW w:w="2571" w:type="dxa"/>
          </w:tcPr>
          <w:p w:rsidR="00E503D5" w:rsidRPr="00CD3C43" w:rsidRDefault="00E503D5">
            <w:r w:rsidRPr="00CD3C43">
              <w:rPr>
                <w:rFonts w:hint="eastAsia"/>
              </w:rPr>
              <w:t>医药管理学院</w:t>
            </w:r>
          </w:p>
        </w:tc>
        <w:tc>
          <w:tcPr>
            <w:tcW w:w="2128" w:type="dxa"/>
          </w:tcPr>
          <w:p w:rsidR="00E503D5" w:rsidRPr="00CD3C43" w:rsidRDefault="00E503D5">
            <w:r w:rsidRPr="00CD3C43">
              <w:t>15</w:t>
            </w:r>
            <w:r w:rsidRPr="00CD3C43">
              <w:rPr>
                <w:rFonts w:hint="eastAsia"/>
              </w:rPr>
              <w:t>医管</w:t>
            </w:r>
            <w:r w:rsidRPr="00CD3C43">
              <w:t>1</w:t>
            </w:r>
            <w:r w:rsidRPr="00CD3C43">
              <w:rPr>
                <w:rFonts w:hint="eastAsia"/>
              </w:rPr>
              <w:t>班</w:t>
            </w:r>
          </w:p>
        </w:tc>
        <w:tc>
          <w:tcPr>
            <w:tcW w:w="776" w:type="dxa"/>
          </w:tcPr>
          <w:p w:rsidR="00E503D5" w:rsidRPr="00CD3C43" w:rsidRDefault="00E503D5">
            <w:r w:rsidRPr="00CD3C43">
              <w:t>4.9</w:t>
            </w:r>
          </w:p>
        </w:tc>
      </w:tr>
      <w:tr w:rsidR="00E503D5" w:rsidRPr="00CD3C43" w:rsidTr="00CD3C43">
        <w:tc>
          <w:tcPr>
            <w:tcW w:w="969" w:type="dxa"/>
            <w:vMerge w:val="restart"/>
          </w:tcPr>
          <w:p w:rsidR="00E503D5" w:rsidRPr="00CD3C43" w:rsidRDefault="00E503D5" w:rsidP="00CD3C43">
            <w:pPr>
              <w:jc w:val="center"/>
            </w:pPr>
            <w:r w:rsidRPr="00CD3C43">
              <w:rPr>
                <w:rFonts w:hint="eastAsia"/>
              </w:rPr>
              <w:t>素</w:t>
            </w:r>
          </w:p>
          <w:p w:rsidR="00E503D5" w:rsidRPr="00CD3C43" w:rsidRDefault="00E503D5" w:rsidP="00CD3C43">
            <w:pPr>
              <w:jc w:val="center"/>
            </w:pPr>
            <w:r w:rsidRPr="00CD3C43">
              <w:rPr>
                <w:rFonts w:hint="eastAsia"/>
              </w:rPr>
              <w:t>质</w:t>
            </w:r>
          </w:p>
          <w:p w:rsidR="00E503D5" w:rsidRPr="00CD3C43" w:rsidRDefault="00E503D5" w:rsidP="00CD3C43">
            <w:pPr>
              <w:jc w:val="center"/>
            </w:pPr>
            <w:r w:rsidRPr="00CD3C43">
              <w:rPr>
                <w:rFonts w:hint="eastAsia"/>
              </w:rPr>
              <w:t>教</w:t>
            </w:r>
          </w:p>
          <w:p w:rsidR="00E503D5" w:rsidRPr="00CD3C43" w:rsidRDefault="00E503D5" w:rsidP="00CD3C43">
            <w:pPr>
              <w:jc w:val="center"/>
            </w:pPr>
            <w:r w:rsidRPr="00CD3C43">
              <w:rPr>
                <w:rFonts w:hint="eastAsia"/>
              </w:rPr>
              <w:t>育</w:t>
            </w:r>
          </w:p>
          <w:p w:rsidR="00E503D5" w:rsidRPr="00CD3C43" w:rsidRDefault="00E503D5" w:rsidP="00CD3C43">
            <w:pPr>
              <w:jc w:val="center"/>
            </w:pPr>
            <w:r w:rsidRPr="00CD3C43">
              <w:rPr>
                <w:rFonts w:hint="eastAsia"/>
              </w:rPr>
              <w:t>报</w:t>
            </w:r>
          </w:p>
        </w:tc>
        <w:tc>
          <w:tcPr>
            <w:tcW w:w="1033" w:type="dxa"/>
          </w:tcPr>
          <w:p w:rsidR="00E503D5" w:rsidRPr="00CD3C43" w:rsidRDefault="00E503D5" w:rsidP="00CD3C43">
            <w:pPr>
              <w:jc w:val="center"/>
            </w:pPr>
            <w:r w:rsidRPr="00CD3C43">
              <w:rPr>
                <w:rFonts w:hint="eastAsia"/>
              </w:rPr>
              <w:t>部长</w:t>
            </w:r>
          </w:p>
        </w:tc>
        <w:tc>
          <w:tcPr>
            <w:tcW w:w="1033" w:type="dxa"/>
          </w:tcPr>
          <w:p w:rsidR="00E503D5" w:rsidRPr="00CD3C43" w:rsidRDefault="00E503D5">
            <w:r w:rsidRPr="00CD3C43">
              <w:rPr>
                <w:rFonts w:hint="eastAsia"/>
              </w:rPr>
              <w:t>刘如夏</w:t>
            </w:r>
          </w:p>
        </w:tc>
        <w:tc>
          <w:tcPr>
            <w:tcW w:w="2571" w:type="dxa"/>
          </w:tcPr>
          <w:p w:rsidR="00E503D5" w:rsidRPr="00CD3C43" w:rsidRDefault="00E503D5">
            <w:r w:rsidRPr="00CD3C43">
              <w:rPr>
                <w:rFonts w:hint="eastAsia"/>
              </w:rPr>
              <w:t>中药学院</w:t>
            </w:r>
          </w:p>
        </w:tc>
        <w:tc>
          <w:tcPr>
            <w:tcW w:w="2128" w:type="dxa"/>
          </w:tcPr>
          <w:p w:rsidR="00E503D5" w:rsidRPr="00CD3C43" w:rsidRDefault="00E503D5">
            <w:r w:rsidRPr="00CD3C43">
              <w:t>14</w:t>
            </w:r>
            <w:r w:rsidRPr="00CD3C43">
              <w:rPr>
                <w:rFonts w:hint="eastAsia"/>
              </w:rPr>
              <w:t>中药</w:t>
            </w:r>
            <w:r w:rsidRPr="00CD3C43">
              <w:t>1</w:t>
            </w:r>
            <w:r w:rsidRPr="00CD3C43">
              <w:rPr>
                <w:rFonts w:hint="eastAsia"/>
              </w:rPr>
              <w:t>班</w:t>
            </w:r>
          </w:p>
        </w:tc>
        <w:tc>
          <w:tcPr>
            <w:tcW w:w="776" w:type="dxa"/>
          </w:tcPr>
          <w:p w:rsidR="00E503D5" w:rsidRPr="00CD3C43" w:rsidRDefault="00E503D5">
            <w:r w:rsidRPr="00CD3C43">
              <w:t>7</w:t>
            </w:r>
          </w:p>
        </w:tc>
      </w:tr>
      <w:tr w:rsidR="00E503D5" w:rsidRPr="00CD3C43" w:rsidTr="00CD3C43">
        <w:tc>
          <w:tcPr>
            <w:tcW w:w="969" w:type="dxa"/>
            <w:vMerge/>
          </w:tcPr>
          <w:p w:rsidR="00E503D5" w:rsidRPr="00CD3C43" w:rsidRDefault="00E503D5" w:rsidP="00CD3C43">
            <w:pPr>
              <w:jc w:val="center"/>
            </w:pPr>
          </w:p>
        </w:tc>
        <w:tc>
          <w:tcPr>
            <w:tcW w:w="1033" w:type="dxa"/>
            <w:vMerge w:val="restart"/>
          </w:tcPr>
          <w:p w:rsidR="00E503D5" w:rsidRPr="00CD3C43" w:rsidRDefault="00E503D5" w:rsidP="00CD3C43">
            <w:pPr>
              <w:jc w:val="center"/>
            </w:pPr>
            <w:r w:rsidRPr="00CD3C43">
              <w:rPr>
                <w:rFonts w:hint="eastAsia"/>
              </w:rPr>
              <w:t>干事</w:t>
            </w:r>
          </w:p>
        </w:tc>
        <w:tc>
          <w:tcPr>
            <w:tcW w:w="1033" w:type="dxa"/>
          </w:tcPr>
          <w:p w:rsidR="00E503D5" w:rsidRPr="00CD3C43" w:rsidRDefault="00E503D5">
            <w:r w:rsidRPr="00CD3C43">
              <w:rPr>
                <w:rFonts w:hint="eastAsia"/>
              </w:rPr>
              <w:t>严黄蓉</w:t>
            </w:r>
          </w:p>
        </w:tc>
        <w:tc>
          <w:tcPr>
            <w:tcW w:w="2571" w:type="dxa"/>
          </w:tcPr>
          <w:p w:rsidR="00E503D5" w:rsidRPr="00CD3C43" w:rsidRDefault="00E503D5">
            <w:r w:rsidRPr="00CD3C43">
              <w:rPr>
                <w:rFonts w:hint="eastAsia"/>
              </w:rPr>
              <w:t>护理学院</w:t>
            </w:r>
          </w:p>
        </w:tc>
        <w:tc>
          <w:tcPr>
            <w:tcW w:w="2128" w:type="dxa"/>
          </w:tcPr>
          <w:p w:rsidR="00E503D5" w:rsidRPr="00CD3C43" w:rsidRDefault="00E503D5">
            <w:r w:rsidRPr="00CD3C43">
              <w:t>14</w:t>
            </w:r>
            <w:r w:rsidRPr="00CD3C43">
              <w:rPr>
                <w:rFonts w:hint="eastAsia"/>
              </w:rPr>
              <w:t>护理一班</w:t>
            </w:r>
          </w:p>
        </w:tc>
        <w:tc>
          <w:tcPr>
            <w:tcW w:w="776" w:type="dxa"/>
          </w:tcPr>
          <w:p w:rsidR="00E503D5" w:rsidRPr="00CD3C43" w:rsidRDefault="00E503D5">
            <w:r w:rsidRPr="00CD3C43">
              <w:t>5</w:t>
            </w:r>
          </w:p>
        </w:tc>
      </w:tr>
      <w:tr w:rsidR="00E503D5" w:rsidRPr="00CD3C43" w:rsidTr="00CD3C43">
        <w:tc>
          <w:tcPr>
            <w:tcW w:w="969" w:type="dxa"/>
            <w:vMerge/>
          </w:tcPr>
          <w:p w:rsidR="00E503D5" w:rsidRPr="00CD3C43" w:rsidRDefault="00E503D5"/>
        </w:tc>
        <w:tc>
          <w:tcPr>
            <w:tcW w:w="1033" w:type="dxa"/>
            <w:vMerge/>
          </w:tcPr>
          <w:p w:rsidR="00E503D5" w:rsidRPr="00CD3C43" w:rsidRDefault="00E503D5"/>
        </w:tc>
        <w:tc>
          <w:tcPr>
            <w:tcW w:w="1033" w:type="dxa"/>
          </w:tcPr>
          <w:p w:rsidR="00E503D5" w:rsidRPr="00CD3C43" w:rsidRDefault="00E503D5">
            <w:r w:rsidRPr="00CD3C43">
              <w:rPr>
                <w:rFonts w:hint="eastAsia"/>
              </w:rPr>
              <w:t>高志蓉</w:t>
            </w:r>
          </w:p>
        </w:tc>
        <w:tc>
          <w:tcPr>
            <w:tcW w:w="2571" w:type="dxa"/>
          </w:tcPr>
          <w:p w:rsidR="00E503D5" w:rsidRPr="00CD3C43" w:rsidRDefault="00E503D5">
            <w:r w:rsidRPr="00CD3C43">
              <w:rPr>
                <w:rFonts w:hint="eastAsia"/>
              </w:rPr>
              <w:t>中西医结合临床学院</w:t>
            </w:r>
          </w:p>
        </w:tc>
        <w:tc>
          <w:tcPr>
            <w:tcW w:w="2128" w:type="dxa"/>
          </w:tcPr>
          <w:p w:rsidR="00E503D5" w:rsidRPr="00CD3C43" w:rsidRDefault="00E503D5">
            <w:r w:rsidRPr="00CD3C43">
              <w:t>14</w:t>
            </w:r>
            <w:r w:rsidRPr="00CD3C43">
              <w:rPr>
                <w:rFonts w:hint="eastAsia"/>
              </w:rPr>
              <w:t>中西</w:t>
            </w:r>
            <w:r w:rsidRPr="00CD3C43">
              <w:t>3</w:t>
            </w:r>
            <w:r w:rsidRPr="00CD3C43">
              <w:rPr>
                <w:rFonts w:hint="eastAsia"/>
              </w:rPr>
              <w:t>班</w:t>
            </w:r>
          </w:p>
        </w:tc>
        <w:tc>
          <w:tcPr>
            <w:tcW w:w="776" w:type="dxa"/>
          </w:tcPr>
          <w:p w:rsidR="00E503D5" w:rsidRPr="00CD3C43" w:rsidRDefault="00E503D5">
            <w:r w:rsidRPr="00CD3C43">
              <w:t>5</w:t>
            </w:r>
          </w:p>
        </w:tc>
      </w:tr>
      <w:tr w:rsidR="00E503D5" w:rsidRPr="00CD3C43" w:rsidTr="00CD3C43">
        <w:tc>
          <w:tcPr>
            <w:tcW w:w="969" w:type="dxa"/>
            <w:vMerge/>
          </w:tcPr>
          <w:p w:rsidR="00E503D5" w:rsidRPr="00CD3C43" w:rsidRDefault="00E503D5"/>
        </w:tc>
        <w:tc>
          <w:tcPr>
            <w:tcW w:w="1033" w:type="dxa"/>
            <w:vMerge/>
          </w:tcPr>
          <w:p w:rsidR="00E503D5" w:rsidRPr="00CD3C43" w:rsidRDefault="00E503D5"/>
        </w:tc>
        <w:tc>
          <w:tcPr>
            <w:tcW w:w="1033" w:type="dxa"/>
          </w:tcPr>
          <w:p w:rsidR="00E503D5" w:rsidRPr="00CD3C43" w:rsidRDefault="00E503D5">
            <w:r w:rsidRPr="00CD3C43">
              <w:rPr>
                <w:rFonts w:hint="eastAsia"/>
              </w:rPr>
              <w:t>王紫欣</w:t>
            </w:r>
          </w:p>
        </w:tc>
        <w:tc>
          <w:tcPr>
            <w:tcW w:w="2571" w:type="dxa"/>
          </w:tcPr>
          <w:p w:rsidR="00E503D5" w:rsidRPr="00CD3C43" w:rsidRDefault="00E503D5">
            <w:r w:rsidRPr="00CD3C43">
              <w:rPr>
                <w:rFonts w:hint="eastAsia"/>
              </w:rPr>
              <w:t>中医临床学院</w:t>
            </w:r>
          </w:p>
        </w:tc>
        <w:tc>
          <w:tcPr>
            <w:tcW w:w="2128" w:type="dxa"/>
          </w:tcPr>
          <w:p w:rsidR="00E503D5" w:rsidRPr="00CD3C43" w:rsidRDefault="00E503D5">
            <w:r w:rsidRPr="00CD3C43">
              <w:t>13</w:t>
            </w:r>
            <w:r w:rsidRPr="00CD3C43">
              <w:rPr>
                <w:rFonts w:hint="eastAsia"/>
              </w:rPr>
              <w:t>中医</w:t>
            </w:r>
            <w:r w:rsidRPr="00CD3C43">
              <w:t>3</w:t>
            </w:r>
            <w:r w:rsidRPr="00CD3C43">
              <w:rPr>
                <w:rFonts w:hint="eastAsia"/>
              </w:rPr>
              <w:t>班</w:t>
            </w:r>
          </w:p>
        </w:tc>
        <w:tc>
          <w:tcPr>
            <w:tcW w:w="776" w:type="dxa"/>
          </w:tcPr>
          <w:p w:rsidR="00E503D5" w:rsidRPr="00CD3C43" w:rsidRDefault="00E503D5">
            <w:r w:rsidRPr="00CD3C43">
              <w:t>4.5</w:t>
            </w:r>
          </w:p>
        </w:tc>
      </w:tr>
      <w:tr w:rsidR="00E503D5" w:rsidRPr="00CD3C43" w:rsidTr="00CD3C43">
        <w:tc>
          <w:tcPr>
            <w:tcW w:w="969" w:type="dxa"/>
            <w:vMerge/>
          </w:tcPr>
          <w:p w:rsidR="00E503D5" w:rsidRPr="00CD3C43" w:rsidRDefault="00E503D5"/>
        </w:tc>
        <w:tc>
          <w:tcPr>
            <w:tcW w:w="1033" w:type="dxa"/>
            <w:vMerge/>
          </w:tcPr>
          <w:p w:rsidR="00E503D5" w:rsidRPr="00CD3C43" w:rsidRDefault="00E503D5"/>
        </w:tc>
        <w:tc>
          <w:tcPr>
            <w:tcW w:w="1033" w:type="dxa"/>
          </w:tcPr>
          <w:p w:rsidR="00E503D5" w:rsidRPr="00CD3C43" w:rsidRDefault="00E503D5">
            <w:r w:rsidRPr="00CD3C43">
              <w:rPr>
                <w:rFonts w:hint="eastAsia"/>
              </w:rPr>
              <w:t>周煜凤</w:t>
            </w:r>
          </w:p>
        </w:tc>
        <w:tc>
          <w:tcPr>
            <w:tcW w:w="2571" w:type="dxa"/>
          </w:tcPr>
          <w:p w:rsidR="00E503D5" w:rsidRPr="00CD3C43" w:rsidRDefault="00E503D5">
            <w:r w:rsidRPr="00CD3C43">
              <w:rPr>
                <w:rFonts w:hint="eastAsia"/>
              </w:rPr>
              <w:t>医药管理学院</w:t>
            </w:r>
          </w:p>
        </w:tc>
        <w:tc>
          <w:tcPr>
            <w:tcW w:w="2128" w:type="dxa"/>
          </w:tcPr>
          <w:p w:rsidR="00E503D5" w:rsidRPr="00CD3C43" w:rsidRDefault="00E503D5">
            <w:r w:rsidRPr="00CD3C43">
              <w:t>15</w:t>
            </w:r>
            <w:r w:rsidRPr="00CD3C43">
              <w:rPr>
                <w:rFonts w:hint="eastAsia"/>
              </w:rPr>
              <w:t>营销</w:t>
            </w:r>
            <w:r w:rsidRPr="00CD3C43">
              <w:t>3</w:t>
            </w:r>
            <w:r w:rsidRPr="00CD3C43">
              <w:rPr>
                <w:rFonts w:hint="eastAsia"/>
              </w:rPr>
              <w:t>班</w:t>
            </w:r>
          </w:p>
        </w:tc>
        <w:tc>
          <w:tcPr>
            <w:tcW w:w="776" w:type="dxa"/>
          </w:tcPr>
          <w:p w:rsidR="00E503D5" w:rsidRPr="00CD3C43" w:rsidRDefault="00E503D5">
            <w:r w:rsidRPr="00CD3C43">
              <w:t>4.9</w:t>
            </w:r>
          </w:p>
        </w:tc>
      </w:tr>
      <w:tr w:rsidR="00E503D5" w:rsidRPr="00CD3C43" w:rsidTr="00CD3C43">
        <w:trPr>
          <w:trHeight w:val="317"/>
        </w:trPr>
        <w:tc>
          <w:tcPr>
            <w:tcW w:w="969" w:type="dxa"/>
            <w:vMerge/>
          </w:tcPr>
          <w:p w:rsidR="00E503D5" w:rsidRPr="00CD3C43" w:rsidRDefault="00E503D5"/>
        </w:tc>
        <w:tc>
          <w:tcPr>
            <w:tcW w:w="1033" w:type="dxa"/>
            <w:vMerge/>
          </w:tcPr>
          <w:p w:rsidR="00E503D5" w:rsidRPr="00CD3C43" w:rsidRDefault="00E503D5"/>
        </w:tc>
        <w:tc>
          <w:tcPr>
            <w:tcW w:w="1033" w:type="dxa"/>
          </w:tcPr>
          <w:p w:rsidR="00E503D5" w:rsidRPr="00CD3C43" w:rsidRDefault="00E503D5">
            <w:r w:rsidRPr="00CD3C43">
              <w:rPr>
                <w:rFonts w:hint="eastAsia"/>
              </w:rPr>
              <w:t>张悦</w:t>
            </w:r>
          </w:p>
        </w:tc>
        <w:tc>
          <w:tcPr>
            <w:tcW w:w="2571" w:type="dxa"/>
          </w:tcPr>
          <w:p w:rsidR="00E503D5" w:rsidRPr="00CD3C43" w:rsidRDefault="00E503D5">
            <w:r w:rsidRPr="00CD3C43">
              <w:rPr>
                <w:rFonts w:hint="eastAsia"/>
              </w:rPr>
              <w:t>医药管理学院</w:t>
            </w:r>
          </w:p>
        </w:tc>
        <w:tc>
          <w:tcPr>
            <w:tcW w:w="2128" w:type="dxa"/>
          </w:tcPr>
          <w:p w:rsidR="00E503D5" w:rsidRPr="00CD3C43" w:rsidRDefault="00E503D5">
            <w:r w:rsidRPr="00CD3C43">
              <w:t>15</w:t>
            </w:r>
            <w:r w:rsidRPr="00CD3C43">
              <w:rPr>
                <w:rFonts w:hint="eastAsia"/>
              </w:rPr>
              <w:t>医管</w:t>
            </w:r>
            <w:r w:rsidRPr="00CD3C43">
              <w:t>1</w:t>
            </w:r>
            <w:r w:rsidRPr="00CD3C43">
              <w:rPr>
                <w:rFonts w:hint="eastAsia"/>
              </w:rPr>
              <w:t>班</w:t>
            </w:r>
          </w:p>
        </w:tc>
        <w:tc>
          <w:tcPr>
            <w:tcW w:w="776" w:type="dxa"/>
          </w:tcPr>
          <w:p w:rsidR="00E503D5" w:rsidRPr="00CD3C43" w:rsidRDefault="00E503D5">
            <w:r w:rsidRPr="00CD3C43">
              <w:t>4.8</w:t>
            </w:r>
          </w:p>
        </w:tc>
      </w:tr>
      <w:tr w:rsidR="00E503D5" w:rsidRPr="00CD3C43" w:rsidTr="00CD3C43">
        <w:tc>
          <w:tcPr>
            <w:tcW w:w="969" w:type="dxa"/>
            <w:vMerge/>
          </w:tcPr>
          <w:p w:rsidR="00E503D5" w:rsidRPr="00CD3C43" w:rsidRDefault="00E503D5"/>
        </w:tc>
        <w:tc>
          <w:tcPr>
            <w:tcW w:w="1033" w:type="dxa"/>
            <w:vMerge/>
          </w:tcPr>
          <w:p w:rsidR="00E503D5" w:rsidRPr="00CD3C43" w:rsidRDefault="00E503D5"/>
        </w:tc>
        <w:tc>
          <w:tcPr>
            <w:tcW w:w="1033" w:type="dxa"/>
          </w:tcPr>
          <w:p w:rsidR="00E503D5" w:rsidRPr="00CD3C43" w:rsidRDefault="00E503D5">
            <w:r w:rsidRPr="00CD3C43">
              <w:rPr>
                <w:rFonts w:hint="eastAsia"/>
              </w:rPr>
              <w:t>陈亚楠</w:t>
            </w:r>
          </w:p>
        </w:tc>
        <w:tc>
          <w:tcPr>
            <w:tcW w:w="2571" w:type="dxa"/>
          </w:tcPr>
          <w:p w:rsidR="00E503D5" w:rsidRPr="00CD3C43" w:rsidRDefault="00E503D5">
            <w:r w:rsidRPr="00CD3C43">
              <w:rPr>
                <w:rFonts w:hint="eastAsia"/>
              </w:rPr>
              <w:t>中医临床学院</w:t>
            </w:r>
          </w:p>
        </w:tc>
        <w:tc>
          <w:tcPr>
            <w:tcW w:w="2128" w:type="dxa"/>
          </w:tcPr>
          <w:p w:rsidR="00E503D5" w:rsidRPr="00CD3C43" w:rsidRDefault="00E503D5">
            <w:r w:rsidRPr="00CD3C43">
              <w:t>13</w:t>
            </w:r>
            <w:r w:rsidRPr="00CD3C43">
              <w:rPr>
                <w:rFonts w:hint="eastAsia"/>
              </w:rPr>
              <w:t>中医</w:t>
            </w:r>
            <w:r w:rsidRPr="00CD3C43">
              <w:t>4</w:t>
            </w:r>
            <w:r w:rsidRPr="00CD3C43">
              <w:rPr>
                <w:rFonts w:hint="eastAsia"/>
              </w:rPr>
              <w:t>班</w:t>
            </w:r>
          </w:p>
        </w:tc>
        <w:tc>
          <w:tcPr>
            <w:tcW w:w="776" w:type="dxa"/>
          </w:tcPr>
          <w:p w:rsidR="00E503D5" w:rsidRPr="00CD3C43" w:rsidRDefault="00E503D5">
            <w:r w:rsidRPr="00CD3C43">
              <w:t>4.6</w:t>
            </w:r>
          </w:p>
        </w:tc>
      </w:tr>
      <w:tr w:rsidR="00E503D5" w:rsidRPr="00CD3C43" w:rsidTr="00CD3C43">
        <w:tc>
          <w:tcPr>
            <w:tcW w:w="969" w:type="dxa"/>
            <w:vMerge/>
          </w:tcPr>
          <w:p w:rsidR="00E503D5" w:rsidRPr="00CD3C43" w:rsidRDefault="00E503D5"/>
        </w:tc>
        <w:tc>
          <w:tcPr>
            <w:tcW w:w="1033" w:type="dxa"/>
            <w:vMerge/>
          </w:tcPr>
          <w:p w:rsidR="00E503D5" w:rsidRPr="00CD3C43" w:rsidRDefault="00E503D5"/>
        </w:tc>
        <w:tc>
          <w:tcPr>
            <w:tcW w:w="1033" w:type="dxa"/>
          </w:tcPr>
          <w:p w:rsidR="00E503D5" w:rsidRPr="00CD3C43" w:rsidRDefault="00E503D5">
            <w:r w:rsidRPr="00CD3C43">
              <w:rPr>
                <w:rFonts w:hint="eastAsia"/>
              </w:rPr>
              <w:t>王晨笛</w:t>
            </w:r>
          </w:p>
        </w:tc>
        <w:tc>
          <w:tcPr>
            <w:tcW w:w="2571" w:type="dxa"/>
          </w:tcPr>
          <w:p w:rsidR="00E503D5" w:rsidRPr="00CD3C43" w:rsidRDefault="00E503D5">
            <w:r w:rsidRPr="00CD3C43">
              <w:rPr>
                <w:rFonts w:hint="eastAsia"/>
              </w:rPr>
              <w:t>护理学院</w:t>
            </w:r>
          </w:p>
        </w:tc>
        <w:tc>
          <w:tcPr>
            <w:tcW w:w="2128" w:type="dxa"/>
          </w:tcPr>
          <w:p w:rsidR="00E503D5" w:rsidRPr="00CD3C43" w:rsidRDefault="00E503D5">
            <w:r w:rsidRPr="00CD3C43">
              <w:t>13</w:t>
            </w:r>
            <w:r w:rsidRPr="00CD3C43">
              <w:rPr>
                <w:rFonts w:hint="eastAsia"/>
              </w:rPr>
              <w:t>护理</w:t>
            </w:r>
            <w:r w:rsidRPr="00CD3C43">
              <w:t>6</w:t>
            </w:r>
            <w:r w:rsidRPr="00CD3C43">
              <w:rPr>
                <w:rFonts w:hint="eastAsia"/>
              </w:rPr>
              <w:t>班</w:t>
            </w:r>
          </w:p>
        </w:tc>
        <w:tc>
          <w:tcPr>
            <w:tcW w:w="776" w:type="dxa"/>
          </w:tcPr>
          <w:p w:rsidR="00E503D5" w:rsidRPr="00CD3C43" w:rsidRDefault="00E503D5">
            <w:r w:rsidRPr="00CD3C43">
              <w:t>4.5</w:t>
            </w:r>
          </w:p>
        </w:tc>
      </w:tr>
      <w:tr w:rsidR="00E503D5" w:rsidRPr="00CD3C43" w:rsidTr="00CD3C43">
        <w:tc>
          <w:tcPr>
            <w:tcW w:w="969" w:type="dxa"/>
          </w:tcPr>
          <w:p w:rsidR="00E503D5" w:rsidRPr="00CD3C43" w:rsidRDefault="00E503D5"/>
        </w:tc>
        <w:tc>
          <w:tcPr>
            <w:tcW w:w="1033" w:type="dxa"/>
          </w:tcPr>
          <w:p w:rsidR="00E503D5" w:rsidRPr="00CD3C43" w:rsidRDefault="00E503D5"/>
        </w:tc>
        <w:tc>
          <w:tcPr>
            <w:tcW w:w="1033" w:type="dxa"/>
          </w:tcPr>
          <w:p w:rsidR="00E503D5" w:rsidRPr="00CD3C43" w:rsidRDefault="00E503D5">
            <w:r w:rsidRPr="00CD3C43">
              <w:rPr>
                <w:rFonts w:hint="eastAsia"/>
              </w:rPr>
              <w:t>周菁若</w:t>
            </w:r>
          </w:p>
        </w:tc>
        <w:tc>
          <w:tcPr>
            <w:tcW w:w="2571" w:type="dxa"/>
          </w:tcPr>
          <w:p w:rsidR="00E503D5" w:rsidRPr="00CD3C43" w:rsidRDefault="00E503D5">
            <w:r w:rsidRPr="00CD3C43">
              <w:rPr>
                <w:rFonts w:hint="eastAsia"/>
              </w:rPr>
              <w:t>医药管理学院</w:t>
            </w:r>
          </w:p>
        </w:tc>
        <w:tc>
          <w:tcPr>
            <w:tcW w:w="2128" w:type="dxa"/>
          </w:tcPr>
          <w:p w:rsidR="00E503D5" w:rsidRPr="00CD3C43" w:rsidRDefault="00E503D5">
            <w:r w:rsidRPr="00CD3C43">
              <w:t>15</w:t>
            </w:r>
            <w:r w:rsidRPr="00CD3C43">
              <w:rPr>
                <w:rFonts w:hint="eastAsia"/>
              </w:rPr>
              <w:t>信管</w:t>
            </w:r>
            <w:r w:rsidRPr="00CD3C43">
              <w:t>3</w:t>
            </w:r>
            <w:r w:rsidRPr="00CD3C43">
              <w:rPr>
                <w:rFonts w:hint="eastAsia"/>
              </w:rPr>
              <w:t>班</w:t>
            </w:r>
          </w:p>
        </w:tc>
        <w:tc>
          <w:tcPr>
            <w:tcW w:w="776" w:type="dxa"/>
          </w:tcPr>
          <w:p w:rsidR="00E503D5" w:rsidRPr="00CD3C43" w:rsidRDefault="00E503D5">
            <w:r w:rsidRPr="00CD3C43">
              <w:t>5</w:t>
            </w:r>
          </w:p>
        </w:tc>
      </w:tr>
    </w:tbl>
    <w:p w:rsidR="00E503D5" w:rsidRDefault="00E503D5"/>
    <w:p w:rsidR="00E503D5" w:rsidRDefault="00E503D5"/>
    <w:p w:rsidR="00E503D5" w:rsidRDefault="00E503D5"/>
    <w:p w:rsidR="00E503D5" w:rsidRDefault="00E503D5"/>
    <w:p w:rsidR="00E503D5" w:rsidRDefault="00E503D5"/>
    <w:p w:rsidR="00E503D5" w:rsidRDefault="00E503D5"/>
    <w:p w:rsidR="00E503D5" w:rsidRDefault="00E503D5"/>
    <w:p w:rsidR="00E503D5" w:rsidRDefault="00E503D5"/>
    <w:p w:rsidR="00E503D5" w:rsidRDefault="00E503D5"/>
    <w:p w:rsidR="00E503D5" w:rsidRDefault="00E503D5" w:rsidP="003B7D4B">
      <w:pPr>
        <w:ind w:firstLineChars="2600" w:firstLine="31680"/>
      </w:pPr>
      <w:r>
        <w:rPr>
          <w:rFonts w:hint="eastAsia"/>
        </w:rPr>
        <w:t>山西中医学院学生处</w:t>
      </w:r>
    </w:p>
    <w:p w:rsidR="00E503D5" w:rsidRDefault="00E503D5"/>
    <w:p w:rsidR="00E503D5" w:rsidRDefault="00E503D5" w:rsidP="00FB09C0">
      <w:pPr>
        <w:ind w:firstLineChars="2750" w:firstLine="31680"/>
      </w:pPr>
      <w:r>
        <w:rPr>
          <w:rFonts w:hint="eastAsia"/>
        </w:rPr>
        <w:t>杏林网工作站</w:t>
      </w:r>
      <w:bookmarkStart w:id="0" w:name="_GoBack"/>
      <w:bookmarkEnd w:id="0"/>
    </w:p>
    <w:sectPr w:rsidR="00E503D5" w:rsidSect="00F506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cumentProtection w:edit="readOnly" w:enforcement="1" w:cryptProviderType="rsaFull" w:cryptAlgorithmClass="hash" w:cryptAlgorithmType="typeAny" w:cryptAlgorithmSid="4" w:cryptSpinCount="100000" w:hash="w455BSqdAUfwWhasi7lq4RH0H60=" w:salt="xEdACHCXnyNu68uLJhgV3w==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1C0D"/>
    <w:rsid w:val="0009365F"/>
    <w:rsid w:val="00150AFF"/>
    <w:rsid w:val="003B7D4B"/>
    <w:rsid w:val="00516CCE"/>
    <w:rsid w:val="00581907"/>
    <w:rsid w:val="005A1C0D"/>
    <w:rsid w:val="00626667"/>
    <w:rsid w:val="00A62575"/>
    <w:rsid w:val="00CD3C43"/>
    <w:rsid w:val="00E503D5"/>
    <w:rsid w:val="00F506F9"/>
    <w:rsid w:val="00FB09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06F9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506F9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2</Pages>
  <Words>259</Words>
  <Characters>1477</Characters>
  <Application>Microsoft Office Outlook</Application>
  <DocSecurity>8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X</cp:lastModifiedBy>
  <cp:revision>5</cp:revision>
  <cp:lastPrinted>2016-09-21T08:31:00Z</cp:lastPrinted>
  <dcterms:created xsi:type="dcterms:W3CDTF">2016-09-20T17:01:00Z</dcterms:created>
  <dcterms:modified xsi:type="dcterms:W3CDTF">2016-10-10T04:47:00Z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